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5D80C45C"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277E48">
        <w:rPr>
          <w:b/>
          <w:bCs/>
          <w:sz w:val="32"/>
          <w:szCs w:val="32"/>
        </w:rPr>
        <w:t>2</w:t>
      </w:r>
      <w:r w:rsidR="00293D1E">
        <w:rPr>
          <w:b/>
          <w:bCs/>
          <w:sz w:val="32"/>
          <w:szCs w:val="32"/>
        </w:rPr>
        <w:t>E_CC#</w:t>
      </w:r>
      <w:r w:rsidR="00F054D2">
        <w:rPr>
          <w:b/>
          <w:bCs/>
          <w:sz w:val="32"/>
          <w:szCs w:val="32"/>
        </w:rPr>
        <w:t>3</w:t>
      </w:r>
    </w:p>
    <w:p w14:paraId="35CF83A2" w14:textId="74F9A1F5" w:rsidR="004A698B" w:rsidRDefault="004A698B"/>
    <w:p w14:paraId="27C7387B" w14:textId="6F88DD4A"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F054D2">
        <w:rPr>
          <w:color w:val="0000FF"/>
        </w:rPr>
        <w:t>20</w:t>
      </w:r>
      <w:r w:rsidR="002B0C6B">
        <w:rPr>
          <w:color w:val="0000FF"/>
        </w:rPr>
        <w:t xml:space="preserve"> November</w:t>
      </w:r>
      <w:r w:rsidRPr="0048558F">
        <w:rPr>
          <w:color w:val="0000FF"/>
        </w:rPr>
        <w:t xml:space="preserve"> 2020, </w:t>
      </w:r>
      <w:r w:rsidR="008F4E67" w:rsidRPr="0048558F">
        <w:rPr>
          <w:color w:val="0000FF"/>
        </w:rPr>
        <w:t>1</w:t>
      </w:r>
      <w:r w:rsidR="00C008B3">
        <w:rPr>
          <w:color w:val="0000FF"/>
        </w:rPr>
        <w:t>3.</w:t>
      </w:r>
      <w:r w:rsidR="002B0C6B">
        <w:rPr>
          <w:color w:val="0000FF"/>
        </w:rPr>
        <w:t>3</w:t>
      </w:r>
      <w:r w:rsidR="00745058" w:rsidRPr="0048558F">
        <w:rPr>
          <w:color w:val="0000FF"/>
        </w:rPr>
        <w:t>0</w:t>
      </w:r>
      <w:r w:rsidR="008F4E67" w:rsidRPr="0048558F">
        <w:rPr>
          <w:color w:val="0000FF"/>
        </w:rPr>
        <w:t xml:space="preserve"> UTC = 1</w:t>
      </w:r>
      <w:r w:rsidR="002B0C6B">
        <w:rPr>
          <w:color w:val="0000FF"/>
        </w:rPr>
        <w:t>4</w:t>
      </w:r>
      <w:r w:rsidR="00C008B3">
        <w:rPr>
          <w:color w:val="0000FF"/>
        </w:rPr>
        <w:t>.</w:t>
      </w:r>
      <w:r w:rsidR="002B0C6B">
        <w:rPr>
          <w:color w:val="0000FF"/>
        </w:rPr>
        <w:t>3</w:t>
      </w:r>
      <w:r w:rsidR="008F4E67" w:rsidRPr="0048558F">
        <w:rPr>
          <w:color w:val="0000FF"/>
        </w:rPr>
        <w:t>0</w:t>
      </w:r>
      <w:r w:rsidRPr="0048558F">
        <w:rPr>
          <w:color w:val="0000FF"/>
        </w:rPr>
        <w:t xml:space="preserve"> CET</w:t>
      </w:r>
    </w:p>
    <w:p w14:paraId="11C98E3F" w14:textId="7C62C8F8" w:rsidR="004A698B" w:rsidRDefault="004A698B"/>
    <w:p w14:paraId="74C4DA3C" w14:textId="7362B8B6" w:rsidR="004A698B" w:rsidRDefault="000840CD" w:rsidP="006C270F">
      <w:r>
        <w:t xml:space="preserve">~ </w:t>
      </w:r>
      <w:r w:rsidR="00EC06F9">
        <w:t>180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50A288BF" w14:textId="77777777" w:rsidR="007E1A46" w:rsidRPr="00F054D2" w:rsidRDefault="007E1A46" w:rsidP="00CD73EC">
      <w:pPr>
        <w:pStyle w:val="FP"/>
        <w:rPr>
          <w:color w:val="0000FF"/>
        </w:rPr>
      </w:pPr>
      <w:r w:rsidRPr="00F054D2">
        <w:rPr>
          <w:color w:val="0000FF"/>
        </w:rPr>
        <w:t>Alibaba</w:t>
      </w:r>
    </w:p>
    <w:p w14:paraId="0664F7EF" w14:textId="77777777" w:rsidR="007E1A46" w:rsidRPr="00F054D2" w:rsidRDefault="007E1A46" w:rsidP="00CD73EC">
      <w:pPr>
        <w:pStyle w:val="FP"/>
        <w:rPr>
          <w:color w:val="0000FF"/>
        </w:rPr>
      </w:pPr>
      <w:r w:rsidRPr="00F054D2">
        <w:rPr>
          <w:color w:val="0000FF"/>
        </w:rPr>
        <w:t>Apple</w:t>
      </w:r>
    </w:p>
    <w:p w14:paraId="6A88388E" w14:textId="2C38511D" w:rsidR="007E1A46" w:rsidRPr="00F054D2" w:rsidRDefault="007E1A46" w:rsidP="00CD73EC">
      <w:pPr>
        <w:pStyle w:val="FP"/>
        <w:rPr>
          <w:color w:val="0000FF"/>
        </w:rPr>
      </w:pPr>
      <w:r w:rsidRPr="00F054D2">
        <w:rPr>
          <w:color w:val="0000FF"/>
        </w:rPr>
        <w:t>AT&amp;T</w:t>
      </w:r>
    </w:p>
    <w:p w14:paraId="083BDF2D" w14:textId="77777777" w:rsidR="007E1A46" w:rsidRPr="00F054D2" w:rsidRDefault="007E1A46" w:rsidP="00CD73EC">
      <w:pPr>
        <w:pStyle w:val="FP"/>
        <w:rPr>
          <w:color w:val="0000FF"/>
        </w:rPr>
      </w:pPr>
      <w:r w:rsidRPr="00F054D2">
        <w:rPr>
          <w:color w:val="0000FF"/>
        </w:rPr>
        <w:t>Broadcom</w:t>
      </w:r>
    </w:p>
    <w:p w14:paraId="5E9C405A" w14:textId="77777777" w:rsidR="007E1A46" w:rsidRPr="00F054D2" w:rsidRDefault="007E1A46" w:rsidP="00CD73EC">
      <w:pPr>
        <w:pStyle w:val="FP"/>
        <w:rPr>
          <w:color w:val="0000FF"/>
        </w:rPr>
      </w:pPr>
      <w:proofErr w:type="spellStart"/>
      <w:r w:rsidRPr="00F054D2">
        <w:rPr>
          <w:color w:val="0000FF"/>
        </w:rPr>
        <w:t>CableLabs</w:t>
      </w:r>
      <w:proofErr w:type="spellEnd"/>
    </w:p>
    <w:p w14:paraId="72788DD0" w14:textId="51DF4086" w:rsidR="00FC2D3E" w:rsidRPr="00F054D2" w:rsidRDefault="00FC2D3E" w:rsidP="00CD73EC">
      <w:pPr>
        <w:pStyle w:val="FP"/>
        <w:rPr>
          <w:color w:val="0000FF"/>
        </w:rPr>
      </w:pPr>
      <w:r w:rsidRPr="00F054D2">
        <w:rPr>
          <w:color w:val="0000FF"/>
        </w:rPr>
        <w:t>CATT</w:t>
      </w:r>
    </w:p>
    <w:p w14:paraId="14FEC70F" w14:textId="58C40173" w:rsidR="007E1A46" w:rsidRPr="00F054D2" w:rsidRDefault="007E1A46" w:rsidP="00CD73EC">
      <w:pPr>
        <w:pStyle w:val="FP"/>
        <w:rPr>
          <w:color w:val="0000FF"/>
        </w:rPr>
      </w:pPr>
      <w:r w:rsidRPr="00F054D2">
        <w:rPr>
          <w:color w:val="0000FF"/>
        </w:rPr>
        <w:t>Charter</w:t>
      </w:r>
    </w:p>
    <w:p w14:paraId="404818BC" w14:textId="45646717" w:rsidR="007E1A46" w:rsidRPr="00F054D2" w:rsidRDefault="007E1A46" w:rsidP="00CD73EC">
      <w:pPr>
        <w:pStyle w:val="FP"/>
        <w:rPr>
          <w:color w:val="0000FF"/>
        </w:rPr>
      </w:pPr>
      <w:r w:rsidRPr="00F054D2">
        <w:rPr>
          <w:color w:val="0000FF"/>
        </w:rPr>
        <w:t>China Mobile</w:t>
      </w:r>
    </w:p>
    <w:p w14:paraId="37D3B625" w14:textId="4FFF8CA5" w:rsidR="007E1A46" w:rsidRPr="00F054D2" w:rsidRDefault="007E1A46" w:rsidP="00CD73EC">
      <w:pPr>
        <w:pStyle w:val="FP"/>
        <w:rPr>
          <w:color w:val="0000FF"/>
        </w:rPr>
      </w:pPr>
      <w:r w:rsidRPr="00F054D2">
        <w:rPr>
          <w:color w:val="0000FF"/>
        </w:rPr>
        <w:t>China Telecom</w:t>
      </w:r>
    </w:p>
    <w:p w14:paraId="5C4AB636" w14:textId="716929E5" w:rsidR="00F45B1D" w:rsidRPr="00F054D2" w:rsidRDefault="00F45B1D" w:rsidP="00CD73EC">
      <w:pPr>
        <w:pStyle w:val="FP"/>
        <w:rPr>
          <w:color w:val="0000FF"/>
        </w:rPr>
      </w:pPr>
      <w:r w:rsidRPr="00F054D2">
        <w:rPr>
          <w:color w:val="0000FF"/>
        </w:rPr>
        <w:t>Cisco</w:t>
      </w:r>
    </w:p>
    <w:p w14:paraId="5135B5BD" w14:textId="53C233D1" w:rsidR="00FC2D3E" w:rsidRPr="00F054D2" w:rsidRDefault="00FC2D3E" w:rsidP="00CD73EC">
      <w:pPr>
        <w:pStyle w:val="FP"/>
        <w:rPr>
          <w:color w:val="0000FF"/>
        </w:rPr>
      </w:pPr>
      <w:r w:rsidRPr="00F054D2">
        <w:rPr>
          <w:color w:val="0000FF"/>
        </w:rPr>
        <w:t>Comcast</w:t>
      </w:r>
    </w:p>
    <w:p w14:paraId="28E9C089" w14:textId="22E54932" w:rsidR="007E1A46" w:rsidRPr="00F054D2" w:rsidRDefault="007E1A46" w:rsidP="00CD73EC">
      <w:pPr>
        <w:pStyle w:val="FP"/>
        <w:rPr>
          <w:color w:val="0000FF"/>
        </w:rPr>
      </w:pPr>
      <w:proofErr w:type="spellStart"/>
      <w:r w:rsidRPr="00F054D2">
        <w:rPr>
          <w:color w:val="0000FF"/>
        </w:rPr>
        <w:t>Convida</w:t>
      </w:r>
      <w:proofErr w:type="spellEnd"/>
      <w:r w:rsidRPr="00F054D2">
        <w:rPr>
          <w:color w:val="0000FF"/>
        </w:rPr>
        <w:t xml:space="preserve"> Wireless</w:t>
      </w:r>
    </w:p>
    <w:p w14:paraId="2A8C1240" w14:textId="77777777" w:rsidR="007E1A46" w:rsidRPr="00F054D2" w:rsidRDefault="007E1A46" w:rsidP="00CD73EC">
      <w:pPr>
        <w:pStyle w:val="FP"/>
        <w:rPr>
          <w:color w:val="0000FF"/>
        </w:rPr>
      </w:pPr>
      <w:r w:rsidRPr="00F054D2">
        <w:rPr>
          <w:color w:val="0000FF"/>
        </w:rPr>
        <w:t>Deutsche Telekom</w:t>
      </w:r>
    </w:p>
    <w:p w14:paraId="03AC50C7" w14:textId="6F87E855" w:rsidR="007E1A46" w:rsidRPr="00F054D2" w:rsidRDefault="007E1A46" w:rsidP="00CD73EC">
      <w:pPr>
        <w:pStyle w:val="FP"/>
        <w:rPr>
          <w:color w:val="0000FF"/>
        </w:rPr>
      </w:pPr>
      <w:r w:rsidRPr="00F054D2">
        <w:rPr>
          <w:color w:val="0000FF"/>
        </w:rPr>
        <w:t>Ericsson</w:t>
      </w:r>
    </w:p>
    <w:p w14:paraId="04A38A15" w14:textId="1DDBBC20" w:rsidR="007E1A46" w:rsidRPr="00F054D2" w:rsidRDefault="007E1A46" w:rsidP="00CD73EC">
      <w:pPr>
        <w:pStyle w:val="FP"/>
        <w:rPr>
          <w:color w:val="0000FF"/>
        </w:rPr>
      </w:pPr>
      <w:r w:rsidRPr="00F054D2">
        <w:rPr>
          <w:color w:val="0000FF"/>
        </w:rPr>
        <w:t>ETRI</w:t>
      </w:r>
    </w:p>
    <w:p w14:paraId="10F50C6B" w14:textId="77777777" w:rsidR="007E1A46" w:rsidRPr="00F054D2" w:rsidRDefault="007E1A46" w:rsidP="00CD73EC">
      <w:pPr>
        <w:pStyle w:val="FP"/>
        <w:rPr>
          <w:color w:val="0000FF"/>
        </w:rPr>
      </w:pPr>
      <w:r w:rsidRPr="00F054D2">
        <w:rPr>
          <w:color w:val="0000FF"/>
        </w:rPr>
        <w:t>FirstNet</w:t>
      </w:r>
    </w:p>
    <w:p w14:paraId="23EA0E9C" w14:textId="77777777" w:rsidR="007E1A46" w:rsidRPr="00F054D2" w:rsidRDefault="007E1A46" w:rsidP="00CD73EC">
      <w:pPr>
        <w:pStyle w:val="FP"/>
        <w:rPr>
          <w:color w:val="0000FF"/>
        </w:rPr>
      </w:pPr>
      <w:r w:rsidRPr="00F054D2">
        <w:rPr>
          <w:color w:val="0000FF"/>
        </w:rPr>
        <w:t>Fraunhofer</w:t>
      </w:r>
    </w:p>
    <w:p w14:paraId="653F30D0" w14:textId="77777777" w:rsidR="007E1A46" w:rsidRPr="00F054D2" w:rsidRDefault="007E1A46" w:rsidP="00CD73EC">
      <w:pPr>
        <w:pStyle w:val="FP"/>
        <w:rPr>
          <w:color w:val="0000FF"/>
        </w:rPr>
      </w:pPr>
      <w:proofErr w:type="spellStart"/>
      <w:r w:rsidRPr="00F054D2">
        <w:rPr>
          <w:color w:val="0000FF"/>
        </w:rPr>
        <w:t>Futurewei</w:t>
      </w:r>
      <w:proofErr w:type="spellEnd"/>
    </w:p>
    <w:p w14:paraId="7B259C04" w14:textId="084B1B46" w:rsidR="007E1A46" w:rsidRPr="00F054D2" w:rsidRDefault="007E1A46" w:rsidP="00CD73EC">
      <w:pPr>
        <w:pStyle w:val="FP"/>
        <w:rPr>
          <w:color w:val="0000FF"/>
        </w:rPr>
      </w:pPr>
      <w:r w:rsidRPr="00F054D2">
        <w:rPr>
          <w:color w:val="0000FF"/>
        </w:rPr>
        <w:t>Google</w:t>
      </w:r>
    </w:p>
    <w:p w14:paraId="446212CA" w14:textId="71C943C3" w:rsidR="00401993" w:rsidRPr="00F054D2" w:rsidRDefault="00401993" w:rsidP="00CD73EC">
      <w:pPr>
        <w:pStyle w:val="FP"/>
        <w:rPr>
          <w:color w:val="0000FF"/>
        </w:rPr>
      </w:pPr>
      <w:r w:rsidRPr="00F054D2">
        <w:rPr>
          <w:color w:val="0000FF"/>
        </w:rPr>
        <w:t>Hewlett Packard Enterprises</w:t>
      </w:r>
    </w:p>
    <w:p w14:paraId="444099F7" w14:textId="47499DAE" w:rsidR="007E1A46" w:rsidRPr="00F054D2" w:rsidRDefault="007E1A46" w:rsidP="00CD73EC">
      <w:pPr>
        <w:pStyle w:val="FP"/>
        <w:rPr>
          <w:color w:val="0000FF"/>
        </w:rPr>
      </w:pPr>
      <w:r w:rsidRPr="00F054D2">
        <w:rPr>
          <w:color w:val="0000FF"/>
        </w:rPr>
        <w:t>Huawei</w:t>
      </w:r>
    </w:p>
    <w:p w14:paraId="5430A063" w14:textId="77777777" w:rsidR="007E1A46" w:rsidRPr="00F054D2" w:rsidRDefault="007E1A46" w:rsidP="00CD73EC">
      <w:pPr>
        <w:pStyle w:val="FP"/>
        <w:rPr>
          <w:color w:val="0000FF"/>
        </w:rPr>
      </w:pPr>
      <w:r w:rsidRPr="00F054D2">
        <w:rPr>
          <w:color w:val="0000FF"/>
        </w:rPr>
        <w:t>Intel</w:t>
      </w:r>
    </w:p>
    <w:p w14:paraId="732E04BA" w14:textId="77777777" w:rsidR="007E1A46" w:rsidRPr="00F054D2" w:rsidRDefault="007E1A46" w:rsidP="00CD73EC">
      <w:pPr>
        <w:pStyle w:val="FP"/>
        <w:rPr>
          <w:color w:val="0000FF"/>
        </w:rPr>
      </w:pPr>
      <w:proofErr w:type="spellStart"/>
      <w:r w:rsidRPr="00F054D2">
        <w:rPr>
          <w:color w:val="0000FF"/>
        </w:rPr>
        <w:t>InterDigital</w:t>
      </w:r>
      <w:proofErr w:type="spellEnd"/>
      <w:r w:rsidRPr="00F054D2">
        <w:rPr>
          <w:color w:val="0000FF"/>
        </w:rPr>
        <w:t xml:space="preserve"> Inc.</w:t>
      </w:r>
    </w:p>
    <w:p w14:paraId="03AE98AC" w14:textId="3D158DE2" w:rsidR="00401993" w:rsidRPr="00F054D2" w:rsidRDefault="00401993" w:rsidP="00CD73EC">
      <w:pPr>
        <w:pStyle w:val="FP"/>
        <w:rPr>
          <w:color w:val="0000FF"/>
        </w:rPr>
      </w:pPr>
      <w:r w:rsidRPr="00F054D2">
        <w:rPr>
          <w:color w:val="0000FF"/>
        </w:rPr>
        <w:t>KDDI</w:t>
      </w:r>
    </w:p>
    <w:p w14:paraId="56CEEAC1" w14:textId="7C632C7C" w:rsidR="007E1A46" w:rsidRPr="00F054D2" w:rsidRDefault="007E1A46" w:rsidP="00CD73EC">
      <w:pPr>
        <w:pStyle w:val="FP"/>
        <w:rPr>
          <w:color w:val="0000FF"/>
        </w:rPr>
      </w:pPr>
      <w:r w:rsidRPr="00F054D2">
        <w:rPr>
          <w:color w:val="0000FF"/>
        </w:rPr>
        <w:t>KPN</w:t>
      </w:r>
    </w:p>
    <w:p w14:paraId="02ACE3A9" w14:textId="77777777" w:rsidR="00FC2D3E" w:rsidRPr="00F054D2" w:rsidRDefault="00FC2D3E" w:rsidP="00CD73EC">
      <w:pPr>
        <w:pStyle w:val="FP"/>
        <w:rPr>
          <w:color w:val="0000FF"/>
        </w:rPr>
      </w:pPr>
      <w:r w:rsidRPr="00F054D2">
        <w:rPr>
          <w:color w:val="0000FF"/>
        </w:rPr>
        <w:t>Kyocera</w:t>
      </w:r>
    </w:p>
    <w:p w14:paraId="6ADFCAF4" w14:textId="249EFF17" w:rsidR="007E1A46" w:rsidRPr="00F054D2" w:rsidRDefault="007E1A46" w:rsidP="00CD73EC">
      <w:pPr>
        <w:pStyle w:val="FP"/>
        <w:rPr>
          <w:color w:val="0000FF"/>
        </w:rPr>
      </w:pPr>
      <w:r w:rsidRPr="00F054D2">
        <w:rPr>
          <w:color w:val="0000FF"/>
        </w:rPr>
        <w:t>Lenovo</w:t>
      </w:r>
    </w:p>
    <w:p w14:paraId="285E6812" w14:textId="77777777" w:rsidR="007E1A46" w:rsidRPr="00F054D2" w:rsidRDefault="007E1A46" w:rsidP="00CD73EC">
      <w:pPr>
        <w:pStyle w:val="FP"/>
        <w:rPr>
          <w:color w:val="0000FF"/>
        </w:rPr>
      </w:pPr>
      <w:r w:rsidRPr="00F054D2">
        <w:rPr>
          <w:color w:val="0000FF"/>
        </w:rPr>
        <w:t>LGE</w:t>
      </w:r>
    </w:p>
    <w:p w14:paraId="37D9E91D" w14:textId="17407A13" w:rsidR="00FC2D3E" w:rsidRPr="00F054D2" w:rsidRDefault="00FC2D3E" w:rsidP="00CD73EC">
      <w:pPr>
        <w:pStyle w:val="FP"/>
        <w:rPr>
          <w:color w:val="0000FF"/>
        </w:rPr>
      </w:pPr>
      <w:proofErr w:type="spellStart"/>
      <w:r w:rsidRPr="00F054D2">
        <w:rPr>
          <w:color w:val="0000FF"/>
        </w:rPr>
        <w:t>Matrixx</w:t>
      </w:r>
      <w:proofErr w:type="spellEnd"/>
    </w:p>
    <w:p w14:paraId="3782CC2D" w14:textId="7CBB4884" w:rsidR="007E1A46" w:rsidRPr="00F054D2" w:rsidRDefault="007E1A46" w:rsidP="00CD73EC">
      <w:pPr>
        <w:pStyle w:val="FP"/>
        <w:rPr>
          <w:color w:val="0000FF"/>
        </w:rPr>
      </w:pPr>
      <w:r w:rsidRPr="00F054D2">
        <w:rPr>
          <w:color w:val="0000FF"/>
        </w:rPr>
        <w:t>MediaTek</w:t>
      </w:r>
    </w:p>
    <w:p w14:paraId="31AF0287" w14:textId="77777777" w:rsidR="007E1A46" w:rsidRPr="00F054D2" w:rsidRDefault="007E1A46" w:rsidP="00CD73EC">
      <w:pPr>
        <w:pStyle w:val="FP"/>
        <w:rPr>
          <w:color w:val="0000FF"/>
        </w:rPr>
      </w:pPr>
      <w:r w:rsidRPr="00F054D2">
        <w:rPr>
          <w:color w:val="0000FF"/>
        </w:rPr>
        <w:t>NEC</w:t>
      </w:r>
    </w:p>
    <w:p w14:paraId="12AED58E" w14:textId="77777777" w:rsidR="007E1A46" w:rsidRPr="00F054D2" w:rsidRDefault="007E1A46" w:rsidP="00CD73EC">
      <w:pPr>
        <w:pStyle w:val="FP"/>
        <w:rPr>
          <w:color w:val="0000FF"/>
        </w:rPr>
      </w:pPr>
      <w:r w:rsidRPr="00F054D2">
        <w:rPr>
          <w:color w:val="0000FF"/>
        </w:rPr>
        <w:t>Nokia</w:t>
      </w:r>
    </w:p>
    <w:p w14:paraId="58435FA8" w14:textId="77777777" w:rsidR="007E1A46" w:rsidRPr="00F054D2" w:rsidRDefault="007E1A46" w:rsidP="00CD73EC">
      <w:pPr>
        <w:pStyle w:val="FP"/>
        <w:rPr>
          <w:color w:val="0000FF"/>
        </w:rPr>
      </w:pPr>
      <w:r w:rsidRPr="00F054D2">
        <w:rPr>
          <w:color w:val="0000FF"/>
        </w:rPr>
        <w:t>NTT DOCOMO</w:t>
      </w:r>
    </w:p>
    <w:p w14:paraId="2BB99D47" w14:textId="1F97D996" w:rsidR="007E1A46" w:rsidRPr="00F054D2" w:rsidRDefault="007E1A46" w:rsidP="00CD73EC">
      <w:pPr>
        <w:pStyle w:val="FP"/>
        <w:rPr>
          <w:color w:val="0000FF"/>
        </w:rPr>
      </w:pPr>
      <w:r w:rsidRPr="00F054D2">
        <w:rPr>
          <w:color w:val="0000FF"/>
        </w:rPr>
        <w:t>OPPO</w:t>
      </w:r>
    </w:p>
    <w:p w14:paraId="0AD38031" w14:textId="77777777" w:rsidR="007E1A46" w:rsidRPr="00F054D2" w:rsidRDefault="007E1A46" w:rsidP="00CD73EC">
      <w:pPr>
        <w:pStyle w:val="FP"/>
        <w:rPr>
          <w:color w:val="0000FF"/>
        </w:rPr>
      </w:pPr>
      <w:r w:rsidRPr="00F054D2">
        <w:rPr>
          <w:color w:val="0000FF"/>
        </w:rPr>
        <w:t>Orange</w:t>
      </w:r>
    </w:p>
    <w:p w14:paraId="6EE991A5" w14:textId="77777777" w:rsidR="007E1A46" w:rsidRPr="00F054D2" w:rsidRDefault="007E1A46" w:rsidP="00CD73EC">
      <w:pPr>
        <w:pStyle w:val="FP"/>
        <w:rPr>
          <w:color w:val="0000FF"/>
        </w:rPr>
      </w:pPr>
      <w:r w:rsidRPr="00F054D2">
        <w:rPr>
          <w:color w:val="0000FF"/>
        </w:rPr>
        <w:t>OTD</w:t>
      </w:r>
    </w:p>
    <w:p w14:paraId="1185497A" w14:textId="77777777" w:rsidR="007E1A46" w:rsidRPr="00F054D2" w:rsidRDefault="007E1A46" w:rsidP="00CD73EC">
      <w:pPr>
        <w:pStyle w:val="FP"/>
        <w:rPr>
          <w:color w:val="0000FF"/>
        </w:rPr>
      </w:pPr>
      <w:proofErr w:type="spellStart"/>
      <w:r w:rsidRPr="00F054D2">
        <w:rPr>
          <w:color w:val="0000FF"/>
        </w:rPr>
        <w:t>Perspecta</w:t>
      </w:r>
      <w:proofErr w:type="spellEnd"/>
      <w:r w:rsidRPr="00F054D2">
        <w:rPr>
          <w:color w:val="0000FF"/>
        </w:rPr>
        <w:t xml:space="preserve"> Labs</w:t>
      </w:r>
    </w:p>
    <w:p w14:paraId="2D6AED18" w14:textId="0F709559" w:rsidR="007E1A46" w:rsidRPr="00F054D2" w:rsidRDefault="007E1A46" w:rsidP="00CD73EC">
      <w:pPr>
        <w:pStyle w:val="FP"/>
        <w:rPr>
          <w:color w:val="0000FF"/>
        </w:rPr>
      </w:pPr>
      <w:r w:rsidRPr="00F054D2">
        <w:rPr>
          <w:color w:val="0000FF"/>
        </w:rPr>
        <w:t>Qualcomm</w:t>
      </w:r>
    </w:p>
    <w:p w14:paraId="747BC6F6" w14:textId="77777777" w:rsidR="007E1A46" w:rsidRPr="00F054D2" w:rsidRDefault="007E1A46" w:rsidP="00CD73EC">
      <w:pPr>
        <w:pStyle w:val="FP"/>
        <w:rPr>
          <w:color w:val="0000FF"/>
        </w:rPr>
      </w:pPr>
      <w:proofErr w:type="spellStart"/>
      <w:r w:rsidRPr="00F054D2">
        <w:rPr>
          <w:color w:val="0000FF"/>
        </w:rPr>
        <w:t>Sandvine</w:t>
      </w:r>
      <w:proofErr w:type="spellEnd"/>
    </w:p>
    <w:p w14:paraId="7A1680EA" w14:textId="3683AC75" w:rsidR="007E1A46" w:rsidRPr="00F054D2" w:rsidRDefault="007E1A46" w:rsidP="00CD73EC">
      <w:pPr>
        <w:pStyle w:val="FP"/>
        <w:rPr>
          <w:color w:val="0000FF"/>
        </w:rPr>
      </w:pPr>
      <w:r w:rsidRPr="00F054D2">
        <w:rPr>
          <w:color w:val="0000FF"/>
        </w:rPr>
        <w:t>Samsung</w:t>
      </w:r>
    </w:p>
    <w:p w14:paraId="4C5C90FC" w14:textId="77777777" w:rsidR="007E1A46" w:rsidRPr="00F054D2" w:rsidRDefault="007E1A46" w:rsidP="00CD73EC">
      <w:pPr>
        <w:pStyle w:val="FP"/>
        <w:rPr>
          <w:color w:val="0000FF"/>
        </w:rPr>
      </w:pPr>
      <w:r w:rsidRPr="00F054D2">
        <w:rPr>
          <w:color w:val="0000FF"/>
        </w:rPr>
        <w:t>Sennheiser</w:t>
      </w:r>
    </w:p>
    <w:p w14:paraId="195D44A7" w14:textId="2978C5FA" w:rsidR="00EE6CDE" w:rsidRPr="00F054D2" w:rsidRDefault="00EE6CDE" w:rsidP="00CD73EC">
      <w:pPr>
        <w:pStyle w:val="FP"/>
        <w:rPr>
          <w:color w:val="0000FF"/>
        </w:rPr>
      </w:pPr>
      <w:r w:rsidRPr="00F054D2">
        <w:rPr>
          <w:color w:val="0000FF"/>
        </w:rPr>
        <w:t>Sharp</w:t>
      </w:r>
    </w:p>
    <w:p w14:paraId="5572BA17" w14:textId="081E9C42" w:rsidR="007E1A46" w:rsidRPr="00F054D2" w:rsidRDefault="007E1A46" w:rsidP="00CD73EC">
      <w:pPr>
        <w:pStyle w:val="FP"/>
        <w:rPr>
          <w:color w:val="0000FF"/>
        </w:rPr>
      </w:pPr>
      <w:r w:rsidRPr="00F054D2">
        <w:rPr>
          <w:color w:val="0000FF"/>
        </w:rPr>
        <w:t>Sony</w:t>
      </w:r>
    </w:p>
    <w:p w14:paraId="1632F6AE" w14:textId="2CE48298" w:rsidR="007E1A46" w:rsidRPr="00F054D2" w:rsidRDefault="007E1A46" w:rsidP="00CD73EC">
      <w:pPr>
        <w:pStyle w:val="FP"/>
        <w:rPr>
          <w:color w:val="0000FF"/>
        </w:rPr>
      </w:pPr>
      <w:r w:rsidRPr="00F054D2">
        <w:rPr>
          <w:color w:val="0000FF"/>
        </w:rPr>
        <w:t>Spirent</w:t>
      </w:r>
    </w:p>
    <w:p w14:paraId="3C2E309A" w14:textId="0CE28C32" w:rsidR="007E1A46" w:rsidRPr="00F054D2" w:rsidRDefault="007E1A46" w:rsidP="00CD73EC">
      <w:pPr>
        <w:pStyle w:val="FP"/>
        <w:rPr>
          <w:color w:val="0000FF"/>
        </w:rPr>
      </w:pPr>
      <w:proofErr w:type="spellStart"/>
      <w:r w:rsidRPr="00F054D2">
        <w:rPr>
          <w:color w:val="0000FF"/>
        </w:rPr>
        <w:t>Spreadtrum</w:t>
      </w:r>
      <w:proofErr w:type="spellEnd"/>
    </w:p>
    <w:p w14:paraId="6A29246A" w14:textId="6CCEBB4C" w:rsidR="00FC2D3E" w:rsidRPr="00F054D2" w:rsidRDefault="00FC2D3E" w:rsidP="00CD73EC">
      <w:pPr>
        <w:pStyle w:val="FP"/>
        <w:rPr>
          <w:color w:val="0000FF"/>
        </w:rPr>
      </w:pPr>
      <w:r w:rsidRPr="00F054D2">
        <w:rPr>
          <w:color w:val="0000FF"/>
        </w:rPr>
        <w:t>Telecom Italia</w:t>
      </w:r>
    </w:p>
    <w:p w14:paraId="530B510C" w14:textId="0D2758C1" w:rsidR="007E1A46" w:rsidRPr="00F054D2" w:rsidRDefault="007E1A46" w:rsidP="00CD73EC">
      <w:pPr>
        <w:pStyle w:val="FP"/>
        <w:rPr>
          <w:color w:val="0000FF"/>
        </w:rPr>
      </w:pPr>
      <w:r w:rsidRPr="00F054D2">
        <w:rPr>
          <w:color w:val="0000FF"/>
        </w:rPr>
        <w:t>Tencent</w:t>
      </w:r>
    </w:p>
    <w:p w14:paraId="74310FAD" w14:textId="7A59D7C3" w:rsidR="007E1A46" w:rsidRPr="00F054D2" w:rsidRDefault="007E1A46" w:rsidP="00CD73EC">
      <w:pPr>
        <w:pStyle w:val="FP"/>
        <w:rPr>
          <w:color w:val="0000FF"/>
        </w:rPr>
      </w:pPr>
      <w:r w:rsidRPr="00F054D2">
        <w:rPr>
          <w:color w:val="0000FF"/>
        </w:rPr>
        <w:t>T-Mobile USA</w:t>
      </w:r>
    </w:p>
    <w:p w14:paraId="5EA8D621" w14:textId="53E9CE11" w:rsidR="007E1A46" w:rsidRPr="00F054D2" w:rsidRDefault="007E1A46" w:rsidP="00CD73EC">
      <w:pPr>
        <w:pStyle w:val="FP"/>
        <w:rPr>
          <w:color w:val="0000FF"/>
        </w:rPr>
      </w:pPr>
      <w:r w:rsidRPr="00F054D2">
        <w:rPr>
          <w:color w:val="0000FF"/>
        </w:rPr>
        <w:t>Vivo</w:t>
      </w:r>
    </w:p>
    <w:p w14:paraId="4B933B1E" w14:textId="1DCD3AA9" w:rsidR="00F45B1D" w:rsidRPr="00F054D2" w:rsidRDefault="00F45B1D" w:rsidP="00CD73EC">
      <w:pPr>
        <w:pStyle w:val="FP"/>
        <w:rPr>
          <w:color w:val="0000FF"/>
        </w:rPr>
      </w:pPr>
      <w:r w:rsidRPr="00F054D2">
        <w:rPr>
          <w:color w:val="0000FF"/>
        </w:rPr>
        <w:t>Verizon</w:t>
      </w:r>
    </w:p>
    <w:p w14:paraId="39BD5FE2" w14:textId="77777777" w:rsidR="007E1A46" w:rsidRPr="00F054D2" w:rsidRDefault="007E1A46" w:rsidP="00CD73EC">
      <w:pPr>
        <w:pStyle w:val="FP"/>
        <w:rPr>
          <w:color w:val="0000FF"/>
        </w:rPr>
      </w:pPr>
      <w:r w:rsidRPr="00F054D2">
        <w:rPr>
          <w:color w:val="0000FF"/>
        </w:rPr>
        <w:t>Vodafone</w:t>
      </w:r>
    </w:p>
    <w:p w14:paraId="375AB870" w14:textId="77777777" w:rsidR="007E1A46" w:rsidRPr="00F054D2" w:rsidRDefault="007E1A46" w:rsidP="007E1A46">
      <w:pPr>
        <w:pStyle w:val="FP"/>
        <w:rPr>
          <w:color w:val="0000FF"/>
        </w:rPr>
      </w:pPr>
      <w:r w:rsidRPr="00F054D2">
        <w:rPr>
          <w:color w:val="0000FF"/>
        </w:rPr>
        <w:t>Xiaomi</w:t>
      </w:r>
    </w:p>
    <w:p w14:paraId="311436D2" w14:textId="77777777" w:rsidR="007E1A46" w:rsidRPr="00F054D2" w:rsidRDefault="007E1A46" w:rsidP="00CD73EC">
      <w:pPr>
        <w:pStyle w:val="FP"/>
        <w:rPr>
          <w:color w:val="0000FF"/>
        </w:rPr>
      </w:pPr>
      <w:r w:rsidRPr="00F054D2">
        <w:rPr>
          <w:color w:val="0000FF"/>
        </w:rPr>
        <w:t>ZTE</w:t>
      </w:r>
    </w:p>
    <w:p w14:paraId="08BD8FF4" w14:textId="2F7B76E0" w:rsidR="007E1A46" w:rsidRPr="00F054D2" w:rsidRDefault="007E1A46" w:rsidP="00CD73EC">
      <w:pPr>
        <w:pStyle w:val="FP"/>
        <w:rPr>
          <w:color w:val="0000FF"/>
        </w:rPr>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lastRenderedPageBreak/>
        <w:t>NOTE</w:t>
      </w:r>
      <w:r w:rsidR="00CD73EC">
        <w:t>:</w:t>
      </w:r>
      <w:r w:rsidR="00CD73EC">
        <w:tab/>
      </w:r>
      <w:r>
        <w:t>Meeting notes are not exhaustive and may not contain all the comments made during the conference call.</w:t>
      </w:r>
    </w:p>
    <w:p w14:paraId="59908188" w14:textId="175753A2" w:rsidR="00F9494B" w:rsidRDefault="00F9494B" w:rsidP="00A4192B"/>
    <w:p w14:paraId="2A3687BF" w14:textId="77777777" w:rsidR="00F054D2" w:rsidRDefault="00F054D2" w:rsidP="000811E1">
      <w:pPr>
        <w:pStyle w:val="Heading1"/>
      </w:pPr>
      <w:r>
        <w:t>1.</w:t>
      </w:r>
      <w:r>
        <w:tab/>
        <w:t>Review papers marked as "For CC#3" in the combined Chair's Notes</w:t>
      </w:r>
    </w:p>
    <w:p w14:paraId="0D77F0F7" w14:textId="7AD8757F" w:rsidR="00F054D2" w:rsidRDefault="00E837DE" w:rsidP="00F054D2">
      <w:pPr>
        <w:keepLines/>
      </w:pPr>
      <w:hyperlink r:id="rId8" w:history="1">
        <w:r w:rsidR="00F054D2" w:rsidRPr="00C276C5">
          <w:rPr>
            <w:rStyle w:val="Hyperlink"/>
          </w:rPr>
          <w:t>https://www.3gpp.org/ftp/tsg_sa/WG2_Arch/TSGS2_142e_Electronic/INBOX/Chairs_Notes/ChairNotes_Combined_11-20-0300.doc</w:t>
        </w:r>
      </w:hyperlink>
    </w:p>
    <w:p w14:paraId="273EDB58" w14:textId="0A445B4D" w:rsidR="00F054D2" w:rsidRDefault="00F054D2" w:rsidP="00F054D2">
      <w:pPr>
        <w:keepLines/>
      </w:pPr>
      <w:r>
        <w:t xml:space="preserve">This was updated and latest version used was: </w:t>
      </w:r>
      <w:hyperlink r:id="rId9" w:history="1">
        <w:r w:rsidRPr="00C276C5">
          <w:rPr>
            <w:rStyle w:val="Hyperlink"/>
          </w:rPr>
          <w:t>https://www.3gpp.org/ftp/tsg_sa/WG2_Arch/TSGS2_142e_Electronic/INBOX/Chairs_Notes/ChairNotes_Combined_11-20-1329.doc</w:t>
        </w:r>
      </w:hyperlink>
      <w:r>
        <w:t xml:space="preserve"> </w:t>
      </w:r>
    </w:p>
    <w:p w14:paraId="7B6F531D" w14:textId="321A86C1" w:rsidR="00EC06F9" w:rsidRDefault="00EC06F9" w:rsidP="00F054D2">
      <w:pPr>
        <w:keepLines/>
      </w:pPr>
      <w:r>
        <w:t xml:space="preserve">Further updates were also provided in the file: </w:t>
      </w:r>
      <w:hyperlink r:id="rId10" w:history="1">
        <w:r w:rsidRPr="00C276C5">
          <w:rPr>
            <w:rStyle w:val="Hyperlink"/>
          </w:rPr>
          <w:t>https://www.3gpp.org/ftp/tsg_sa/WG2_Arch/TSGS2_142e_Electronic/INBOX/Chairs_Notes/ChairNotes_Combined_11-20-0300%20-%20Andy's%20updates.doc</w:t>
        </w:r>
      </w:hyperlink>
      <w:r>
        <w:t xml:space="preserve"> </w:t>
      </w:r>
    </w:p>
    <w:p w14:paraId="5876D285" w14:textId="1A3917A8" w:rsidR="00F054D2" w:rsidRDefault="00F054D2" w:rsidP="00F054D2">
      <w:pPr>
        <w:keepNext/>
        <w:keepLines/>
        <w:pBdr>
          <w:top w:val="single" w:sz="4" w:space="1" w:color="auto"/>
        </w:pBdr>
      </w:pPr>
      <w:r>
        <w:rPr>
          <w:color w:val="0000FF"/>
        </w:rPr>
        <w:t>TD S2</w:t>
      </w:r>
      <w:r>
        <w:rPr>
          <w:color w:val="0000FF"/>
        </w:rPr>
        <w:noBreakHyphen/>
        <w:t>2008661</w:t>
      </w:r>
      <w:r>
        <w:t xml:space="preserve"> (P-CR) General conclusion to support other features in </w:t>
      </w:r>
      <w:proofErr w:type="spellStart"/>
      <w:r>
        <w:t>eNPN</w:t>
      </w:r>
      <w:proofErr w:type="spellEnd"/>
      <w:r>
        <w:t xml:space="preserve">. (Source: Huawei, </w:t>
      </w:r>
      <w:proofErr w:type="spellStart"/>
      <w:r>
        <w:t>HiSilicon</w:t>
      </w:r>
      <w:proofErr w:type="spellEnd"/>
      <w:r>
        <w:t>)</w:t>
      </w:r>
    </w:p>
    <w:p w14:paraId="30313801" w14:textId="77777777" w:rsidR="00F054D2" w:rsidRPr="00F054D2" w:rsidRDefault="00F054D2" w:rsidP="00F054D2">
      <w:pPr>
        <w:pStyle w:val="FP"/>
        <w:rPr>
          <w:b/>
          <w:bCs/>
          <w:i/>
          <w:iCs/>
        </w:rPr>
      </w:pPr>
      <w:r w:rsidRPr="00F054D2">
        <w:rPr>
          <w:b/>
          <w:bCs/>
          <w:i/>
          <w:iCs/>
        </w:rPr>
        <w:t>e-mail comments:</w:t>
      </w:r>
    </w:p>
    <w:p w14:paraId="52B929D4" w14:textId="77777777" w:rsidR="00F054D2" w:rsidRPr="00F054D2" w:rsidRDefault="00F054D2" w:rsidP="00F054D2">
      <w:pPr>
        <w:pStyle w:val="FP"/>
        <w:rPr>
          <w:i/>
          <w:iCs/>
        </w:rPr>
      </w:pPr>
      <w:r w:rsidRPr="00F054D2">
        <w:rPr>
          <w:i/>
          <w:iCs/>
        </w:rPr>
        <w:t>Daniel (Ericsson) provides r01 and co-signs</w:t>
      </w:r>
    </w:p>
    <w:p w14:paraId="57EA7551" w14:textId="77777777" w:rsidR="00F054D2" w:rsidRPr="00F054D2" w:rsidRDefault="00F054D2" w:rsidP="00F054D2">
      <w:pPr>
        <w:pStyle w:val="FP"/>
        <w:rPr>
          <w:i/>
          <w:iCs/>
        </w:rPr>
      </w:pPr>
      <w:proofErr w:type="spellStart"/>
      <w:r w:rsidRPr="00F054D2">
        <w:rPr>
          <w:i/>
          <w:iCs/>
        </w:rPr>
        <w:t>Hualin</w:t>
      </w:r>
      <w:proofErr w:type="spellEnd"/>
      <w:r w:rsidRPr="00F054D2">
        <w:rPr>
          <w:i/>
          <w:iCs/>
        </w:rPr>
        <w:t xml:space="preserve"> (Huawei) is ok with r01.</w:t>
      </w:r>
    </w:p>
    <w:p w14:paraId="12A5CE96" w14:textId="77777777" w:rsidR="00F054D2" w:rsidRPr="00F054D2" w:rsidRDefault="00F054D2" w:rsidP="00F054D2">
      <w:pPr>
        <w:pStyle w:val="FP"/>
        <w:rPr>
          <w:i/>
          <w:iCs/>
        </w:rPr>
      </w:pPr>
      <w:r w:rsidRPr="00F054D2">
        <w:rPr>
          <w:i/>
          <w:iCs/>
        </w:rPr>
        <w:t>Sebastian (Qualcomm) provides r02</w:t>
      </w:r>
    </w:p>
    <w:p w14:paraId="51F35E80" w14:textId="77777777" w:rsidR="00F054D2" w:rsidRPr="00F054D2" w:rsidRDefault="00F054D2" w:rsidP="00F054D2">
      <w:pPr>
        <w:pStyle w:val="FP"/>
        <w:rPr>
          <w:i/>
          <w:iCs/>
        </w:rPr>
      </w:pPr>
      <w:r w:rsidRPr="00F054D2">
        <w:rPr>
          <w:i/>
          <w:iCs/>
        </w:rPr>
        <w:t>Dieter (Deutsche Telekom): We object to r00 and r01. In our view we have to decide based on service requirements and case by case. If r02 helps then ok otherwise we can note this PCR.</w:t>
      </w:r>
    </w:p>
    <w:p w14:paraId="5FD47557" w14:textId="77777777" w:rsidR="00F054D2" w:rsidRPr="00F054D2" w:rsidRDefault="00F054D2" w:rsidP="00F054D2">
      <w:pPr>
        <w:pStyle w:val="FP"/>
        <w:rPr>
          <w:i/>
          <w:iCs/>
        </w:rPr>
      </w:pPr>
      <w:r w:rsidRPr="00F054D2">
        <w:rPr>
          <w:i/>
          <w:iCs/>
        </w:rPr>
        <w:t>We are ok to go with r02.</w:t>
      </w:r>
    </w:p>
    <w:p w14:paraId="32EBD290" w14:textId="77777777" w:rsidR="00F054D2" w:rsidRPr="00F054D2" w:rsidRDefault="00F054D2" w:rsidP="00F054D2">
      <w:pPr>
        <w:pStyle w:val="FP"/>
        <w:rPr>
          <w:i/>
          <w:iCs/>
        </w:rPr>
      </w:pPr>
      <w:r w:rsidRPr="00F054D2">
        <w:rPr>
          <w:i/>
          <w:iCs/>
        </w:rPr>
        <w:t>Daniel (Ericsson) objects to R02 and clarifies the intention with R01</w:t>
      </w:r>
    </w:p>
    <w:p w14:paraId="154AB905" w14:textId="77777777" w:rsidR="00F054D2" w:rsidRPr="00F054D2" w:rsidRDefault="00F054D2" w:rsidP="00F054D2">
      <w:pPr>
        <w:pStyle w:val="FP"/>
        <w:rPr>
          <w:i/>
          <w:iCs/>
        </w:rPr>
      </w:pPr>
      <w:r w:rsidRPr="00F054D2">
        <w:rPr>
          <w:i/>
          <w:iCs/>
        </w:rPr>
        <w:t>Dieter (Deutsche Telekom) We object to R00 and R01.</w:t>
      </w:r>
    </w:p>
    <w:p w14:paraId="5B3E0986" w14:textId="77777777" w:rsidR="00F054D2" w:rsidRPr="00F054D2" w:rsidRDefault="00F054D2" w:rsidP="00F054D2">
      <w:pPr>
        <w:pStyle w:val="FP"/>
        <w:rPr>
          <w:i/>
          <w:iCs/>
        </w:rPr>
      </w:pPr>
      <w:r w:rsidRPr="00F054D2">
        <w:rPr>
          <w:i/>
          <w:iCs/>
        </w:rPr>
        <w:t>Daniel (Ericsson) provides r03</w:t>
      </w:r>
    </w:p>
    <w:p w14:paraId="0268F41C" w14:textId="77777777" w:rsidR="00F054D2" w:rsidRPr="00F054D2" w:rsidRDefault="00F054D2" w:rsidP="00F054D2">
      <w:pPr>
        <w:pStyle w:val="FP"/>
        <w:rPr>
          <w:i/>
          <w:iCs/>
        </w:rPr>
      </w:pPr>
      <w:r w:rsidRPr="00F054D2">
        <w:rPr>
          <w:i/>
          <w:iCs/>
        </w:rPr>
        <w:t>==== Revisions Deadline ====</w:t>
      </w:r>
    </w:p>
    <w:p w14:paraId="6092E2CD" w14:textId="77777777" w:rsidR="00F054D2" w:rsidRPr="00F054D2" w:rsidRDefault="00F054D2" w:rsidP="00F054D2">
      <w:pPr>
        <w:pStyle w:val="FP"/>
        <w:rPr>
          <w:i/>
          <w:iCs/>
        </w:rPr>
      </w:pPr>
      <w:proofErr w:type="spellStart"/>
      <w:r w:rsidRPr="00F054D2">
        <w:rPr>
          <w:i/>
          <w:iCs/>
        </w:rPr>
        <w:t>Hualin</w:t>
      </w:r>
      <w:proofErr w:type="spellEnd"/>
      <w:r w:rsidRPr="00F054D2">
        <w:rPr>
          <w:i/>
          <w:iCs/>
        </w:rPr>
        <w:t>(Huawei) ask question for clarification on r03</w:t>
      </w:r>
    </w:p>
    <w:p w14:paraId="588BF3C5" w14:textId="77777777" w:rsidR="00F054D2" w:rsidRPr="00F054D2" w:rsidRDefault="00F054D2" w:rsidP="00F054D2">
      <w:pPr>
        <w:pStyle w:val="FP"/>
        <w:rPr>
          <w:i/>
          <w:iCs/>
        </w:rPr>
      </w:pPr>
      <w:r w:rsidRPr="00F054D2">
        <w:rPr>
          <w:i/>
          <w:iCs/>
        </w:rPr>
        <w:t>Dieter (Deutsche Telekom) R03 does not remove our concerns, i.e. we object to R03.</w:t>
      </w:r>
    </w:p>
    <w:p w14:paraId="1A0421BA" w14:textId="77777777" w:rsidR="00F054D2" w:rsidRPr="00F054D2" w:rsidRDefault="00F054D2" w:rsidP="00F054D2">
      <w:pPr>
        <w:pStyle w:val="FP"/>
        <w:rPr>
          <w:i/>
          <w:iCs/>
        </w:rPr>
      </w:pPr>
      <w:r w:rsidRPr="00F054D2">
        <w:rPr>
          <w:i/>
          <w:iCs/>
        </w:rPr>
        <w:t>Peter Hedman (Ericsson) provides reply to concerns.</w:t>
      </w:r>
    </w:p>
    <w:p w14:paraId="196694F2" w14:textId="77777777" w:rsidR="00F054D2" w:rsidRPr="00F054D2" w:rsidRDefault="00F054D2" w:rsidP="00F054D2">
      <w:pPr>
        <w:pStyle w:val="FP"/>
        <w:rPr>
          <w:i/>
          <w:iCs/>
        </w:rPr>
      </w:pPr>
      <w:r w:rsidRPr="00F054D2">
        <w:rPr>
          <w:i/>
          <w:iCs/>
        </w:rPr>
        <w:t>Daniel (Ericsson) replies to Huawei</w:t>
      </w:r>
    </w:p>
    <w:p w14:paraId="5A38332C" w14:textId="77777777" w:rsidR="00F054D2" w:rsidRPr="00F054D2" w:rsidRDefault="00F054D2" w:rsidP="00F054D2">
      <w:pPr>
        <w:pStyle w:val="FP"/>
        <w:rPr>
          <w:i/>
          <w:iCs/>
        </w:rPr>
      </w:pPr>
      <w:proofErr w:type="spellStart"/>
      <w:r w:rsidRPr="00F054D2">
        <w:rPr>
          <w:i/>
          <w:iCs/>
        </w:rPr>
        <w:t>Hualin</w:t>
      </w:r>
      <w:proofErr w:type="spellEnd"/>
      <w:r w:rsidRPr="00F054D2">
        <w:rPr>
          <w:i/>
          <w:iCs/>
        </w:rPr>
        <w:t>(Huawei) reply to Daniel (Ericsson) and suggest to go with rev 02 at this meeting.</w:t>
      </w:r>
    </w:p>
    <w:p w14:paraId="33C6D3F7" w14:textId="77777777" w:rsidR="00F054D2" w:rsidRPr="00F054D2" w:rsidRDefault="00F054D2" w:rsidP="00F054D2">
      <w:pPr>
        <w:pStyle w:val="FP"/>
        <w:rPr>
          <w:i/>
          <w:iCs/>
        </w:rPr>
      </w:pPr>
      <w:r w:rsidRPr="00F054D2">
        <w:rPr>
          <w:i/>
          <w:iCs/>
        </w:rPr>
        <w:t>Chia-Lin (MediaTek) is ok with r01 and r02.</w:t>
      </w:r>
    </w:p>
    <w:p w14:paraId="3EF6BD79" w14:textId="77777777" w:rsidR="00F054D2" w:rsidRPr="00F054D2" w:rsidRDefault="00F054D2" w:rsidP="00F054D2">
      <w:pPr>
        <w:pStyle w:val="FP"/>
        <w:rPr>
          <w:i/>
          <w:iCs/>
        </w:rPr>
      </w:pPr>
      <w:proofErr w:type="spellStart"/>
      <w:r w:rsidRPr="00F054D2">
        <w:rPr>
          <w:i/>
          <w:iCs/>
        </w:rPr>
        <w:t>Hualin</w:t>
      </w:r>
      <w:proofErr w:type="spellEnd"/>
      <w:r w:rsidRPr="00F054D2">
        <w:rPr>
          <w:i/>
          <w:iCs/>
        </w:rPr>
        <w:t>(Huawei) reply to Daniel (Ericsson).</w:t>
      </w:r>
    </w:p>
    <w:p w14:paraId="396E0ABB" w14:textId="77777777" w:rsidR="00F054D2" w:rsidRPr="00F054D2" w:rsidRDefault="00F054D2" w:rsidP="00F054D2">
      <w:pPr>
        <w:pStyle w:val="FP"/>
        <w:rPr>
          <w:i/>
          <w:iCs/>
        </w:rPr>
      </w:pPr>
      <w:proofErr w:type="spellStart"/>
      <w:r w:rsidRPr="00F054D2">
        <w:rPr>
          <w:i/>
          <w:iCs/>
        </w:rPr>
        <w:t>Hualin</w:t>
      </w:r>
      <w:proofErr w:type="spellEnd"/>
      <w:r w:rsidRPr="00F054D2">
        <w:rPr>
          <w:i/>
          <w:iCs/>
        </w:rPr>
        <w:t>(Huawei) response to Daniel (Ericsson).</w:t>
      </w:r>
    </w:p>
    <w:p w14:paraId="55FC2E0E" w14:textId="77777777" w:rsidR="00F054D2" w:rsidRPr="00F054D2" w:rsidRDefault="00F054D2" w:rsidP="00F054D2">
      <w:pPr>
        <w:pStyle w:val="FP"/>
        <w:rPr>
          <w:i/>
          <w:iCs/>
        </w:rPr>
      </w:pPr>
      <w:r w:rsidRPr="00F054D2">
        <w:rPr>
          <w:i/>
          <w:iCs/>
        </w:rPr>
        <w:t>Devaki (Nokia) supports r01, r03, objects to r02.</w:t>
      </w:r>
    </w:p>
    <w:p w14:paraId="2DC4D823" w14:textId="77777777" w:rsidR="00F054D2" w:rsidRPr="00F054D2" w:rsidRDefault="00F054D2" w:rsidP="00F054D2">
      <w:pPr>
        <w:pStyle w:val="FP"/>
        <w:rPr>
          <w:i/>
          <w:iCs/>
        </w:rPr>
      </w:pPr>
      <w:r w:rsidRPr="00F054D2">
        <w:rPr>
          <w:i/>
          <w:iCs/>
        </w:rPr>
        <w:t>==== Final Comments Deadline ====</w:t>
      </w:r>
    </w:p>
    <w:p w14:paraId="5DEC2204" w14:textId="77777777" w:rsidR="00F054D2" w:rsidRPr="00A3071B" w:rsidRDefault="00F054D2" w:rsidP="00F054D2">
      <w:pPr>
        <w:keepNext/>
        <w:keepLines/>
      </w:pPr>
      <w:r>
        <w:rPr>
          <w:b/>
        </w:rPr>
        <w:t>Discussion and conclusion:</w:t>
      </w:r>
    </w:p>
    <w:p w14:paraId="23A5E0A6" w14:textId="23101021" w:rsidR="00F054D2" w:rsidRDefault="00F054D2" w:rsidP="00F054D2">
      <w:pPr>
        <w:keepLines/>
        <w:rPr>
          <w:lang w:eastAsia="en-US"/>
        </w:rPr>
      </w:pPr>
      <w:r>
        <w:rPr>
          <w:lang w:eastAsia="en-US"/>
        </w:rPr>
        <w:t xml:space="preserve">This was </w:t>
      </w:r>
      <w:r w:rsidRPr="00F054D2">
        <w:rPr>
          <w:b/>
          <w:bCs/>
          <w:color w:val="0000FF"/>
          <w:lang w:eastAsia="en-US"/>
        </w:rPr>
        <w:t>noted</w:t>
      </w:r>
      <w:r>
        <w:t xml:space="preserve"> </w:t>
      </w:r>
      <w:r>
        <w:rPr>
          <w:lang w:eastAsia="en-US"/>
        </w:rPr>
        <w:t xml:space="preserve">and </w:t>
      </w:r>
      <w:r w:rsidRPr="00F054D2">
        <w:rPr>
          <w:rFonts w:cs="Arial"/>
          <w:color w:val="0000FF"/>
          <w:szCs w:val="16"/>
          <w:lang w:eastAsia="en-US"/>
        </w:rPr>
        <w:t>TD S2</w:t>
      </w:r>
      <w:r w:rsidRPr="00F054D2">
        <w:rPr>
          <w:rFonts w:cs="Arial"/>
          <w:color w:val="0000FF"/>
          <w:szCs w:val="16"/>
          <w:lang w:eastAsia="en-US"/>
        </w:rPr>
        <w:noBreakHyphen/>
        <w:t>200</w:t>
      </w:r>
      <w:r>
        <w:rPr>
          <w:rFonts w:cs="Arial"/>
          <w:color w:val="0000FF"/>
          <w:szCs w:val="16"/>
          <w:lang w:eastAsia="en-US"/>
        </w:rPr>
        <w:t>9113</w:t>
      </w:r>
      <w:r w:rsidRPr="008B160F">
        <w:rPr>
          <w:lang w:eastAsia="en-US"/>
        </w:rPr>
        <w:t xml:space="preserve"> </w:t>
      </w:r>
      <w:r>
        <w:rPr>
          <w:lang w:eastAsia="en-US"/>
        </w:rPr>
        <w:t xml:space="preserve">was </w:t>
      </w:r>
      <w:r w:rsidRPr="00F054D2">
        <w:rPr>
          <w:color w:val="FF0000"/>
          <w:lang w:eastAsia="en-US"/>
        </w:rPr>
        <w:t>withdrawn</w:t>
      </w:r>
      <w:r>
        <w:rPr>
          <w:lang w:eastAsia="en-US"/>
        </w:rPr>
        <w:t>.</w:t>
      </w:r>
    </w:p>
    <w:p w14:paraId="62D090DB" w14:textId="77777777" w:rsidR="00F054D2" w:rsidRDefault="00F054D2" w:rsidP="00F054D2">
      <w:pPr>
        <w:keepNext/>
        <w:keepLines/>
        <w:pBdr>
          <w:top w:val="single" w:sz="4" w:space="1" w:color="auto"/>
        </w:pBdr>
        <w:rPr>
          <w:lang w:eastAsia="en-US"/>
        </w:rPr>
      </w:pPr>
      <w:r>
        <w:rPr>
          <w:color w:val="0000FF"/>
          <w:lang w:eastAsia="en-US"/>
        </w:rPr>
        <w:t>TD S2</w:t>
      </w:r>
      <w:r>
        <w:rPr>
          <w:color w:val="0000FF"/>
          <w:lang w:eastAsia="en-US"/>
        </w:rPr>
        <w:noBreakHyphen/>
        <w:t>2008393</w:t>
      </w:r>
      <w:r>
        <w:rPr>
          <w:lang w:eastAsia="en-US"/>
        </w:rPr>
        <w:t xml:space="preserve"> (P-CR) KI#1, evaluations and conclusions for simultaneous connections for UEs with one subscription. (Source: Huawei, </w:t>
      </w:r>
      <w:proofErr w:type="spellStart"/>
      <w:r>
        <w:rPr>
          <w:lang w:eastAsia="en-US"/>
        </w:rPr>
        <w:t>HiSilicon</w:t>
      </w:r>
      <w:proofErr w:type="spellEnd"/>
      <w:r>
        <w:rPr>
          <w:lang w:eastAsia="en-US"/>
        </w:rPr>
        <w:t>)</w:t>
      </w:r>
    </w:p>
    <w:p w14:paraId="7651FE77" w14:textId="77777777" w:rsidR="00F054D2" w:rsidRPr="00F054D2" w:rsidRDefault="00F054D2" w:rsidP="00F054D2">
      <w:pPr>
        <w:pStyle w:val="FP"/>
        <w:keepNext/>
        <w:rPr>
          <w:b/>
          <w:bCs/>
          <w:i/>
          <w:iCs/>
          <w:lang w:eastAsia="en-US"/>
        </w:rPr>
      </w:pPr>
      <w:r w:rsidRPr="00F054D2">
        <w:rPr>
          <w:b/>
          <w:bCs/>
          <w:i/>
          <w:iCs/>
          <w:lang w:eastAsia="en-US"/>
        </w:rPr>
        <w:t>e-mail comments:</w:t>
      </w:r>
    </w:p>
    <w:p w14:paraId="429C246D" w14:textId="77777777" w:rsidR="00F054D2" w:rsidRPr="00F054D2" w:rsidRDefault="00F054D2" w:rsidP="00F054D2">
      <w:pPr>
        <w:pStyle w:val="FP"/>
        <w:rPr>
          <w:i/>
          <w:iCs/>
          <w:lang w:eastAsia="en-US"/>
        </w:rPr>
      </w:pPr>
      <w:proofErr w:type="spellStart"/>
      <w:r w:rsidRPr="00F054D2">
        <w:rPr>
          <w:i/>
          <w:iCs/>
          <w:lang w:eastAsia="en-US"/>
        </w:rPr>
        <w:t>Qianghua</w:t>
      </w:r>
      <w:proofErr w:type="spellEnd"/>
      <w:r w:rsidRPr="00F054D2">
        <w:rPr>
          <w:i/>
          <w:iCs/>
          <w:lang w:eastAsia="en-US"/>
        </w:rPr>
        <w:t xml:space="preserve"> (Huawei) provides r01, merging TD S2</w:t>
      </w:r>
      <w:r w:rsidRPr="00F054D2">
        <w:rPr>
          <w:i/>
          <w:iCs/>
          <w:lang w:eastAsia="en-US"/>
        </w:rPr>
        <w:noBreakHyphen/>
        <w:t>2008456</w:t>
      </w:r>
    </w:p>
    <w:p w14:paraId="7B2E338C" w14:textId="77777777" w:rsidR="00F054D2" w:rsidRPr="00F054D2" w:rsidRDefault="00F054D2" w:rsidP="00F054D2">
      <w:pPr>
        <w:pStyle w:val="FP"/>
        <w:rPr>
          <w:i/>
          <w:iCs/>
          <w:lang w:eastAsia="en-US"/>
        </w:rPr>
      </w:pPr>
      <w:r w:rsidRPr="00F054D2">
        <w:rPr>
          <w:i/>
          <w:iCs/>
          <w:lang w:eastAsia="en-US"/>
        </w:rPr>
        <w:t>Devaki (Nokia) has concerns with r00, r01. V-SNPN cannot control separate entity service offering.</w:t>
      </w:r>
    </w:p>
    <w:p w14:paraId="367C8CC7" w14:textId="77777777" w:rsidR="00F054D2" w:rsidRPr="00F054D2" w:rsidRDefault="00F054D2" w:rsidP="00F054D2">
      <w:pPr>
        <w:pStyle w:val="FP"/>
        <w:rPr>
          <w:i/>
          <w:iCs/>
          <w:lang w:eastAsia="en-US"/>
        </w:rPr>
      </w:pPr>
      <w:proofErr w:type="spellStart"/>
      <w:r w:rsidRPr="00F054D2">
        <w:rPr>
          <w:i/>
          <w:iCs/>
          <w:lang w:eastAsia="en-US"/>
        </w:rPr>
        <w:t>Qianghua</w:t>
      </w:r>
      <w:proofErr w:type="spellEnd"/>
      <w:r w:rsidRPr="00F054D2">
        <w:rPr>
          <w:i/>
          <w:iCs/>
          <w:lang w:eastAsia="en-US"/>
        </w:rPr>
        <w:t xml:space="preserve"> (Huawei) responds</w:t>
      </w:r>
    </w:p>
    <w:p w14:paraId="63317F24" w14:textId="77777777" w:rsidR="00F054D2" w:rsidRPr="00F054D2" w:rsidRDefault="00F054D2" w:rsidP="00F054D2">
      <w:pPr>
        <w:pStyle w:val="FP"/>
        <w:rPr>
          <w:i/>
          <w:iCs/>
          <w:lang w:eastAsia="en-US"/>
        </w:rPr>
      </w:pPr>
      <w:r w:rsidRPr="00F054D2">
        <w:rPr>
          <w:i/>
          <w:iCs/>
          <w:lang w:eastAsia="en-US"/>
        </w:rPr>
        <w:t>Dieter (Deutsche Telekom) shares concerns of Nokia. We prefer to wait for the SA1 reply first.</w:t>
      </w:r>
    </w:p>
    <w:p w14:paraId="7CE7618A"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 xml:space="preserve"> (vivo) request to postpone this paper and share the view to wait for the SA1 reply first.</w:t>
      </w:r>
    </w:p>
    <w:p w14:paraId="5395E6B0" w14:textId="77777777" w:rsidR="00F054D2" w:rsidRPr="00F054D2" w:rsidRDefault="00F054D2" w:rsidP="00F054D2">
      <w:pPr>
        <w:pStyle w:val="FP"/>
        <w:rPr>
          <w:i/>
          <w:iCs/>
          <w:lang w:eastAsia="en-US"/>
        </w:rPr>
      </w:pPr>
      <w:proofErr w:type="spellStart"/>
      <w:r w:rsidRPr="00F054D2">
        <w:rPr>
          <w:i/>
          <w:iCs/>
          <w:lang w:eastAsia="en-US"/>
        </w:rPr>
        <w:t>Qianghua</w:t>
      </w:r>
      <w:proofErr w:type="spellEnd"/>
      <w:r w:rsidRPr="00F054D2">
        <w:rPr>
          <w:i/>
          <w:iCs/>
          <w:lang w:eastAsia="en-US"/>
        </w:rPr>
        <w:t xml:space="preserve"> (Huawei) provides R02</w:t>
      </w:r>
    </w:p>
    <w:p w14:paraId="38BFDC02" w14:textId="77777777" w:rsidR="00F054D2" w:rsidRPr="00F054D2" w:rsidRDefault="00F054D2" w:rsidP="00F054D2">
      <w:pPr>
        <w:pStyle w:val="FP"/>
        <w:rPr>
          <w:i/>
          <w:iCs/>
          <w:lang w:eastAsia="en-US"/>
        </w:rPr>
      </w:pPr>
      <w:r w:rsidRPr="00F054D2">
        <w:rPr>
          <w:i/>
          <w:iCs/>
          <w:lang w:eastAsia="en-US"/>
        </w:rPr>
        <w:t>==== Revisions Deadline ====</w:t>
      </w:r>
    </w:p>
    <w:p w14:paraId="33680C0C" w14:textId="77777777" w:rsidR="00F054D2" w:rsidRPr="00F054D2" w:rsidRDefault="00F054D2" w:rsidP="00F054D2">
      <w:pPr>
        <w:pStyle w:val="FP"/>
        <w:rPr>
          <w:i/>
          <w:iCs/>
          <w:lang w:eastAsia="en-US"/>
        </w:rPr>
      </w:pPr>
      <w:r w:rsidRPr="00F054D2">
        <w:rPr>
          <w:i/>
          <w:iCs/>
          <w:lang w:eastAsia="en-US"/>
        </w:rPr>
        <w:t>Sebastian (Qualcomm) objects to r00 and r01</w:t>
      </w:r>
    </w:p>
    <w:p w14:paraId="39A3019A"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 xml:space="preserve"> (vivo) is OK with r02</w:t>
      </w:r>
    </w:p>
    <w:p w14:paraId="3D81313C" w14:textId="77777777" w:rsidR="00F054D2" w:rsidRPr="00F054D2" w:rsidRDefault="00F054D2" w:rsidP="00F054D2">
      <w:pPr>
        <w:pStyle w:val="FP"/>
        <w:rPr>
          <w:i/>
          <w:iCs/>
          <w:lang w:eastAsia="en-US"/>
        </w:rPr>
      </w:pPr>
      <w:r w:rsidRPr="00F054D2">
        <w:rPr>
          <w:i/>
          <w:iCs/>
          <w:lang w:eastAsia="en-US"/>
        </w:rPr>
        <w:t>Dieter (Deutsche Telekom) as already indicated earlier we prefer to wait for the SA1 reply first, i.e. object to this paper and all revisions.</w:t>
      </w:r>
    </w:p>
    <w:p w14:paraId="204A9ECB" w14:textId="77777777" w:rsidR="00F054D2" w:rsidRPr="00F054D2" w:rsidRDefault="00F054D2" w:rsidP="00F054D2">
      <w:pPr>
        <w:pStyle w:val="FP"/>
        <w:rPr>
          <w:i/>
          <w:iCs/>
          <w:lang w:eastAsia="en-US"/>
        </w:rPr>
      </w:pPr>
      <w:proofErr w:type="spellStart"/>
      <w:r w:rsidRPr="00F054D2">
        <w:rPr>
          <w:i/>
          <w:iCs/>
          <w:lang w:eastAsia="en-US"/>
        </w:rPr>
        <w:t>Qianghua</w:t>
      </w:r>
      <w:proofErr w:type="spellEnd"/>
      <w:r w:rsidRPr="00F054D2">
        <w:rPr>
          <w:i/>
          <w:iCs/>
          <w:lang w:eastAsia="en-US"/>
        </w:rPr>
        <w:t xml:space="preserve"> (Huawei) proposes a way forward: Only keep the evaluation part, remove the evaluation part.</w:t>
      </w:r>
    </w:p>
    <w:p w14:paraId="69BA9CF9" w14:textId="77777777" w:rsidR="00F054D2" w:rsidRPr="00F054D2" w:rsidRDefault="00F054D2" w:rsidP="00F054D2">
      <w:pPr>
        <w:pStyle w:val="FP"/>
        <w:rPr>
          <w:i/>
          <w:iCs/>
          <w:lang w:eastAsia="en-US"/>
        </w:rPr>
      </w:pPr>
      <w:proofErr w:type="spellStart"/>
      <w:r w:rsidRPr="00F054D2">
        <w:rPr>
          <w:i/>
          <w:iCs/>
          <w:lang w:eastAsia="en-US"/>
        </w:rPr>
        <w:t>Qianghua</w:t>
      </w:r>
      <w:proofErr w:type="spellEnd"/>
      <w:r w:rsidRPr="00F054D2">
        <w:rPr>
          <w:i/>
          <w:iCs/>
          <w:lang w:eastAsia="en-US"/>
        </w:rPr>
        <w:t xml:space="preserve"> (Huawei) proposes a way forward: Only keep the evaluation part, remove the conclusion part.</w:t>
      </w:r>
    </w:p>
    <w:p w14:paraId="3724E462" w14:textId="77777777" w:rsidR="00F054D2" w:rsidRPr="00F054D2" w:rsidRDefault="00F054D2" w:rsidP="00F054D2">
      <w:pPr>
        <w:pStyle w:val="FP"/>
        <w:rPr>
          <w:i/>
          <w:iCs/>
          <w:lang w:eastAsia="en-US"/>
        </w:rPr>
      </w:pPr>
      <w:r w:rsidRPr="00F054D2">
        <w:rPr>
          <w:i/>
          <w:iCs/>
          <w:lang w:eastAsia="en-US"/>
        </w:rPr>
        <w:t>Dieter (Deutsche Telekom) if you mean to remove conclusions and keep only evaluations then I could live with that .</w:t>
      </w:r>
    </w:p>
    <w:p w14:paraId="1D5A5AF8" w14:textId="77777777" w:rsidR="00F054D2" w:rsidRPr="00F054D2" w:rsidRDefault="00F054D2" w:rsidP="00F054D2">
      <w:pPr>
        <w:pStyle w:val="FP"/>
        <w:rPr>
          <w:i/>
          <w:iCs/>
          <w:lang w:eastAsia="en-US"/>
        </w:rPr>
      </w:pPr>
      <w:proofErr w:type="spellStart"/>
      <w:r w:rsidRPr="00F054D2">
        <w:rPr>
          <w:i/>
          <w:iCs/>
          <w:lang w:eastAsia="en-US"/>
        </w:rPr>
        <w:t>Qianghua</w:t>
      </w:r>
      <w:proofErr w:type="spellEnd"/>
      <w:r w:rsidRPr="00F054D2">
        <w:rPr>
          <w:i/>
          <w:iCs/>
          <w:lang w:eastAsia="en-US"/>
        </w:rPr>
        <w:t xml:space="preserve"> (Huawei) provides r03 at the drafts fold, and proposes to confirm r03 at CC#3</w:t>
      </w:r>
    </w:p>
    <w:p w14:paraId="2E60ADFE" w14:textId="77777777" w:rsidR="00F054D2" w:rsidRPr="00F054D2" w:rsidRDefault="00F054D2" w:rsidP="00F054D2">
      <w:pPr>
        <w:pStyle w:val="FP"/>
        <w:rPr>
          <w:i/>
          <w:iCs/>
          <w:lang w:eastAsia="en-US"/>
        </w:rPr>
      </w:pPr>
      <w:r w:rsidRPr="00F054D2">
        <w:rPr>
          <w:i/>
          <w:iCs/>
          <w:lang w:eastAsia="en-US"/>
        </w:rPr>
        <w:t>Antoine (Orange) objects to r00, r01, r02 and r03.</w:t>
      </w:r>
    </w:p>
    <w:p w14:paraId="4DFFB134" w14:textId="77777777" w:rsidR="00F054D2" w:rsidRPr="00F054D2" w:rsidRDefault="00F054D2" w:rsidP="00F054D2">
      <w:pPr>
        <w:pStyle w:val="FP"/>
        <w:rPr>
          <w:i/>
          <w:iCs/>
          <w:lang w:eastAsia="en-US"/>
        </w:rPr>
      </w:pPr>
      <w:r w:rsidRPr="00F054D2">
        <w:rPr>
          <w:i/>
          <w:iCs/>
          <w:lang w:eastAsia="en-US"/>
        </w:rPr>
        <w:t xml:space="preserve">Devaki (Nokia) shares the same view as Dieter, can live with evaluation update but do not see the need for it. </w:t>
      </w:r>
    </w:p>
    <w:p w14:paraId="653E001D" w14:textId="77777777" w:rsidR="00F054D2" w:rsidRPr="00F054D2" w:rsidRDefault="00F054D2" w:rsidP="00F054D2">
      <w:pPr>
        <w:pStyle w:val="FP"/>
        <w:rPr>
          <w:i/>
          <w:iCs/>
          <w:lang w:eastAsia="en-US"/>
        </w:rPr>
      </w:pPr>
      <w:r w:rsidRPr="00F054D2">
        <w:rPr>
          <w:i/>
          <w:iCs/>
          <w:lang w:eastAsia="en-US"/>
        </w:rPr>
        <w:t>Object to r00, r01, r02, reasons mentioned earlier.</w:t>
      </w:r>
    </w:p>
    <w:p w14:paraId="16974BC7" w14:textId="77777777" w:rsidR="00F054D2" w:rsidRPr="00F054D2" w:rsidRDefault="00F054D2" w:rsidP="00F054D2">
      <w:pPr>
        <w:pStyle w:val="FP"/>
        <w:rPr>
          <w:i/>
          <w:iCs/>
          <w:lang w:eastAsia="en-US"/>
        </w:rPr>
      </w:pPr>
      <w:proofErr w:type="spellStart"/>
      <w:r w:rsidRPr="00F054D2">
        <w:rPr>
          <w:i/>
          <w:iCs/>
          <w:lang w:eastAsia="en-US"/>
        </w:rPr>
        <w:t>Qianghua</w:t>
      </w:r>
      <w:proofErr w:type="spellEnd"/>
      <w:r w:rsidRPr="00F054D2">
        <w:rPr>
          <w:i/>
          <w:iCs/>
          <w:lang w:eastAsia="en-US"/>
        </w:rPr>
        <w:t xml:space="preserve"> (Huawei) explains</w:t>
      </w:r>
    </w:p>
    <w:p w14:paraId="4542D2B5" w14:textId="77777777" w:rsidR="00F054D2" w:rsidRPr="00F054D2" w:rsidRDefault="00F054D2" w:rsidP="00F054D2">
      <w:pPr>
        <w:pStyle w:val="FP"/>
        <w:rPr>
          <w:i/>
          <w:iCs/>
          <w:lang w:eastAsia="en-US"/>
        </w:rPr>
      </w:pPr>
      <w:r w:rsidRPr="00F054D2">
        <w:rPr>
          <w:i/>
          <w:iCs/>
          <w:lang w:eastAsia="en-US"/>
        </w:rPr>
        <w:t>==== Final Comments Deadline ====</w:t>
      </w:r>
    </w:p>
    <w:p w14:paraId="2F9A332F" w14:textId="77777777" w:rsidR="00F054D2" w:rsidRPr="00F054D2" w:rsidRDefault="00F054D2" w:rsidP="00F054D2">
      <w:pPr>
        <w:pStyle w:val="FP"/>
        <w:rPr>
          <w:i/>
          <w:iCs/>
          <w:lang w:eastAsia="en-US"/>
        </w:rPr>
      </w:pPr>
      <w:r w:rsidRPr="00F054D2">
        <w:rPr>
          <w:i/>
          <w:iCs/>
          <w:lang w:eastAsia="en-US"/>
        </w:rPr>
        <w:t>Daniel (Ericsson) is ok with r02 and r03</w:t>
      </w:r>
    </w:p>
    <w:p w14:paraId="49AA6C36" w14:textId="77777777" w:rsidR="00F054D2" w:rsidRPr="00A3071B" w:rsidRDefault="00F054D2" w:rsidP="00F054D2">
      <w:pPr>
        <w:keepNext/>
        <w:keepLines/>
      </w:pPr>
      <w:r>
        <w:rPr>
          <w:b/>
        </w:rPr>
        <w:lastRenderedPageBreak/>
        <w:t>Discussion and conclusion:</w:t>
      </w:r>
    </w:p>
    <w:p w14:paraId="2A06412A" w14:textId="5BDA1EC2" w:rsidR="00F054D2" w:rsidRPr="00F054D2" w:rsidRDefault="00F054D2" w:rsidP="00F054D2">
      <w:pPr>
        <w:keepLines/>
        <w:rPr>
          <w:lang w:eastAsia="en-US"/>
        </w:rPr>
      </w:pPr>
      <w:r>
        <w:rPr>
          <w:lang w:eastAsia="en-US"/>
        </w:rPr>
        <w:t xml:space="preserve">r03 was considered. Orange objected to this revision. This was </w:t>
      </w:r>
      <w:r w:rsidRPr="00F054D2">
        <w:rPr>
          <w:b/>
          <w:bCs/>
          <w:color w:val="0000FF"/>
          <w:lang w:eastAsia="en-US"/>
        </w:rPr>
        <w:t>noted</w:t>
      </w:r>
      <w:r>
        <w:t>.</w:t>
      </w:r>
    </w:p>
    <w:p w14:paraId="48977928" w14:textId="77777777" w:rsidR="00F054D2" w:rsidRDefault="00F054D2" w:rsidP="00F054D2">
      <w:pPr>
        <w:keepNext/>
        <w:keepLines/>
        <w:pBdr>
          <w:top w:val="single" w:sz="4" w:space="1" w:color="auto"/>
        </w:pBdr>
        <w:rPr>
          <w:lang w:eastAsia="en-US"/>
        </w:rPr>
      </w:pPr>
      <w:r>
        <w:rPr>
          <w:color w:val="0000FF"/>
          <w:lang w:eastAsia="en-US"/>
        </w:rPr>
        <w:t>TD S2</w:t>
      </w:r>
      <w:r>
        <w:rPr>
          <w:color w:val="0000FF"/>
          <w:lang w:eastAsia="en-US"/>
        </w:rPr>
        <w:noBreakHyphen/>
        <w:t>2008455</w:t>
      </w:r>
      <w:r>
        <w:rPr>
          <w:lang w:eastAsia="en-US"/>
        </w:rPr>
        <w:t xml:space="preserve"> (P-CR) KI#1: Update Interim conclusion on KI#1 for AAA scenarios - remove Editor's Notes. (Source: Ericsson)</w:t>
      </w:r>
    </w:p>
    <w:p w14:paraId="760FCC8B" w14:textId="77777777" w:rsidR="00F054D2" w:rsidRPr="00F054D2" w:rsidRDefault="00F054D2" w:rsidP="00F054D2">
      <w:pPr>
        <w:pStyle w:val="FP"/>
        <w:keepNext/>
        <w:rPr>
          <w:b/>
          <w:bCs/>
          <w:i/>
          <w:iCs/>
          <w:lang w:eastAsia="en-US"/>
        </w:rPr>
      </w:pPr>
      <w:r w:rsidRPr="00F054D2">
        <w:rPr>
          <w:b/>
          <w:bCs/>
          <w:i/>
          <w:iCs/>
          <w:lang w:eastAsia="en-US"/>
        </w:rPr>
        <w:t>e-mail comments:</w:t>
      </w:r>
    </w:p>
    <w:p w14:paraId="5726F412" w14:textId="77777777" w:rsidR="00F054D2" w:rsidRPr="00F054D2" w:rsidRDefault="00F054D2" w:rsidP="00F054D2">
      <w:pPr>
        <w:pStyle w:val="FP"/>
        <w:rPr>
          <w:i/>
          <w:iCs/>
          <w:lang w:eastAsia="en-US"/>
        </w:rPr>
      </w:pPr>
      <w:r w:rsidRPr="00F054D2">
        <w:rPr>
          <w:i/>
          <w:iCs/>
          <w:lang w:eastAsia="en-US"/>
        </w:rPr>
        <w:t>Daniel (Ericsson) provides r01 which is proposed to be a merge of TD S2</w:t>
      </w:r>
      <w:r w:rsidRPr="00F054D2">
        <w:rPr>
          <w:i/>
          <w:iCs/>
          <w:lang w:eastAsia="en-US"/>
        </w:rPr>
        <w:noBreakHyphen/>
        <w:t>2008394, TD S2</w:t>
      </w:r>
      <w:r w:rsidRPr="00F054D2">
        <w:rPr>
          <w:i/>
          <w:iCs/>
          <w:lang w:eastAsia="en-US"/>
        </w:rPr>
        <w:noBreakHyphen/>
        <w:t>2008455 (baseline), TD S2</w:t>
      </w:r>
      <w:r w:rsidRPr="00F054D2">
        <w:rPr>
          <w:i/>
          <w:iCs/>
          <w:lang w:eastAsia="en-US"/>
        </w:rPr>
        <w:noBreakHyphen/>
        <w:t>2008676, TD S2</w:t>
      </w:r>
      <w:r w:rsidRPr="00F054D2">
        <w:rPr>
          <w:i/>
          <w:iCs/>
          <w:lang w:eastAsia="en-US"/>
        </w:rPr>
        <w:noBreakHyphen/>
        <w:t>2009005 and TD S2</w:t>
      </w:r>
      <w:r w:rsidRPr="00F054D2">
        <w:rPr>
          <w:i/>
          <w:iCs/>
          <w:lang w:eastAsia="en-US"/>
        </w:rPr>
        <w:noBreakHyphen/>
        <w:t>2009006.</w:t>
      </w:r>
    </w:p>
    <w:p w14:paraId="0C6E2EE2" w14:textId="77777777" w:rsidR="00F054D2" w:rsidRPr="00F054D2" w:rsidRDefault="00F054D2" w:rsidP="00F054D2">
      <w:pPr>
        <w:pStyle w:val="FP"/>
        <w:rPr>
          <w:i/>
          <w:iCs/>
          <w:lang w:eastAsia="en-US"/>
        </w:rPr>
      </w:pPr>
      <w:r w:rsidRPr="00F054D2">
        <w:rPr>
          <w:i/>
          <w:iCs/>
          <w:lang w:eastAsia="en-US"/>
        </w:rPr>
        <w:t>Sebastian (Qualcomm) provides r02</w:t>
      </w:r>
    </w:p>
    <w:p w14:paraId="7A094D7E" w14:textId="77777777" w:rsidR="00F054D2" w:rsidRPr="00F054D2" w:rsidRDefault="00F054D2" w:rsidP="00F054D2">
      <w:pPr>
        <w:pStyle w:val="FP"/>
        <w:rPr>
          <w:i/>
          <w:iCs/>
          <w:lang w:eastAsia="en-US"/>
        </w:rPr>
      </w:pPr>
      <w:proofErr w:type="spellStart"/>
      <w:r w:rsidRPr="00F054D2">
        <w:rPr>
          <w:i/>
          <w:iCs/>
          <w:lang w:eastAsia="en-US"/>
        </w:rPr>
        <w:t>Qianghua</w:t>
      </w:r>
      <w:proofErr w:type="spellEnd"/>
      <w:r w:rsidRPr="00F054D2">
        <w:rPr>
          <w:i/>
          <w:iCs/>
          <w:lang w:eastAsia="en-US"/>
        </w:rPr>
        <w:t xml:space="preserve"> (Huawei) asks for clarification</w:t>
      </w:r>
    </w:p>
    <w:p w14:paraId="51EEE038" w14:textId="77777777" w:rsidR="00F054D2" w:rsidRPr="00F054D2" w:rsidRDefault="00F054D2" w:rsidP="00F054D2">
      <w:pPr>
        <w:pStyle w:val="FP"/>
        <w:rPr>
          <w:i/>
          <w:iCs/>
          <w:lang w:eastAsia="en-US"/>
        </w:rPr>
      </w:pPr>
      <w:proofErr w:type="spellStart"/>
      <w:r w:rsidRPr="00F054D2">
        <w:rPr>
          <w:i/>
          <w:iCs/>
          <w:lang w:eastAsia="en-US"/>
        </w:rPr>
        <w:t>Shuyi</w:t>
      </w:r>
      <w:proofErr w:type="spellEnd"/>
      <w:r w:rsidRPr="00F054D2">
        <w:rPr>
          <w:i/>
          <w:iCs/>
          <w:lang w:eastAsia="en-US"/>
        </w:rPr>
        <w:t xml:space="preserve"> Tian (China Telecom) asks for clarification.</w:t>
      </w:r>
    </w:p>
    <w:p w14:paraId="541CB183" w14:textId="77777777" w:rsidR="00F054D2" w:rsidRPr="00F054D2" w:rsidRDefault="00F054D2" w:rsidP="00F054D2">
      <w:pPr>
        <w:pStyle w:val="FP"/>
        <w:rPr>
          <w:i/>
          <w:iCs/>
          <w:lang w:eastAsia="en-US"/>
        </w:rPr>
      </w:pPr>
      <w:r w:rsidRPr="00F054D2">
        <w:rPr>
          <w:i/>
          <w:iCs/>
          <w:lang w:eastAsia="en-US"/>
        </w:rPr>
        <w:t>Daniel (Ericsson) is ok with R02</w:t>
      </w:r>
    </w:p>
    <w:p w14:paraId="6BD2E161" w14:textId="77777777" w:rsidR="00F054D2" w:rsidRPr="00F054D2" w:rsidRDefault="00F054D2" w:rsidP="00F054D2">
      <w:pPr>
        <w:pStyle w:val="FP"/>
        <w:rPr>
          <w:i/>
          <w:iCs/>
          <w:lang w:eastAsia="en-US"/>
        </w:rPr>
      </w:pPr>
      <w:proofErr w:type="spellStart"/>
      <w:r w:rsidRPr="00F054D2">
        <w:rPr>
          <w:i/>
          <w:iCs/>
          <w:lang w:eastAsia="en-US"/>
        </w:rPr>
        <w:t>Jianning</w:t>
      </w:r>
      <w:proofErr w:type="spellEnd"/>
      <w:r w:rsidRPr="00F054D2">
        <w:rPr>
          <w:i/>
          <w:iCs/>
          <w:lang w:eastAsia="en-US"/>
        </w:rPr>
        <w:t xml:space="preserve"> (Xiaomi) has same </w:t>
      </w:r>
      <w:proofErr w:type="spellStart"/>
      <w:r w:rsidRPr="00F054D2">
        <w:rPr>
          <w:i/>
          <w:iCs/>
          <w:lang w:eastAsia="en-US"/>
        </w:rPr>
        <w:t>conerns</w:t>
      </w:r>
      <w:proofErr w:type="spellEnd"/>
      <w:r w:rsidRPr="00F054D2">
        <w:rPr>
          <w:i/>
          <w:iCs/>
          <w:lang w:eastAsia="en-US"/>
        </w:rPr>
        <w:t xml:space="preserve"> and questions with </w:t>
      </w:r>
      <w:proofErr w:type="spellStart"/>
      <w:r w:rsidRPr="00F054D2">
        <w:rPr>
          <w:i/>
          <w:iCs/>
          <w:lang w:eastAsia="en-US"/>
        </w:rPr>
        <w:t>Shuyi</w:t>
      </w:r>
      <w:proofErr w:type="spellEnd"/>
      <w:r w:rsidRPr="00F054D2">
        <w:rPr>
          <w:i/>
          <w:iCs/>
          <w:lang w:eastAsia="en-US"/>
        </w:rPr>
        <w:t xml:space="preserve">(China Telecom) and </w:t>
      </w:r>
      <w:proofErr w:type="spellStart"/>
      <w:r w:rsidRPr="00F054D2">
        <w:rPr>
          <w:i/>
          <w:iCs/>
          <w:lang w:eastAsia="en-US"/>
        </w:rPr>
        <w:t>Qianghua</w:t>
      </w:r>
      <w:proofErr w:type="spellEnd"/>
      <w:r w:rsidRPr="00F054D2">
        <w:rPr>
          <w:i/>
          <w:iCs/>
          <w:lang w:eastAsia="en-US"/>
        </w:rPr>
        <w:t xml:space="preserve"> (Huawei) and seeks for clarification.</w:t>
      </w:r>
    </w:p>
    <w:p w14:paraId="141D2A92" w14:textId="77777777" w:rsidR="00F054D2" w:rsidRPr="00F054D2" w:rsidRDefault="00F054D2" w:rsidP="00F054D2">
      <w:pPr>
        <w:pStyle w:val="FP"/>
        <w:rPr>
          <w:i/>
          <w:iCs/>
          <w:lang w:eastAsia="en-US"/>
        </w:rPr>
      </w:pPr>
      <w:r w:rsidRPr="00F054D2">
        <w:rPr>
          <w:i/>
          <w:iCs/>
          <w:lang w:eastAsia="en-US"/>
        </w:rPr>
        <w:t>Devaki (Nokia) objects to r00, r01, r02 as they are proposing to standardize multiple architecture options that adds unnecessary complexity and overhead.</w:t>
      </w:r>
    </w:p>
    <w:p w14:paraId="3DF6DEE8" w14:textId="77777777" w:rsidR="00F054D2" w:rsidRPr="00F054D2" w:rsidRDefault="00F054D2" w:rsidP="00F054D2">
      <w:pPr>
        <w:pStyle w:val="FP"/>
        <w:rPr>
          <w:i/>
          <w:iCs/>
          <w:lang w:eastAsia="en-US"/>
        </w:rPr>
      </w:pPr>
      <w:r w:rsidRPr="00F054D2">
        <w:rPr>
          <w:i/>
          <w:iCs/>
          <w:lang w:eastAsia="en-US"/>
        </w:rPr>
        <w:t>Devaki (Nokia) provides r04.</w:t>
      </w:r>
    </w:p>
    <w:p w14:paraId="42D24924" w14:textId="77777777" w:rsidR="00F054D2" w:rsidRPr="00F054D2" w:rsidRDefault="00F054D2" w:rsidP="00F054D2">
      <w:pPr>
        <w:pStyle w:val="FP"/>
        <w:rPr>
          <w:i/>
          <w:iCs/>
          <w:lang w:eastAsia="en-US"/>
        </w:rPr>
      </w:pPr>
      <w:r w:rsidRPr="00F054D2">
        <w:rPr>
          <w:i/>
          <w:iCs/>
          <w:lang w:eastAsia="en-US"/>
        </w:rPr>
        <w:t>Irfan (Cisco) asks clarifications for r04</w:t>
      </w:r>
    </w:p>
    <w:p w14:paraId="184CC245" w14:textId="77777777" w:rsidR="00F054D2" w:rsidRPr="00F054D2" w:rsidRDefault="00F054D2" w:rsidP="00F054D2">
      <w:pPr>
        <w:pStyle w:val="FP"/>
        <w:rPr>
          <w:i/>
          <w:iCs/>
          <w:lang w:eastAsia="en-US"/>
        </w:rPr>
      </w:pPr>
      <w:r w:rsidRPr="00F054D2">
        <w:rPr>
          <w:i/>
          <w:iCs/>
          <w:lang w:eastAsia="en-US"/>
        </w:rPr>
        <w:t>Devaki (Nokia) answers Irfan question.</w:t>
      </w:r>
    </w:p>
    <w:p w14:paraId="53C5A2E3" w14:textId="77777777" w:rsidR="00F054D2" w:rsidRPr="00F054D2" w:rsidRDefault="00F054D2" w:rsidP="00F054D2">
      <w:pPr>
        <w:pStyle w:val="FP"/>
        <w:rPr>
          <w:i/>
          <w:iCs/>
          <w:lang w:eastAsia="en-US"/>
        </w:rPr>
      </w:pPr>
      <w:proofErr w:type="spellStart"/>
      <w:r w:rsidRPr="00F054D2">
        <w:rPr>
          <w:i/>
          <w:iCs/>
          <w:lang w:eastAsia="en-US"/>
        </w:rPr>
        <w:t>Qianghua</w:t>
      </w:r>
      <w:proofErr w:type="spellEnd"/>
      <w:r w:rsidRPr="00F054D2">
        <w:rPr>
          <w:i/>
          <w:iCs/>
          <w:lang w:eastAsia="en-US"/>
        </w:rPr>
        <w:t xml:space="preserve"> (Huawei) provides r05</w:t>
      </w:r>
    </w:p>
    <w:p w14:paraId="6006C5CA" w14:textId="77777777" w:rsidR="00F054D2" w:rsidRPr="00F054D2" w:rsidRDefault="00F054D2" w:rsidP="00F054D2">
      <w:pPr>
        <w:pStyle w:val="FP"/>
        <w:rPr>
          <w:i/>
          <w:iCs/>
          <w:lang w:eastAsia="en-US"/>
        </w:rPr>
      </w:pPr>
      <w:r w:rsidRPr="00F054D2">
        <w:rPr>
          <w:i/>
          <w:iCs/>
          <w:lang w:eastAsia="en-US"/>
        </w:rPr>
        <w:t>Sebastian (Qualcomm) objects to r03, r04 and r05</w:t>
      </w:r>
    </w:p>
    <w:p w14:paraId="7EDEC2BA" w14:textId="77777777" w:rsidR="00F054D2" w:rsidRPr="00F054D2" w:rsidRDefault="00F054D2" w:rsidP="00F054D2">
      <w:pPr>
        <w:pStyle w:val="FP"/>
        <w:rPr>
          <w:i/>
          <w:iCs/>
          <w:lang w:eastAsia="en-US"/>
        </w:rPr>
      </w:pPr>
      <w:r w:rsidRPr="00F054D2">
        <w:rPr>
          <w:i/>
          <w:iCs/>
          <w:lang w:eastAsia="en-US"/>
        </w:rPr>
        <w:t>Daniel (Ericsson) comments and proposes a way forward</w:t>
      </w:r>
    </w:p>
    <w:p w14:paraId="42E14C6F" w14:textId="77777777" w:rsidR="00F054D2" w:rsidRPr="00F054D2" w:rsidRDefault="00F054D2" w:rsidP="00F054D2">
      <w:pPr>
        <w:pStyle w:val="FP"/>
        <w:rPr>
          <w:i/>
          <w:iCs/>
          <w:lang w:eastAsia="en-US"/>
        </w:rPr>
      </w:pPr>
      <w:r w:rsidRPr="00F054D2">
        <w:rPr>
          <w:i/>
          <w:iCs/>
          <w:lang w:eastAsia="en-US"/>
        </w:rPr>
        <w:t>Sebastian (Qualcomm) replies to Daniel</w:t>
      </w:r>
    </w:p>
    <w:p w14:paraId="583E29B2"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(vivo) comments</w:t>
      </w:r>
    </w:p>
    <w:p w14:paraId="63D276AA" w14:textId="77777777" w:rsidR="00F054D2" w:rsidRPr="00F054D2" w:rsidRDefault="00F054D2" w:rsidP="00F054D2">
      <w:pPr>
        <w:pStyle w:val="FP"/>
        <w:rPr>
          <w:i/>
          <w:iCs/>
          <w:lang w:eastAsia="en-US"/>
        </w:rPr>
      </w:pPr>
      <w:r w:rsidRPr="00F054D2">
        <w:rPr>
          <w:i/>
          <w:iCs/>
          <w:lang w:eastAsia="en-US"/>
        </w:rPr>
        <w:t>Daniel (Ericsson) provides r06</w:t>
      </w:r>
    </w:p>
    <w:p w14:paraId="1C1F5245" w14:textId="77777777" w:rsidR="00F054D2" w:rsidRPr="00F054D2" w:rsidRDefault="00F054D2" w:rsidP="00F054D2">
      <w:pPr>
        <w:pStyle w:val="FP"/>
        <w:rPr>
          <w:i/>
          <w:iCs/>
          <w:lang w:eastAsia="en-US"/>
        </w:rPr>
      </w:pPr>
      <w:r w:rsidRPr="00F054D2">
        <w:rPr>
          <w:i/>
          <w:iCs/>
          <w:lang w:eastAsia="en-US"/>
        </w:rPr>
        <w:t>Sebastian (Qualcomm) objects to r06</w:t>
      </w:r>
    </w:p>
    <w:p w14:paraId="78A3D3DD" w14:textId="77777777" w:rsidR="00F054D2" w:rsidRPr="00F054D2" w:rsidRDefault="00F054D2" w:rsidP="00F054D2">
      <w:pPr>
        <w:pStyle w:val="FP"/>
        <w:rPr>
          <w:i/>
          <w:iCs/>
          <w:lang w:eastAsia="en-US"/>
        </w:rPr>
      </w:pPr>
      <w:r w:rsidRPr="00F054D2">
        <w:rPr>
          <w:i/>
          <w:iCs/>
          <w:lang w:eastAsia="en-US"/>
        </w:rPr>
        <w:t>==== Revisions Deadline ====</w:t>
      </w:r>
    </w:p>
    <w:p w14:paraId="4003CB55" w14:textId="77777777" w:rsidR="00F054D2" w:rsidRPr="00F054D2" w:rsidRDefault="00F054D2" w:rsidP="00F054D2">
      <w:pPr>
        <w:pStyle w:val="FP"/>
        <w:rPr>
          <w:i/>
          <w:iCs/>
          <w:lang w:eastAsia="en-US"/>
        </w:rPr>
      </w:pPr>
      <w:r w:rsidRPr="00F054D2">
        <w:rPr>
          <w:i/>
          <w:iCs/>
          <w:lang w:eastAsia="en-US"/>
        </w:rPr>
        <w:t>Devaki (Nokia) comments on r06 and r02.</w:t>
      </w:r>
    </w:p>
    <w:p w14:paraId="6C9C5411" w14:textId="77777777" w:rsidR="00F054D2" w:rsidRPr="00F054D2" w:rsidRDefault="00F054D2" w:rsidP="00F054D2">
      <w:pPr>
        <w:pStyle w:val="FP"/>
        <w:rPr>
          <w:i/>
          <w:iCs/>
          <w:lang w:eastAsia="en-US"/>
        </w:rPr>
      </w:pPr>
      <w:proofErr w:type="spellStart"/>
      <w:r w:rsidRPr="00F054D2">
        <w:rPr>
          <w:i/>
          <w:iCs/>
          <w:lang w:eastAsia="en-US"/>
        </w:rPr>
        <w:t>Shuyi</w:t>
      </w:r>
      <w:proofErr w:type="spellEnd"/>
      <w:r w:rsidRPr="00F054D2">
        <w:rPr>
          <w:i/>
          <w:iCs/>
          <w:lang w:eastAsia="en-US"/>
        </w:rPr>
        <w:t xml:space="preserve"> Tian (China Telecom) agrees with Genadi (Lenovo) and </w:t>
      </w:r>
      <w:proofErr w:type="spellStart"/>
      <w:r w:rsidRPr="00F054D2">
        <w:rPr>
          <w:i/>
          <w:iCs/>
          <w:lang w:eastAsia="en-US"/>
        </w:rPr>
        <w:t>perfers</w:t>
      </w:r>
      <w:proofErr w:type="spellEnd"/>
      <w:r w:rsidRPr="00F054D2">
        <w:rPr>
          <w:i/>
          <w:iCs/>
          <w:lang w:eastAsia="en-US"/>
        </w:rPr>
        <w:t xml:space="preserve"> to do a </w:t>
      </w:r>
      <w:proofErr w:type="spellStart"/>
      <w:r w:rsidRPr="00F054D2">
        <w:rPr>
          <w:i/>
          <w:iCs/>
          <w:lang w:eastAsia="en-US"/>
        </w:rPr>
        <w:t>SoH</w:t>
      </w:r>
      <w:proofErr w:type="spellEnd"/>
      <w:r w:rsidRPr="00F054D2">
        <w:rPr>
          <w:i/>
          <w:iCs/>
          <w:lang w:eastAsia="en-US"/>
        </w:rPr>
        <w:t xml:space="preserve"> next meeting.</w:t>
      </w:r>
    </w:p>
    <w:p w14:paraId="4452085C" w14:textId="77777777" w:rsidR="00F054D2" w:rsidRPr="00F054D2" w:rsidRDefault="00F054D2" w:rsidP="00F054D2">
      <w:pPr>
        <w:pStyle w:val="FP"/>
        <w:rPr>
          <w:i/>
          <w:iCs/>
          <w:lang w:eastAsia="en-US"/>
        </w:rPr>
      </w:pPr>
      <w:r w:rsidRPr="00F054D2">
        <w:rPr>
          <w:i/>
          <w:iCs/>
          <w:lang w:eastAsia="en-US"/>
        </w:rPr>
        <w:t>Devaki (Nokia) cannot accept r06 as-is (for the record), can accept r06 minus the two newly added bullets on AAA. Can accept r04. All other revisions are not acceptable as they do not help make progress.</w:t>
      </w:r>
    </w:p>
    <w:p w14:paraId="1A1798C0" w14:textId="77777777" w:rsidR="00F054D2" w:rsidRPr="00F054D2" w:rsidRDefault="00F054D2" w:rsidP="00F054D2">
      <w:pPr>
        <w:pStyle w:val="FP"/>
        <w:rPr>
          <w:i/>
          <w:iCs/>
          <w:lang w:eastAsia="en-US"/>
        </w:rPr>
      </w:pPr>
      <w:r w:rsidRPr="00F054D2">
        <w:rPr>
          <w:i/>
          <w:iCs/>
          <w:lang w:eastAsia="en-US"/>
        </w:rPr>
        <w:t>Daniel (Ericsson) replies to QC, Lenovo, Huawei, CT and Nokia</w:t>
      </w:r>
    </w:p>
    <w:p w14:paraId="164BC3BC" w14:textId="77777777" w:rsidR="00F054D2" w:rsidRPr="00F054D2" w:rsidRDefault="00F054D2" w:rsidP="00F054D2">
      <w:pPr>
        <w:pStyle w:val="FP"/>
        <w:rPr>
          <w:i/>
          <w:iCs/>
          <w:lang w:eastAsia="en-US"/>
        </w:rPr>
      </w:pPr>
      <w:proofErr w:type="spellStart"/>
      <w:r w:rsidRPr="00F054D2">
        <w:rPr>
          <w:i/>
          <w:iCs/>
          <w:lang w:eastAsia="en-US"/>
        </w:rPr>
        <w:t>Qianghua</w:t>
      </w:r>
      <w:proofErr w:type="spellEnd"/>
      <w:r w:rsidRPr="00F054D2">
        <w:rPr>
          <w:i/>
          <w:iCs/>
          <w:lang w:eastAsia="en-US"/>
        </w:rPr>
        <w:t xml:space="preserve"> (Huawei) can accept use R06 minus the turquoise and pink parts</w:t>
      </w:r>
    </w:p>
    <w:p w14:paraId="73A0CFCC" w14:textId="77777777" w:rsidR="00F054D2" w:rsidRPr="00F054D2" w:rsidRDefault="00F054D2" w:rsidP="00F054D2">
      <w:pPr>
        <w:pStyle w:val="FP"/>
        <w:rPr>
          <w:i/>
          <w:iCs/>
          <w:lang w:eastAsia="en-US"/>
        </w:rPr>
      </w:pPr>
      <w:proofErr w:type="spellStart"/>
      <w:r w:rsidRPr="00F054D2">
        <w:rPr>
          <w:i/>
          <w:iCs/>
          <w:lang w:eastAsia="en-US"/>
        </w:rPr>
        <w:t>Shuyi</w:t>
      </w:r>
      <w:proofErr w:type="spellEnd"/>
      <w:r w:rsidRPr="00F054D2">
        <w:rPr>
          <w:i/>
          <w:iCs/>
          <w:lang w:eastAsia="en-US"/>
        </w:rPr>
        <w:t xml:space="preserve"> Tian (China Telecom) can accept R06 minus the turquoise and pink parts.</w:t>
      </w:r>
    </w:p>
    <w:p w14:paraId="7B50B067" w14:textId="77777777" w:rsidR="00F054D2" w:rsidRPr="00F054D2" w:rsidRDefault="00F054D2" w:rsidP="00F054D2">
      <w:pPr>
        <w:pStyle w:val="FP"/>
        <w:rPr>
          <w:i/>
          <w:iCs/>
          <w:lang w:eastAsia="en-US"/>
        </w:rPr>
      </w:pPr>
      <w:r w:rsidRPr="00F054D2">
        <w:rPr>
          <w:i/>
          <w:iCs/>
          <w:lang w:eastAsia="en-US"/>
        </w:rPr>
        <w:t>Daniel (Ericsson) provides r07 for discussion at CC#2 or CC#3</w:t>
      </w:r>
    </w:p>
    <w:p w14:paraId="618C63D1" w14:textId="77777777" w:rsidR="00F054D2" w:rsidRPr="00F054D2" w:rsidRDefault="00F054D2" w:rsidP="00F054D2">
      <w:pPr>
        <w:pStyle w:val="FP"/>
        <w:rPr>
          <w:i/>
          <w:iCs/>
          <w:lang w:eastAsia="en-US"/>
        </w:rPr>
      </w:pPr>
      <w:proofErr w:type="spellStart"/>
      <w:r w:rsidRPr="00F054D2">
        <w:rPr>
          <w:i/>
          <w:iCs/>
          <w:lang w:eastAsia="en-US"/>
        </w:rPr>
        <w:t>Jianning</w:t>
      </w:r>
      <w:proofErr w:type="spellEnd"/>
      <w:r w:rsidRPr="00F054D2">
        <w:rPr>
          <w:i/>
          <w:iCs/>
          <w:lang w:eastAsia="en-US"/>
        </w:rPr>
        <w:t xml:space="preserve"> (Xiaomi) agrees to handle a </w:t>
      </w:r>
      <w:proofErr w:type="spellStart"/>
      <w:r w:rsidRPr="00F054D2">
        <w:rPr>
          <w:i/>
          <w:iCs/>
          <w:lang w:eastAsia="en-US"/>
        </w:rPr>
        <w:t>SoH</w:t>
      </w:r>
      <w:proofErr w:type="spellEnd"/>
      <w:r w:rsidRPr="00F054D2">
        <w:rPr>
          <w:i/>
          <w:iCs/>
          <w:lang w:eastAsia="en-US"/>
        </w:rPr>
        <w:t xml:space="preserve"> on AAA scenarios at next meeting based on sufficient analysis</w:t>
      </w:r>
    </w:p>
    <w:p w14:paraId="61DE2144" w14:textId="77777777" w:rsidR="00F054D2" w:rsidRPr="00F054D2" w:rsidRDefault="00F054D2" w:rsidP="00F054D2">
      <w:pPr>
        <w:pStyle w:val="FP"/>
        <w:rPr>
          <w:i/>
          <w:iCs/>
          <w:lang w:eastAsia="en-US"/>
        </w:rPr>
      </w:pPr>
      <w:r w:rsidRPr="00F054D2">
        <w:rPr>
          <w:i/>
          <w:iCs/>
          <w:lang w:eastAsia="en-US"/>
        </w:rPr>
        <w:t>==== Final Comments Deadline ====</w:t>
      </w:r>
    </w:p>
    <w:p w14:paraId="21AF0D77" w14:textId="77777777" w:rsidR="00F054D2" w:rsidRPr="00A3071B" w:rsidRDefault="00F054D2" w:rsidP="00F054D2">
      <w:pPr>
        <w:keepNext/>
        <w:keepLines/>
      </w:pPr>
      <w:r>
        <w:rPr>
          <w:b/>
        </w:rPr>
        <w:t>Discussion and conclusion:</w:t>
      </w:r>
    </w:p>
    <w:p w14:paraId="53A446F3" w14:textId="0635A408" w:rsidR="00F054D2" w:rsidRDefault="00F054D2" w:rsidP="00F054D2">
      <w:pPr>
        <w:keepLines/>
        <w:rPr>
          <w:lang w:eastAsia="en-US"/>
        </w:rPr>
      </w:pPr>
      <w:r>
        <w:rPr>
          <w:lang w:eastAsia="en-US"/>
        </w:rPr>
        <w:t xml:space="preserve">r09 was considered. This was agreed and revised to </w:t>
      </w:r>
      <w:r w:rsidRPr="00F054D2">
        <w:rPr>
          <w:rFonts w:cs="Arial"/>
          <w:color w:val="0000FF"/>
          <w:szCs w:val="16"/>
          <w:lang w:eastAsia="en-US"/>
        </w:rPr>
        <w:t>TD S2</w:t>
      </w:r>
      <w:r w:rsidRPr="00F054D2">
        <w:rPr>
          <w:rFonts w:cs="Arial"/>
          <w:color w:val="0000FF"/>
          <w:szCs w:val="16"/>
          <w:lang w:eastAsia="en-US"/>
        </w:rPr>
        <w:noBreakHyphen/>
        <w:t>200</w:t>
      </w:r>
      <w:r>
        <w:rPr>
          <w:rFonts w:cs="Arial"/>
          <w:color w:val="0000FF"/>
          <w:szCs w:val="16"/>
          <w:lang w:eastAsia="en-US"/>
        </w:rPr>
        <w:t>9196</w:t>
      </w:r>
      <w:r>
        <w:t xml:space="preserve">, which was </w:t>
      </w:r>
      <w:r>
        <w:rPr>
          <w:color w:val="FF0000"/>
        </w:rPr>
        <w:t>approved</w:t>
      </w:r>
      <w:r>
        <w:t>.</w:t>
      </w:r>
    </w:p>
    <w:p w14:paraId="5B60D1BA" w14:textId="77777777" w:rsidR="00F054D2" w:rsidRDefault="00F054D2" w:rsidP="00F054D2">
      <w:pPr>
        <w:keepNext/>
        <w:keepLines/>
        <w:pBdr>
          <w:top w:val="single" w:sz="4" w:space="1" w:color="auto"/>
        </w:pBdr>
        <w:rPr>
          <w:lang w:eastAsia="en-US"/>
        </w:rPr>
      </w:pPr>
      <w:r>
        <w:rPr>
          <w:color w:val="0000FF"/>
          <w:lang w:eastAsia="en-US"/>
        </w:rPr>
        <w:t>TD S2</w:t>
      </w:r>
      <w:r>
        <w:rPr>
          <w:color w:val="0000FF"/>
          <w:lang w:eastAsia="en-US"/>
        </w:rPr>
        <w:noBreakHyphen/>
        <w:t>2008457</w:t>
      </w:r>
      <w:r>
        <w:rPr>
          <w:lang w:eastAsia="en-US"/>
        </w:rPr>
        <w:t xml:space="preserve"> (P-CR) KI#1, Conclusions for scenario where separate entity is a PLMN. (Source: Ericsson)</w:t>
      </w:r>
    </w:p>
    <w:p w14:paraId="2C5AB852" w14:textId="77777777" w:rsidR="00F054D2" w:rsidRPr="00F054D2" w:rsidRDefault="00F054D2" w:rsidP="00F054D2">
      <w:pPr>
        <w:pStyle w:val="FP"/>
        <w:keepNext/>
        <w:rPr>
          <w:b/>
          <w:bCs/>
          <w:i/>
          <w:iCs/>
          <w:lang w:eastAsia="en-US"/>
        </w:rPr>
      </w:pPr>
      <w:r w:rsidRPr="00F054D2">
        <w:rPr>
          <w:b/>
          <w:bCs/>
          <w:i/>
          <w:iCs/>
          <w:lang w:eastAsia="en-US"/>
        </w:rPr>
        <w:t>e-mail comments:</w:t>
      </w:r>
    </w:p>
    <w:p w14:paraId="2F5DDCE9" w14:textId="77777777" w:rsidR="00F054D2" w:rsidRPr="00F054D2" w:rsidRDefault="00F054D2" w:rsidP="00F054D2">
      <w:pPr>
        <w:pStyle w:val="FP"/>
        <w:rPr>
          <w:i/>
          <w:iCs/>
          <w:lang w:eastAsia="en-US"/>
        </w:rPr>
      </w:pPr>
      <w:r w:rsidRPr="00F054D2">
        <w:rPr>
          <w:i/>
          <w:iCs/>
          <w:lang w:eastAsia="en-US"/>
        </w:rPr>
        <w:t>Devaki (Nokia) proposes to merge with 9060.</w:t>
      </w:r>
    </w:p>
    <w:p w14:paraId="3EF0962F" w14:textId="77777777" w:rsidR="00F054D2" w:rsidRPr="00F054D2" w:rsidRDefault="00F054D2" w:rsidP="00F054D2">
      <w:pPr>
        <w:pStyle w:val="FP"/>
        <w:rPr>
          <w:i/>
          <w:iCs/>
          <w:lang w:eastAsia="en-US"/>
        </w:rPr>
      </w:pPr>
      <w:r w:rsidRPr="00F054D2">
        <w:rPr>
          <w:i/>
          <w:iCs/>
          <w:lang w:eastAsia="en-US"/>
        </w:rPr>
        <w:t>Daniel (Ericsson) don't think merging is best way forward and provides R01</w:t>
      </w:r>
    </w:p>
    <w:p w14:paraId="2EBE641D" w14:textId="77777777" w:rsidR="00F054D2" w:rsidRPr="00F054D2" w:rsidRDefault="00F054D2" w:rsidP="00F054D2">
      <w:pPr>
        <w:pStyle w:val="FP"/>
        <w:rPr>
          <w:i/>
          <w:iCs/>
          <w:lang w:eastAsia="en-US"/>
        </w:rPr>
      </w:pPr>
      <w:r w:rsidRPr="00F054D2">
        <w:rPr>
          <w:i/>
          <w:iCs/>
          <w:lang w:eastAsia="en-US"/>
        </w:rPr>
        <w:t>Sebastian (Qualcomm) provides r02</w:t>
      </w:r>
    </w:p>
    <w:p w14:paraId="59137A9C" w14:textId="77777777" w:rsidR="00F054D2" w:rsidRPr="00F054D2" w:rsidRDefault="00F054D2" w:rsidP="00F054D2">
      <w:pPr>
        <w:pStyle w:val="FP"/>
        <w:rPr>
          <w:i/>
          <w:iCs/>
          <w:lang w:eastAsia="en-US"/>
        </w:rPr>
      </w:pPr>
      <w:r w:rsidRPr="00F054D2">
        <w:rPr>
          <w:i/>
          <w:iCs/>
          <w:lang w:eastAsia="en-US"/>
        </w:rPr>
        <w:t>Saso (Intel) comments</w:t>
      </w:r>
    </w:p>
    <w:p w14:paraId="5B5396DA" w14:textId="77777777" w:rsidR="00F054D2" w:rsidRPr="00F054D2" w:rsidRDefault="00F054D2" w:rsidP="00F054D2">
      <w:pPr>
        <w:pStyle w:val="FP"/>
        <w:rPr>
          <w:i/>
          <w:iCs/>
          <w:lang w:eastAsia="en-US"/>
        </w:rPr>
      </w:pPr>
      <w:proofErr w:type="spellStart"/>
      <w:r w:rsidRPr="00F054D2">
        <w:rPr>
          <w:i/>
          <w:iCs/>
          <w:lang w:eastAsia="en-US"/>
        </w:rPr>
        <w:t>Qianghua</w:t>
      </w:r>
      <w:proofErr w:type="spellEnd"/>
      <w:r w:rsidRPr="00F054D2">
        <w:rPr>
          <w:i/>
          <w:iCs/>
          <w:lang w:eastAsia="en-US"/>
        </w:rPr>
        <w:t xml:space="preserve"> (Huawei) supports r02</w:t>
      </w:r>
    </w:p>
    <w:p w14:paraId="30CEFD6A" w14:textId="77777777" w:rsidR="00F054D2" w:rsidRPr="00F054D2" w:rsidRDefault="00F054D2" w:rsidP="00F054D2">
      <w:pPr>
        <w:pStyle w:val="FP"/>
        <w:rPr>
          <w:i/>
          <w:iCs/>
          <w:lang w:eastAsia="en-US"/>
        </w:rPr>
      </w:pPr>
      <w:r w:rsidRPr="00F054D2">
        <w:rPr>
          <w:i/>
          <w:iCs/>
          <w:lang w:eastAsia="en-US"/>
        </w:rPr>
        <w:t>==== Revisions Deadline ====</w:t>
      </w:r>
    </w:p>
    <w:p w14:paraId="0FDCABA5" w14:textId="77777777" w:rsidR="00F054D2" w:rsidRPr="00F054D2" w:rsidRDefault="00F054D2" w:rsidP="00F054D2">
      <w:pPr>
        <w:pStyle w:val="FP"/>
        <w:rPr>
          <w:i/>
          <w:iCs/>
          <w:lang w:eastAsia="en-US"/>
        </w:rPr>
      </w:pPr>
      <w:r w:rsidRPr="00F054D2">
        <w:rPr>
          <w:i/>
          <w:iCs/>
          <w:lang w:eastAsia="en-US"/>
        </w:rPr>
        <w:t>Antoine (Orange) objects to r00, r01 and r02.</w:t>
      </w:r>
    </w:p>
    <w:p w14:paraId="1FB18E25" w14:textId="77777777" w:rsidR="00F054D2" w:rsidRPr="00F054D2" w:rsidRDefault="00F054D2" w:rsidP="00F054D2">
      <w:pPr>
        <w:pStyle w:val="FP"/>
        <w:rPr>
          <w:i/>
          <w:iCs/>
          <w:lang w:eastAsia="en-US"/>
        </w:rPr>
      </w:pPr>
      <w:r w:rsidRPr="00F054D2">
        <w:rPr>
          <w:i/>
          <w:iCs/>
          <w:lang w:eastAsia="en-US"/>
        </w:rPr>
        <w:t>Daniel (Ericsson) suggest to remove the architecture figures from R02</w:t>
      </w:r>
    </w:p>
    <w:p w14:paraId="79A6D391" w14:textId="77777777" w:rsidR="00F054D2" w:rsidRPr="00F054D2" w:rsidRDefault="00F054D2" w:rsidP="00F054D2">
      <w:pPr>
        <w:pStyle w:val="FP"/>
        <w:rPr>
          <w:i/>
          <w:iCs/>
          <w:lang w:eastAsia="en-US"/>
        </w:rPr>
      </w:pPr>
      <w:r w:rsidRPr="00F054D2">
        <w:rPr>
          <w:i/>
          <w:iCs/>
          <w:lang w:eastAsia="en-US"/>
        </w:rPr>
        <w:t>Saso (Intel) supports the way forward proposed by Daniel (Ericsson)</w:t>
      </w:r>
    </w:p>
    <w:p w14:paraId="100F4F60" w14:textId="77777777" w:rsidR="00F054D2" w:rsidRPr="00F054D2" w:rsidRDefault="00F054D2" w:rsidP="00F054D2">
      <w:pPr>
        <w:pStyle w:val="FP"/>
        <w:rPr>
          <w:i/>
          <w:iCs/>
          <w:lang w:eastAsia="en-US"/>
        </w:rPr>
      </w:pPr>
      <w:r w:rsidRPr="00F054D2">
        <w:rPr>
          <w:i/>
          <w:iCs/>
          <w:lang w:eastAsia="en-US"/>
        </w:rPr>
        <w:t>Sebastian (Qualcomm) also supports the way forward proposed by Daniel (Ericsson) and provides r03 in line with that way forward</w:t>
      </w:r>
    </w:p>
    <w:p w14:paraId="3664C65B" w14:textId="77777777" w:rsidR="00F054D2" w:rsidRPr="00F054D2" w:rsidRDefault="00F054D2" w:rsidP="00F054D2">
      <w:pPr>
        <w:pStyle w:val="FP"/>
        <w:rPr>
          <w:i/>
          <w:iCs/>
          <w:lang w:eastAsia="en-US"/>
        </w:rPr>
      </w:pPr>
      <w:proofErr w:type="spellStart"/>
      <w:r w:rsidRPr="00F054D2">
        <w:rPr>
          <w:i/>
          <w:iCs/>
          <w:lang w:eastAsia="en-US"/>
        </w:rPr>
        <w:t>Qianghua</w:t>
      </w:r>
      <w:proofErr w:type="spellEnd"/>
      <w:r w:rsidRPr="00F054D2">
        <w:rPr>
          <w:i/>
          <w:iCs/>
          <w:lang w:eastAsia="en-US"/>
        </w:rPr>
        <w:t xml:space="preserve"> (Huawei) supports the way forward proposed by Daniel</w:t>
      </w:r>
    </w:p>
    <w:p w14:paraId="531A588A" w14:textId="77777777" w:rsidR="00F054D2" w:rsidRPr="00F054D2" w:rsidRDefault="00F054D2" w:rsidP="00F054D2">
      <w:pPr>
        <w:pStyle w:val="FP"/>
        <w:rPr>
          <w:i/>
          <w:iCs/>
          <w:lang w:eastAsia="en-US"/>
        </w:rPr>
      </w:pPr>
      <w:r w:rsidRPr="00F054D2">
        <w:rPr>
          <w:i/>
          <w:iCs/>
          <w:lang w:eastAsia="en-US"/>
        </w:rPr>
        <w:t>Dieter (Deutsche Telekom) would be fine with r03</w:t>
      </w:r>
    </w:p>
    <w:p w14:paraId="34C38AEA" w14:textId="77777777" w:rsidR="00F054D2" w:rsidRPr="00F054D2" w:rsidRDefault="00F054D2" w:rsidP="00F054D2">
      <w:pPr>
        <w:pStyle w:val="FP"/>
        <w:rPr>
          <w:i/>
          <w:iCs/>
          <w:lang w:eastAsia="en-US"/>
        </w:rPr>
      </w:pPr>
      <w:r w:rsidRPr="00F054D2">
        <w:rPr>
          <w:i/>
          <w:iCs/>
          <w:lang w:eastAsia="en-US"/>
        </w:rPr>
        <w:t>Sebastian (Qualcomm) proposes to handle in CC#3 (r03 which removes figures seems to be agreeable)</w:t>
      </w:r>
    </w:p>
    <w:p w14:paraId="4CB4F23F" w14:textId="77777777" w:rsidR="00F054D2" w:rsidRPr="00F054D2" w:rsidRDefault="00F054D2" w:rsidP="00F054D2">
      <w:pPr>
        <w:pStyle w:val="FP"/>
        <w:rPr>
          <w:i/>
          <w:iCs/>
          <w:lang w:eastAsia="en-US"/>
        </w:rPr>
      </w:pPr>
      <w:r w:rsidRPr="00F054D2">
        <w:rPr>
          <w:i/>
          <w:iCs/>
          <w:lang w:eastAsia="en-US"/>
        </w:rPr>
        <w:t>==== Final Comments Deadline ====</w:t>
      </w:r>
    </w:p>
    <w:p w14:paraId="54BE406A" w14:textId="77777777" w:rsidR="00F054D2" w:rsidRPr="00A3071B" w:rsidRDefault="00F054D2" w:rsidP="00F054D2">
      <w:pPr>
        <w:keepNext/>
        <w:keepLines/>
      </w:pPr>
      <w:r>
        <w:rPr>
          <w:b/>
        </w:rPr>
        <w:t>Discussion and conclusion:</w:t>
      </w:r>
    </w:p>
    <w:p w14:paraId="21BA0112" w14:textId="54B19B3B" w:rsidR="00F054D2" w:rsidRDefault="00F054D2" w:rsidP="00F054D2">
      <w:pPr>
        <w:keepLines/>
        <w:rPr>
          <w:lang w:eastAsia="en-US"/>
        </w:rPr>
      </w:pPr>
      <w:r>
        <w:rPr>
          <w:lang w:eastAsia="en-US"/>
        </w:rPr>
        <w:t xml:space="preserve">r03 was considered. This was agreed and revised to </w:t>
      </w:r>
      <w:r w:rsidRPr="00F054D2">
        <w:rPr>
          <w:rFonts w:cs="Arial"/>
          <w:color w:val="0000FF"/>
          <w:szCs w:val="16"/>
          <w:lang w:eastAsia="en-US"/>
        </w:rPr>
        <w:t>TD S2</w:t>
      </w:r>
      <w:r w:rsidRPr="00F054D2">
        <w:rPr>
          <w:rFonts w:cs="Arial"/>
          <w:color w:val="0000FF"/>
          <w:szCs w:val="16"/>
          <w:lang w:eastAsia="en-US"/>
        </w:rPr>
        <w:noBreakHyphen/>
        <w:t>200</w:t>
      </w:r>
      <w:r>
        <w:rPr>
          <w:rFonts w:cs="Arial"/>
          <w:color w:val="0000FF"/>
          <w:szCs w:val="16"/>
          <w:lang w:eastAsia="en-US"/>
        </w:rPr>
        <w:t>9197</w:t>
      </w:r>
      <w:r>
        <w:t xml:space="preserve">, which was </w:t>
      </w:r>
      <w:r>
        <w:rPr>
          <w:color w:val="FF0000"/>
        </w:rPr>
        <w:t>approved</w:t>
      </w:r>
      <w:r>
        <w:t>.</w:t>
      </w:r>
    </w:p>
    <w:p w14:paraId="5CB8F18B" w14:textId="77777777" w:rsidR="00F054D2" w:rsidRDefault="00F054D2" w:rsidP="00F054D2">
      <w:pPr>
        <w:keepNext/>
        <w:keepLines/>
        <w:pBdr>
          <w:top w:val="single" w:sz="4" w:space="1" w:color="auto"/>
        </w:pBdr>
        <w:rPr>
          <w:lang w:eastAsia="en-US"/>
        </w:rPr>
      </w:pPr>
      <w:r>
        <w:rPr>
          <w:color w:val="0000FF"/>
          <w:lang w:eastAsia="en-US"/>
        </w:rPr>
        <w:t>TD S2</w:t>
      </w:r>
      <w:r>
        <w:rPr>
          <w:color w:val="0000FF"/>
          <w:lang w:eastAsia="en-US"/>
        </w:rPr>
        <w:noBreakHyphen/>
        <w:t>2008511</w:t>
      </w:r>
      <w:r>
        <w:rPr>
          <w:lang w:eastAsia="en-US"/>
        </w:rPr>
        <w:t xml:space="preserve"> (P-CR) KI#2 Session continuity PLMN/SNPN. (Source: Huawei, </w:t>
      </w:r>
      <w:proofErr w:type="spellStart"/>
      <w:r>
        <w:rPr>
          <w:lang w:eastAsia="en-US"/>
        </w:rPr>
        <w:t>HiSilicon</w:t>
      </w:r>
      <w:proofErr w:type="spellEnd"/>
      <w:r>
        <w:rPr>
          <w:lang w:eastAsia="en-US"/>
        </w:rPr>
        <w:t>)</w:t>
      </w:r>
    </w:p>
    <w:p w14:paraId="3E1736B1" w14:textId="77777777" w:rsidR="00F054D2" w:rsidRPr="00F054D2" w:rsidRDefault="00F054D2" w:rsidP="00F054D2">
      <w:pPr>
        <w:pStyle w:val="FP"/>
        <w:keepNext/>
        <w:rPr>
          <w:b/>
          <w:bCs/>
          <w:i/>
          <w:iCs/>
          <w:lang w:eastAsia="en-US"/>
        </w:rPr>
      </w:pPr>
      <w:r w:rsidRPr="00F054D2">
        <w:rPr>
          <w:b/>
          <w:bCs/>
          <w:i/>
          <w:iCs/>
          <w:lang w:eastAsia="en-US"/>
        </w:rPr>
        <w:t>e-mail comments:</w:t>
      </w:r>
    </w:p>
    <w:p w14:paraId="1B99EBEF" w14:textId="77777777" w:rsidR="00F054D2" w:rsidRPr="00F054D2" w:rsidRDefault="00F054D2" w:rsidP="00F054D2">
      <w:pPr>
        <w:pStyle w:val="FP"/>
        <w:rPr>
          <w:i/>
          <w:iCs/>
          <w:lang w:eastAsia="en-US"/>
        </w:rPr>
      </w:pPr>
      <w:r w:rsidRPr="00F054D2">
        <w:rPr>
          <w:i/>
          <w:iCs/>
          <w:lang w:eastAsia="en-US"/>
        </w:rPr>
        <w:t>Peter Hedman (Ericsson) provides comments and questions.</w:t>
      </w:r>
    </w:p>
    <w:p w14:paraId="7AFCFC2C" w14:textId="77777777" w:rsidR="00F054D2" w:rsidRPr="00F054D2" w:rsidRDefault="00F054D2" w:rsidP="00F054D2">
      <w:pPr>
        <w:pStyle w:val="FP"/>
        <w:rPr>
          <w:i/>
          <w:iCs/>
          <w:lang w:eastAsia="en-US"/>
        </w:rPr>
      </w:pPr>
      <w:r w:rsidRPr="00F054D2">
        <w:rPr>
          <w:i/>
          <w:iCs/>
          <w:lang w:eastAsia="en-US"/>
        </w:rPr>
        <w:t>Marco (Huawei) answers to Peter Hedman (Ericsson)</w:t>
      </w:r>
    </w:p>
    <w:p w14:paraId="566327B5" w14:textId="77777777" w:rsidR="00F054D2" w:rsidRPr="00F054D2" w:rsidRDefault="00F054D2" w:rsidP="00F054D2">
      <w:pPr>
        <w:pStyle w:val="FP"/>
        <w:rPr>
          <w:i/>
          <w:iCs/>
          <w:lang w:eastAsia="en-US"/>
        </w:rPr>
      </w:pPr>
      <w:r w:rsidRPr="00F054D2">
        <w:rPr>
          <w:i/>
          <w:iCs/>
          <w:lang w:eastAsia="en-US"/>
        </w:rPr>
        <w:t>Devaki (Nokia) has concerns with the proposal.</w:t>
      </w:r>
    </w:p>
    <w:p w14:paraId="34F7312F" w14:textId="77777777" w:rsidR="00F054D2" w:rsidRPr="00F054D2" w:rsidRDefault="00F054D2" w:rsidP="00F054D2">
      <w:pPr>
        <w:pStyle w:val="FP"/>
        <w:rPr>
          <w:i/>
          <w:iCs/>
          <w:lang w:eastAsia="en-US"/>
        </w:rPr>
      </w:pPr>
      <w:r w:rsidRPr="00F054D2">
        <w:rPr>
          <w:i/>
          <w:iCs/>
          <w:lang w:eastAsia="en-US"/>
        </w:rPr>
        <w:t>Marco (Huawei) answer to Devaki (Nokia) .</w:t>
      </w:r>
    </w:p>
    <w:p w14:paraId="0A26972B" w14:textId="77777777" w:rsidR="00F054D2" w:rsidRPr="00F054D2" w:rsidRDefault="00F054D2" w:rsidP="00F054D2">
      <w:pPr>
        <w:pStyle w:val="FP"/>
        <w:rPr>
          <w:i/>
          <w:iCs/>
          <w:lang w:eastAsia="en-US"/>
        </w:rPr>
      </w:pPr>
      <w:r w:rsidRPr="00F054D2">
        <w:rPr>
          <w:i/>
          <w:iCs/>
          <w:lang w:eastAsia="en-US"/>
        </w:rPr>
        <w:lastRenderedPageBreak/>
        <w:t>Peter Hedman (Ericsson) provides r01</w:t>
      </w:r>
    </w:p>
    <w:p w14:paraId="0581FDDA" w14:textId="77777777" w:rsidR="00F054D2" w:rsidRPr="00F054D2" w:rsidRDefault="00F054D2" w:rsidP="00F054D2">
      <w:pPr>
        <w:pStyle w:val="FP"/>
        <w:rPr>
          <w:i/>
          <w:iCs/>
          <w:lang w:eastAsia="en-US"/>
        </w:rPr>
      </w:pPr>
      <w:r w:rsidRPr="00F054D2">
        <w:rPr>
          <w:i/>
          <w:iCs/>
          <w:lang w:eastAsia="en-US"/>
        </w:rPr>
        <w:t>Marco )Huawei) answer and provides r02</w:t>
      </w:r>
    </w:p>
    <w:p w14:paraId="66F454A2" w14:textId="77777777" w:rsidR="00F054D2" w:rsidRPr="00F054D2" w:rsidRDefault="00F054D2" w:rsidP="00F054D2">
      <w:pPr>
        <w:pStyle w:val="FP"/>
        <w:rPr>
          <w:i/>
          <w:iCs/>
          <w:lang w:eastAsia="en-US"/>
        </w:rPr>
      </w:pPr>
      <w:r w:rsidRPr="00F054D2">
        <w:rPr>
          <w:i/>
          <w:iCs/>
          <w:lang w:eastAsia="en-US"/>
        </w:rPr>
        <w:t>Peter Hedman (Ericsson) provides r03</w:t>
      </w:r>
    </w:p>
    <w:p w14:paraId="465FACC8" w14:textId="77777777" w:rsidR="00F054D2" w:rsidRPr="00F054D2" w:rsidRDefault="00F054D2" w:rsidP="00F054D2">
      <w:pPr>
        <w:pStyle w:val="FP"/>
        <w:rPr>
          <w:i/>
          <w:iCs/>
          <w:lang w:eastAsia="en-US"/>
        </w:rPr>
      </w:pPr>
      <w:r w:rsidRPr="00F054D2">
        <w:rPr>
          <w:i/>
          <w:iCs/>
          <w:lang w:eastAsia="en-US"/>
        </w:rPr>
        <w:t>Marco (Huawei) provides r04</w:t>
      </w:r>
    </w:p>
    <w:p w14:paraId="5F745E01" w14:textId="77777777" w:rsidR="00F054D2" w:rsidRPr="00F054D2" w:rsidRDefault="00F054D2" w:rsidP="00F054D2">
      <w:pPr>
        <w:pStyle w:val="FP"/>
        <w:rPr>
          <w:i/>
          <w:iCs/>
          <w:lang w:eastAsia="en-US"/>
        </w:rPr>
      </w:pPr>
      <w:r w:rsidRPr="00F054D2">
        <w:rPr>
          <w:i/>
          <w:iCs/>
          <w:lang w:eastAsia="en-US"/>
        </w:rPr>
        <w:t>Lars (Sony) provide r05</w:t>
      </w:r>
    </w:p>
    <w:p w14:paraId="0E47350B" w14:textId="77777777" w:rsidR="00F054D2" w:rsidRPr="00F054D2" w:rsidRDefault="00F054D2" w:rsidP="00F054D2">
      <w:pPr>
        <w:pStyle w:val="FP"/>
        <w:rPr>
          <w:i/>
          <w:iCs/>
          <w:lang w:eastAsia="en-US"/>
        </w:rPr>
      </w:pPr>
      <w:r w:rsidRPr="00F054D2">
        <w:rPr>
          <w:i/>
          <w:iCs/>
          <w:lang w:eastAsia="en-US"/>
        </w:rPr>
        <w:t>==== Revisions Deadline ====</w:t>
      </w:r>
    </w:p>
    <w:p w14:paraId="5CCA90F4" w14:textId="77777777" w:rsidR="00F054D2" w:rsidRPr="00F054D2" w:rsidRDefault="00F054D2" w:rsidP="00F054D2">
      <w:pPr>
        <w:pStyle w:val="FP"/>
        <w:rPr>
          <w:i/>
          <w:iCs/>
          <w:lang w:eastAsia="en-US"/>
        </w:rPr>
      </w:pPr>
      <w:r w:rsidRPr="00F054D2">
        <w:rPr>
          <w:i/>
          <w:iCs/>
          <w:lang w:eastAsia="en-US"/>
        </w:rPr>
        <w:t>Peter Hedman (Ericsson) ok with r05, can accept r04 as well with a comment.</w:t>
      </w:r>
    </w:p>
    <w:p w14:paraId="6227D60D" w14:textId="77777777" w:rsidR="00F054D2" w:rsidRPr="00F054D2" w:rsidRDefault="00F054D2" w:rsidP="00F054D2">
      <w:pPr>
        <w:pStyle w:val="FP"/>
        <w:rPr>
          <w:i/>
          <w:iCs/>
          <w:lang w:eastAsia="en-US"/>
        </w:rPr>
      </w:pPr>
      <w:r w:rsidRPr="00F054D2">
        <w:rPr>
          <w:i/>
          <w:iCs/>
          <w:lang w:eastAsia="en-US"/>
        </w:rPr>
        <w:t>Chia-Lin (MediaTek) is only ok with r05</w:t>
      </w:r>
    </w:p>
    <w:p w14:paraId="2D4BA2C4" w14:textId="77777777" w:rsidR="00F054D2" w:rsidRPr="00F054D2" w:rsidRDefault="00F054D2" w:rsidP="00F054D2">
      <w:pPr>
        <w:pStyle w:val="FP"/>
        <w:rPr>
          <w:i/>
          <w:iCs/>
          <w:lang w:eastAsia="en-US"/>
        </w:rPr>
      </w:pPr>
      <w:r w:rsidRPr="00F054D2">
        <w:rPr>
          <w:i/>
          <w:iCs/>
          <w:lang w:eastAsia="en-US"/>
        </w:rPr>
        <w:t>Marco (Huawei) object r05, and we can accept r04 with modification if help</w:t>
      </w:r>
    </w:p>
    <w:p w14:paraId="49AFFE36" w14:textId="77777777" w:rsidR="00F054D2" w:rsidRPr="00F054D2" w:rsidRDefault="00F054D2" w:rsidP="00F054D2">
      <w:pPr>
        <w:pStyle w:val="FP"/>
        <w:rPr>
          <w:i/>
          <w:iCs/>
          <w:lang w:eastAsia="en-US"/>
        </w:rPr>
      </w:pPr>
      <w:r w:rsidRPr="00F054D2">
        <w:rPr>
          <w:i/>
          <w:iCs/>
          <w:lang w:eastAsia="en-US"/>
        </w:rPr>
        <w:t>Sebastian (Qualcomm) objects to r00-r04 but can accept r04 if we add 'No normative changes are expected to result from this.' behind the new text.</w:t>
      </w:r>
    </w:p>
    <w:p w14:paraId="7FB8429E" w14:textId="77777777" w:rsidR="00F054D2" w:rsidRPr="00F054D2" w:rsidRDefault="00F054D2" w:rsidP="00F054D2">
      <w:pPr>
        <w:pStyle w:val="FP"/>
        <w:rPr>
          <w:i/>
          <w:iCs/>
          <w:lang w:eastAsia="en-US"/>
        </w:rPr>
      </w:pPr>
      <w:r w:rsidRPr="00F054D2">
        <w:rPr>
          <w:i/>
          <w:iCs/>
          <w:lang w:eastAsia="en-US"/>
        </w:rPr>
        <w:t>==== Final Comments Deadline ====</w:t>
      </w:r>
    </w:p>
    <w:p w14:paraId="5AE0A1E8" w14:textId="77777777" w:rsidR="00F054D2" w:rsidRPr="00A3071B" w:rsidRDefault="00F054D2" w:rsidP="00F054D2">
      <w:pPr>
        <w:keepNext/>
        <w:keepLines/>
      </w:pPr>
      <w:r>
        <w:rPr>
          <w:b/>
        </w:rPr>
        <w:t>Discussion and conclusion:</w:t>
      </w:r>
    </w:p>
    <w:p w14:paraId="3BB1CF12" w14:textId="1DBCA5FE" w:rsidR="00F054D2" w:rsidRDefault="00F054D2" w:rsidP="00F054D2">
      <w:pPr>
        <w:keepLines/>
        <w:rPr>
          <w:lang w:eastAsia="en-US"/>
        </w:rPr>
      </w:pPr>
      <w:r>
        <w:rPr>
          <w:lang w:eastAsia="en-US"/>
        </w:rPr>
        <w:t xml:space="preserve">r05 was considered. Huawei commented that they could accept this is an editors note in </w:t>
      </w:r>
      <w:r w:rsidRPr="00F054D2">
        <w:rPr>
          <w:color w:val="0000FF"/>
          <w:lang w:eastAsia="en-US"/>
        </w:rPr>
        <w:t>S2-2008460</w:t>
      </w:r>
      <w:r>
        <w:rPr>
          <w:lang w:eastAsia="en-US"/>
        </w:rPr>
        <w:t xml:space="preserve"> is removed. This was then </w:t>
      </w:r>
      <w:r w:rsidRPr="00F054D2">
        <w:rPr>
          <w:b/>
          <w:bCs/>
          <w:color w:val="0000FF"/>
          <w:lang w:eastAsia="en-US"/>
        </w:rPr>
        <w:t>noted</w:t>
      </w:r>
      <w:r>
        <w:rPr>
          <w:lang w:eastAsia="en-US"/>
        </w:rPr>
        <w:t>.</w:t>
      </w:r>
    </w:p>
    <w:p w14:paraId="163E8FD7" w14:textId="77777777" w:rsidR="00F054D2" w:rsidRDefault="00F054D2" w:rsidP="00F054D2">
      <w:pPr>
        <w:keepNext/>
        <w:keepLines/>
        <w:pBdr>
          <w:top w:val="single" w:sz="4" w:space="1" w:color="auto"/>
        </w:pBdr>
        <w:rPr>
          <w:lang w:eastAsia="en-US"/>
        </w:rPr>
      </w:pPr>
      <w:r>
        <w:rPr>
          <w:color w:val="0000FF"/>
          <w:lang w:eastAsia="en-US"/>
        </w:rPr>
        <w:t>TD S2</w:t>
      </w:r>
      <w:r>
        <w:rPr>
          <w:color w:val="0000FF"/>
          <w:lang w:eastAsia="en-US"/>
        </w:rPr>
        <w:noBreakHyphen/>
        <w:t>2008782</w:t>
      </w:r>
      <w:r>
        <w:rPr>
          <w:lang w:eastAsia="en-US"/>
        </w:rPr>
        <w:t xml:space="preserve"> (P-CR) KI#3, solution #56: solution update to support SNPN voice service capability change. (Source: China Mobile, OPPO)</w:t>
      </w:r>
    </w:p>
    <w:p w14:paraId="7920D6DC" w14:textId="77777777" w:rsidR="00F054D2" w:rsidRPr="00F054D2" w:rsidRDefault="00F054D2" w:rsidP="00F054D2">
      <w:pPr>
        <w:pStyle w:val="FP"/>
        <w:keepNext/>
        <w:rPr>
          <w:b/>
          <w:bCs/>
          <w:i/>
          <w:iCs/>
          <w:lang w:eastAsia="en-US"/>
        </w:rPr>
      </w:pPr>
      <w:r w:rsidRPr="00F054D2">
        <w:rPr>
          <w:b/>
          <w:bCs/>
          <w:i/>
          <w:iCs/>
          <w:lang w:eastAsia="en-US"/>
        </w:rPr>
        <w:t>e-mail comments:</w:t>
      </w:r>
    </w:p>
    <w:p w14:paraId="7BDFB91E" w14:textId="77777777" w:rsidR="00F054D2" w:rsidRPr="00F054D2" w:rsidRDefault="00F054D2" w:rsidP="00F054D2">
      <w:pPr>
        <w:pStyle w:val="FP"/>
        <w:rPr>
          <w:i/>
          <w:iCs/>
          <w:lang w:eastAsia="en-US"/>
        </w:rPr>
      </w:pPr>
      <w:r w:rsidRPr="00F054D2">
        <w:rPr>
          <w:i/>
          <w:iCs/>
          <w:lang w:eastAsia="en-US"/>
        </w:rPr>
        <w:t>George (Ericsson) Ericsson provides r01</w:t>
      </w:r>
    </w:p>
    <w:p w14:paraId="50CDB633" w14:textId="77777777" w:rsidR="00F054D2" w:rsidRPr="00F054D2" w:rsidRDefault="00F054D2" w:rsidP="00F054D2">
      <w:pPr>
        <w:pStyle w:val="FP"/>
        <w:rPr>
          <w:i/>
          <w:iCs/>
          <w:lang w:eastAsia="en-US"/>
        </w:rPr>
      </w:pPr>
      <w:r w:rsidRPr="00F054D2">
        <w:rPr>
          <w:i/>
          <w:iCs/>
          <w:lang w:eastAsia="en-US"/>
        </w:rPr>
        <w:t>Yi (China Mobile) provides r02.</w:t>
      </w:r>
    </w:p>
    <w:p w14:paraId="7ED39791" w14:textId="77777777" w:rsidR="00F054D2" w:rsidRPr="00F054D2" w:rsidRDefault="00F054D2" w:rsidP="00F054D2">
      <w:pPr>
        <w:pStyle w:val="FP"/>
        <w:rPr>
          <w:i/>
          <w:iCs/>
          <w:lang w:eastAsia="en-US"/>
        </w:rPr>
      </w:pPr>
      <w:r w:rsidRPr="00F054D2">
        <w:rPr>
          <w:i/>
          <w:iCs/>
          <w:lang w:eastAsia="en-US"/>
        </w:rPr>
        <w:t>George (Ericsson) provides r03. Why do we need to standardize the UE support for retrial. Has no impact on interworking and can't be verified for compliance.</w:t>
      </w:r>
    </w:p>
    <w:p w14:paraId="166A9C1A" w14:textId="77777777" w:rsidR="00F054D2" w:rsidRPr="00F054D2" w:rsidRDefault="00F054D2" w:rsidP="00F054D2">
      <w:pPr>
        <w:pStyle w:val="FP"/>
        <w:rPr>
          <w:i/>
          <w:iCs/>
          <w:lang w:eastAsia="en-US"/>
        </w:rPr>
      </w:pPr>
      <w:r w:rsidRPr="00F054D2">
        <w:rPr>
          <w:i/>
          <w:iCs/>
          <w:lang w:eastAsia="en-US"/>
        </w:rPr>
        <w:t>Yi (China Mobile) can live with r03 but would prefer r02 to let CT1 decide whether and how to do retrial..</w:t>
      </w:r>
    </w:p>
    <w:p w14:paraId="12F33FD4" w14:textId="77777777" w:rsidR="00F054D2" w:rsidRPr="00F054D2" w:rsidRDefault="00F054D2" w:rsidP="00F054D2">
      <w:pPr>
        <w:pStyle w:val="FP"/>
        <w:rPr>
          <w:i/>
          <w:iCs/>
          <w:lang w:eastAsia="en-US"/>
        </w:rPr>
      </w:pPr>
      <w:r w:rsidRPr="00F054D2">
        <w:rPr>
          <w:i/>
          <w:iCs/>
          <w:lang w:eastAsia="en-US"/>
        </w:rPr>
        <w:t xml:space="preserve">Haris (Qualcomm) indicates that this </w:t>
      </w:r>
      <w:proofErr w:type="spellStart"/>
      <w:r w:rsidRPr="00F054D2">
        <w:rPr>
          <w:i/>
          <w:iCs/>
          <w:lang w:eastAsia="en-US"/>
        </w:rPr>
        <w:t>pCR</w:t>
      </w:r>
      <w:proofErr w:type="spellEnd"/>
      <w:r w:rsidRPr="00F054D2">
        <w:rPr>
          <w:i/>
          <w:iCs/>
          <w:lang w:eastAsia="en-US"/>
        </w:rPr>
        <w:t xml:space="preserve"> has the same goal as TD S2</w:t>
      </w:r>
      <w:r w:rsidRPr="00F054D2">
        <w:rPr>
          <w:i/>
          <w:iCs/>
          <w:lang w:eastAsia="en-US"/>
        </w:rPr>
        <w:noBreakHyphen/>
        <w:t xml:space="preserve">2008950 and if both are agreed will lead to repeated text in TR, proposes to merge and aim for </w:t>
      </w:r>
      <w:proofErr w:type="spellStart"/>
      <w:r w:rsidRPr="00F054D2">
        <w:rPr>
          <w:i/>
          <w:iCs/>
          <w:lang w:eastAsia="en-US"/>
        </w:rPr>
        <w:t>pCR</w:t>
      </w:r>
      <w:proofErr w:type="spellEnd"/>
      <w:r w:rsidRPr="00F054D2">
        <w:rPr>
          <w:i/>
          <w:iCs/>
          <w:lang w:eastAsia="en-US"/>
        </w:rPr>
        <w:t xml:space="preserve"> to get agreed out of these two</w:t>
      </w:r>
    </w:p>
    <w:p w14:paraId="18E46C34" w14:textId="77777777" w:rsidR="00F054D2" w:rsidRPr="00F054D2" w:rsidRDefault="00F054D2" w:rsidP="00F054D2">
      <w:pPr>
        <w:pStyle w:val="FP"/>
        <w:rPr>
          <w:i/>
          <w:iCs/>
          <w:lang w:eastAsia="en-US"/>
        </w:rPr>
      </w:pPr>
      <w:r w:rsidRPr="00F054D2">
        <w:rPr>
          <w:i/>
          <w:iCs/>
          <w:lang w:eastAsia="en-US"/>
        </w:rPr>
        <w:t>Yi (China Mobile) delete NOTE from 8782 to avoid repeated text.</w:t>
      </w:r>
    </w:p>
    <w:p w14:paraId="0E17C59C" w14:textId="77777777" w:rsidR="00F054D2" w:rsidRPr="00F054D2" w:rsidRDefault="00F054D2" w:rsidP="00F054D2">
      <w:pPr>
        <w:pStyle w:val="FP"/>
        <w:rPr>
          <w:i/>
          <w:iCs/>
          <w:lang w:eastAsia="en-US"/>
        </w:rPr>
      </w:pPr>
      <w:r w:rsidRPr="00F054D2">
        <w:rPr>
          <w:i/>
          <w:iCs/>
          <w:lang w:eastAsia="en-US"/>
        </w:rPr>
        <w:t>==== Revisions Deadline ====</w:t>
      </w:r>
    </w:p>
    <w:p w14:paraId="4104A66C" w14:textId="77777777" w:rsidR="00F054D2" w:rsidRPr="00F054D2" w:rsidRDefault="00F054D2" w:rsidP="00F054D2">
      <w:pPr>
        <w:pStyle w:val="FP"/>
        <w:rPr>
          <w:i/>
          <w:iCs/>
          <w:lang w:eastAsia="en-US"/>
        </w:rPr>
      </w:pPr>
      <w:r w:rsidRPr="00F054D2">
        <w:rPr>
          <w:i/>
          <w:iCs/>
          <w:lang w:eastAsia="en-US"/>
        </w:rPr>
        <w:t>Haris (Qualcomm) indicates that is ok with r04 but not r03</w:t>
      </w:r>
    </w:p>
    <w:p w14:paraId="6A715247" w14:textId="77777777" w:rsidR="00F054D2" w:rsidRPr="00F054D2" w:rsidRDefault="00F054D2" w:rsidP="00F054D2">
      <w:pPr>
        <w:pStyle w:val="FP"/>
        <w:rPr>
          <w:i/>
          <w:iCs/>
          <w:lang w:eastAsia="en-US"/>
        </w:rPr>
      </w:pPr>
      <w:r w:rsidRPr="00F054D2">
        <w:rPr>
          <w:i/>
          <w:iCs/>
          <w:lang w:eastAsia="en-US"/>
        </w:rPr>
        <w:t>==== Final Comments Deadline ====</w:t>
      </w:r>
    </w:p>
    <w:p w14:paraId="186E4DDB" w14:textId="77777777" w:rsidR="00F054D2" w:rsidRPr="00A3071B" w:rsidRDefault="00F054D2" w:rsidP="00F054D2">
      <w:pPr>
        <w:keepNext/>
        <w:keepLines/>
      </w:pPr>
      <w:r>
        <w:rPr>
          <w:b/>
        </w:rPr>
        <w:t>Discussion and conclusion:</w:t>
      </w:r>
    </w:p>
    <w:p w14:paraId="2F85C5EC" w14:textId="410473DF" w:rsidR="00F054D2" w:rsidRDefault="00F054D2" w:rsidP="00F054D2">
      <w:pPr>
        <w:keepLines/>
        <w:rPr>
          <w:lang w:eastAsia="en-US"/>
        </w:rPr>
      </w:pPr>
      <w:r>
        <w:rPr>
          <w:lang w:eastAsia="en-US"/>
        </w:rPr>
        <w:t xml:space="preserve">r04 was considered. This was agreed and revised to </w:t>
      </w:r>
      <w:r w:rsidRPr="00F054D2">
        <w:rPr>
          <w:rFonts w:cs="Arial"/>
          <w:color w:val="0000FF"/>
          <w:szCs w:val="16"/>
          <w:lang w:eastAsia="en-US"/>
        </w:rPr>
        <w:t>TD S2</w:t>
      </w:r>
      <w:r w:rsidRPr="00F054D2">
        <w:rPr>
          <w:rFonts w:cs="Arial"/>
          <w:color w:val="0000FF"/>
          <w:szCs w:val="16"/>
          <w:lang w:eastAsia="en-US"/>
        </w:rPr>
        <w:noBreakHyphen/>
        <w:t>200</w:t>
      </w:r>
      <w:r>
        <w:rPr>
          <w:rFonts w:cs="Arial"/>
          <w:color w:val="0000FF"/>
          <w:szCs w:val="16"/>
          <w:lang w:eastAsia="en-US"/>
        </w:rPr>
        <w:t>9199</w:t>
      </w:r>
      <w:r>
        <w:t xml:space="preserve">, which was </w:t>
      </w:r>
      <w:r>
        <w:rPr>
          <w:color w:val="FF0000"/>
        </w:rPr>
        <w:t>approved</w:t>
      </w:r>
      <w:r>
        <w:t>.</w:t>
      </w:r>
    </w:p>
    <w:p w14:paraId="00E79DB3" w14:textId="77777777" w:rsidR="00F054D2" w:rsidRDefault="00F054D2" w:rsidP="00F054D2">
      <w:pPr>
        <w:keepNext/>
        <w:keepLines/>
        <w:pBdr>
          <w:top w:val="single" w:sz="4" w:space="1" w:color="auto"/>
        </w:pBdr>
        <w:rPr>
          <w:lang w:eastAsia="en-US"/>
        </w:rPr>
      </w:pPr>
      <w:r>
        <w:rPr>
          <w:color w:val="0000FF"/>
          <w:lang w:eastAsia="en-US"/>
        </w:rPr>
        <w:t>TD S2</w:t>
      </w:r>
      <w:r>
        <w:rPr>
          <w:color w:val="0000FF"/>
          <w:lang w:eastAsia="en-US"/>
        </w:rPr>
        <w:noBreakHyphen/>
        <w:t>2008467</w:t>
      </w:r>
      <w:r>
        <w:rPr>
          <w:lang w:eastAsia="en-US"/>
        </w:rPr>
        <w:t xml:space="preserve"> (P-CR) KI#4: Conclusion update - UE Onboarding indications. (Source: Ericsson, Sony, Nokia, Nokia Shanghai Bell, OPPO, </w:t>
      </w:r>
      <w:proofErr w:type="spellStart"/>
      <w:r>
        <w:rPr>
          <w:lang w:eastAsia="en-US"/>
        </w:rPr>
        <w:t>Futurewei</w:t>
      </w:r>
      <w:proofErr w:type="spellEnd"/>
      <w:r>
        <w:rPr>
          <w:lang w:eastAsia="en-US"/>
        </w:rPr>
        <w:t xml:space="preserve">, Intel, China Telecom, Lenovo, Motorola Mobility, </w:t>
      </w:r>
      <w:proofErr w:type="spellStart"/>
      <w:r>
        <w:rPr>
          <w:lang w:eastAsia="en-US"/>
        </w:rPr>
        <w:t>Convida</w:t>
      </w:r>
      <w:proofErr w:type="spellEnd"/>
      <w:r>
        <w:rPr>
          <w:lang w:eastAsia="en-US"/>
        </w:rPr>
        <w:t xml:space="preserve"> Wireless, Cisco, </w:t>
      </w:r>
      <w:proofErr w:type="spellStart"/>
      <w:r>
        <w:rPr>
          <w:lang w:eastAsia="en-US"/>
        </w:rPr>
        <w:t>InterDigital</w:t>
      </w:r>
      <w:proofErr w:type="spellEnd"/>
      <w:r>
        <w:rPr>
          <w:lang w:eastAsia="en-US"/>
        </w:rPr>
        <w:t>, Samsung, Apple)</w:t>
      </w:r>
    </w:p>
    <w:p w14:paraId="50998C21" w14:textId="77777777" w:rsidR="00F054D2" w:rsidRPr="00F054D2" w:rsidRDefault="00F054D2" w:rsidP="00F054D2">
      <w:pPr>
        <w:pStyle w:val="FP"/>
        <w:keepNext/>
        <w:rPr>
          <w:b/>
          <w:bCs/>
          <w:i/>
          <w:iCs/>
          <w:lang w:eastAsia="en-US"/>
        </w:rPr>
      </w:pPr>
      <w:r w:rsidRPr="00F054D2">
        <w:rPr>
          <w:b/>
          <w:bCs/>
          <w:i/>
          <w:iCs/>
          <w:lang w:eastAsia="en-US"/>
        </w:rPr>
        <w:t>e-mail comments:</w:t>
      </w:r>
    </w:p>
    <w:p w14:paraId="2DA1BF5B"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(vivo) provides comments and r01</w:t>
      </w:r>
    </w:p>
    <w:p w14:paraId="3136E48B" w14:textId="77777777" w:rsidR="00F054D2" w:rsidRPr="00F054D2" w:rsidRDefault="00F054D2" w:rsidP="00F054D2">
      <w:pPr>
        <w:pStyle w:val="FP"/>
        <w:rPr>
          <w:i/>
          <w:iCs/>
          <w:lang w:eastAsia="en-US"/>
        </w:rPr>
      </w:pPr>
      <w:r w:rsidRPr="00F054D2">
        <w:rPr>
          <w:i/>
          <w:iCs/>
          <w:lang w:eastAsia="en-US"/>
        </w:rPr>
        <w:t>Chia-Lin (MediaTek) provides the comments on r01</w:t>
      </w:r>
    </w:p>
    <w:p w14:paraId="21EA8436" w14:textId="77777777" w:rsidR="00F054D2" w:rsidRPr="00F054D2" w:rsidRDefault="00F054D2" w:rsidP="00F054D2">
      <w:pPr>
        <w:pStyle w:val="FP"/>
        <w:rPr>
          <w:i/>
          <w:iCs/>
          <w:lang w:eastAsia="en-US"/>
        </w:rPr>
      </w:pPr>
      <w:r w:rsidRPr="00F054D2">
        <w:rPr>
          <w:i/>
          <w:iCs/>
          <w:lang w:eastAsia="en-US"/>
        </w:rPr>
        <w:t>Antoine (Orange) asks questions on Chia-Lin's comments.</w:t>
      </w:r>
    </w:p>
    <w:p w14:paraId="3CDECBAE" w14:textId="77777777" w:rsidR="00F054D2" w:rsidRPr="00F054D2" w:rsidRDefault="00F054D2" w:rsidP="00F054D2">
      <w:pPr>
        <w:pStyle w:val="FP"/>
        <w:rPr>
          <w:i/>
          <w:iCs/>
          <w:lang w:eastAsia="en-US"/>
        </w:rPr>
      </w:pPr>
      <w:r w:rsidRPr="00F054D2">
        <w:rPr>
          <w:i/>
          <w:iCs/>
          <w:lang w:eastAsia="en-US"/>
        </w:rPr>
        <w:t>Fei (OPPO) comments on r01.</w:t>
      </w:r>
    </w:p>
    <w:p w14:paraId="4A38B7AA" w14:textId="77777777" w:rsidR="00F054D2" w:rsidRPr="00F054D2" w:rsidRDefault="00F054D2" w:rsidP="00F054D2">
      <w:pPr>
        <w:pStyle w:val="FP"/>
        <w:rPr>
          <w:i/>
          <w:iCs/>
          <w:lang w:eastAsia="en-US"/>
        </w:rPr>
      </w:pPr>
      <w:r w:rsidRPr="00F054D2">
        <w:rPr>
          <w:i/>
          <w:iCs/>
          <w:lang w:eastAsia="en-US"/>
        </w:rPr>
        <w:t xml:space="preserve">Amanda Xiang ( </w:t>
      </w:r>
      <w:proofErr w:type="spellStart"/>
      <w:r w:rsidRPr="00F054D2">
        <w:rPr>
          <w:i/>
          <w:iCs/>
          <w:lang w:eastAsia="en-US"/>
        </w:rPr>
        <w:t>Futurewei</w:t>
      </w:r>
      <w:proofErr w:type="spellEnd"/>
      <w:r w:rsidRPr="00F054D2">
        <w:rPr>
          <w:i/>
          <w:iCs/>
          <w:lang w:eastAsia="en-US"/>
        </w:rPr>
        <w:t xml:space="preserve"> ) share the same view as Orange and see the benefit of the indication</w:t>
      </w:r>
    </w:p>
    <w:p w14:paraId="7CEACC58"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 xml:space="preserve"> (vivo) share the view with Antoine, Amanda; replies comments and provides r03</w:t>
      </w:r>
    </w:p>
    <w:p w14:paraId="56AE5922" w14:textId="77777777" w:rsidR="00F054D2" w:rsidRPr="00F054D2" w:rsidRDefault="00F054D2" w:rsidP="00F054D2">
      <w:pPr>
        <w:pStyle w:val="FP"/>
        <w:rPr>
          <w:i/>
          <w:iCs/>
          <w:lang w:eastAsia="en-US"/>
        </w:rPr>
      </w:pPr>
      <w:r w:rsidRPr="00F054D2">
        <w:rPr>
          <w:i/>
          <w:iCs/>
          <w:lang w:eastAsia="en-US"/>
        </w:rPr>
        <w:t>Chia-Lin (MediaTek) provides r04</w:t>
      </w:r>
    </w:p>
    <w:p w14:paraId="799E4F48" w14:textId="77777777" w:rsidR="00F054D2" w:rsidRPr="00F054D2" w:rsidRDefault="00F054D2" w:rsidP="00F054D2">
      <w:pPr>
        <w:pStyle w:val="FP"/>
        <w:rPr>
          <w:i/>
          <w:iCs/>
          <w:lang w:eastAsia="en-US"/>
        </w:rPr>
      </w:pPr>
      <w:r w:rsidRPr="00F054D2">
        <w:rPr>
          <w:i/>
          <w:iCs/>
          <w:lang w:eastAsia="en-US"/>
        </w:rPr>
        <w:t>Rainer (Nokia) objects to r04.</w:t>
      </w:r>
    </w:p>
    <w:p w14:paraId="49546681"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(vivo) comments on r04</w:t>
      </w:r>
    </w:p>
    <w:p w14:paraId="45ED4BB0" w14:textId="77777777" w:rsidR="00F054D2" w:rsidRPr="00F054D2" w:rsidRDefault="00F054D2" w:rsidP="00F054D2">
      <w:pPr>
        <w:pStyle w:val="FP"/>
        <w:rPr>
          <w:i/>
          <w:iCs/>
          <w:lang w:eastAsia="en-US"/>
        </w:rPr>
      </w:pPr>
      <w:r w:rsidRPr="00F054D2">
        <w:rPr>
          <w:i/>
          <w:iCs/>
          <w:lang w:eastAsia="en-US"/>
        </w:rPr>
        <w:t>Peter Hedman (Ericsson) proposes to go with original version (r00), but provides a r05 just in case</w:t>
      </w:r>
    </w:p>
    <w:p w14:paraId="3B7D7D33" w14:textId="77777777" w:rsidR="00F054D2" w:rsidRPr="00F054D2" w:rsidRDefault="00F054D2" w:rsidP="00F054D2">
      <w:pPr>
        <w:pStyle w:val="FP"/>
        <w:rPr>
          <w:i/>
          <w:iCs/>
          <w:lang w:eastAsia="en-US"/>
        </w:rPr>
      </w:pPr>
      <w:proofErr w:type="spellStart"/>
      <w:r w:rsidRPr="00F054D2">
        <w:rPr>
          <w:i/>
          <w:iCs/>
          <w:lang w:eastAsia="en-US"/>
        </w:rPr>
        <w:t>Megha</w:t>
      </w:r>
      <w:proofErr w:type="spellEnd"/>
      <w:r w:rsidRPr="00F054D2">
        <w:rPr>
          <w:i/>
          <w:iCs/>
          <w:lang w:eastAsia="en-US"/>
        </w:rPr>
        <w:t>(Intel) supports Ericsson proposal to go with original version (r00)</w:t>
      </w:r>
    </w:p>
    <w:p w14:paraId="5838D455" w14:textId="77777777" w:rsidR="00F054D2" w:rsidRPr="00F054D2" w:rsidRDefault="00F054D2" w:rsidP="00F054D2">
      <w:pPr>
        <w:pStyle w:val="FP"/>
        <w:rPr>
          <w:i/>
          <w:iCs/>
          <w:lang w:eastAsia="en-US"/>
        </w:rPr>
      </w:pPr>
      <w:r w:rsidRPr="00F054D2">
        <w:rPr>
          <w:i/>
          <w:iCs/>
          <w:lang w:eastAsia="en-US"/>
        </w:rPr>
        <w:t>Antoine (Orange) prefers r01 or r05.</w:t>
      </w:r>
    </w:p>
    <w:p w14:paraId="1736B3AC" w14:textId="77777777" w:rsidR="00F054D2" w:rsidRPr="00F054D2" w:rsidRDefault="00F054D2" w:rsidP="00F054D2">
      <w:pPr>
        <w:pStyle w:val="FP"/>
        <w:rPr>
          <w:i/>
          <w:iCs/>
          <w:lang w:eastAsia="en-US"/>
        </w:rPr>
      </w:pPr>
      <w:r w:rsidRPr="00F054D2">
        <w:rPr>
          <w:i/>
          <w:iCs/>
          <w:lang w:eastAsia="en-US"/>
        </w:rPr>
        <w:t>Haris (Qualcomm) is ok r00 and objects to any version that contains adding MM Core Network Capability</w:t>
      </w:r>
    </w:p>
    <w:p w14:paraId="28978B74" w14:textId="77777777" w:rsidR="00F054D2" w:rsidRPr="00F054D2" w:rsidRDefault="00F054D2" w:rsidP="00F054D2">
      <w:pPr>
        <w:pStyle w:val="FP"/>
        <w:rPr>
          <w:i/>
          <w:iCs/>
          <w:lang w:eastAsia="en-US"/>
        </w:rPr>
      </w:pPr>
      <w:r w:rsidRPr="00F054D2">
        <w:rPr>
          <w:i/>
          <w:iCs/>
          <w:lang w:eastAsia="en-US"/>
        </w:rPr>
        <w:t>==== Revisions Deadline ====</w:t>
      </w:r>
    </w:p>
    <w:p w14:paraId="58CD9CEF" w14:textId="77777777" w:rsidR="00F054D2" w:rsidRPr="00F054D2" w:rsidRDefault="00F054D2" w:rsidP="00F054D2">
      <w:pPr>
        <w:pStyle w:val="FP"/>
        <w:rPr>
          <w:i/>
          <w:iCs/>
          <w:lang w:eastAsia="en-US"/>
        </w:rPr>
      </w:pPr>
      <w:proofErr w:type="spellStart"/>
      <w:r w:rsidRPr="00F054D2">
        <w:rPr>
          <w:i/>
          <w:iCs/>
          <w:lang w:eastAsia="en-US"/>
        </w:rPr>
        <w:t>Megha</w:t>
      </w:r>
      <w:proofErr w:type="spellEnd"/>
      <w:r w:rsidRPr="00F054D2">
        <w:rPr>
          <w:i/>
          <w:iCs/>
          <w:lang w:eastAsia="en-US"/>
        </w:rPr>
        <w:t>(Intel) asks a question to Haris (Qualcomm)</w:t>
      </w:r>
    </w:p>
    <w:p w14:paraId="630A54B7"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(vivo) provide r07(the same as r06, but r06 is 0 bit due to the unknown reason)</w:t>
      </w:r>
    </w:p>
    <w:p w14:paraId="1E60CCCB"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 xml:space="preserve"> (vivo) disagree r00 and replies to Haris (Qualcomm)</w:t>
      </w:r>
    </w:p>
    <w:p w14:paraId="029D5932" w14:textId="77777777" w:rsidR="00F054D2" w:rsidRPr="00F054D2" w:rsidRDefault="00F054D2" w:rsidP="00F054D2">
      <w:pPr>
        <w:pStyle w:val="FP"/>
        <w:rPr>
          <w:i/>
          <w:iCs/>
          <w:lang w:eastAsia="en-US"/>
        </w:rPr>
      </w:pPr>
      <w:r w:rsidRPr="00F054D2">
        <w:rPr>
          <w:i/>
          <w:iCs/>
          <w:lang w:eastAsia="en-US"/>
        </w:rPr>
        <w:t>Peter Hedman (Ericsson) clarifies that r00 is aligned with the moderated email discussion outcome, i.e. seems like we need to add this paper to CC#2.</w:t>
      </w:r>
    </w:p>
    <w:p w14:paraId="697397A5" w14:textId="77777777" w:rsidR="00F054D2" w:rsidRPr="00F054D2" w:rsidRDefault="00F054D2" w:rsidP="00F054D2">
      <w:pPr>
        <w:pStyle w:val="FP"/>
        <w:rPr>
          <w:i/>
          <w:iCs/>
          <w:lang w:eastAsia="en-US"/>
        </w:rPr>
      </w:pPr>
      <w:r w:rsidRPr="00F054D2">
        <w:rPr>
          <w:i/>
          <w:iCs/>
          <w:lang w:eastAsia="en-US"/>
        </w:rPr>
        <w:t xml:space="preserve">Amanda Xiang ( </w:t>
      </w:r>
      <w:proofErr w:type="spellStart"/>
      <w:r w:rsidRPr="00F054D2">
        <w:rPr>
          <w:i/>
          <w:iCs/>
          <w:lang w:eastAsia="en-US"/>
        </w:rPr>
        <w:t>Futurewei</w:t>
      </w:r>
      <w:proofErr w:type="spellEnd"/>
      <w:r w:rsidRPr="00F054D2">
        <w:rPr>
          <w:i/>
          <w:iCs/>
          <w:lang w:eastAsia="en-US"/>
        </w:rPr>
        <w:t xml:space="preserve"> )is ok with either r05 or r07. If we decide go back to r00, suggest to add editor note to keep the issue open.</w:t>
      </w:r>
    </w:p>
    <w:p w14:paraId="128D95E6"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 xml:space="preserve">(vivo) request to add an editor note to keep the issue open, as the view of Amanda Xiang ( </w:t>
      </w:r>
      <w:proofErr w:type="spellStart"/>
      <w:r w:rsidRPr="00F054D2">
        <w:rPr>
          <w:i/>
          <w:iCs/>
          <w:lang w:eastAsia="en-US"/>
        </w:rPr>
        <w:t>Futurewei</w:t>
      </w:r>
      <w:proofErr w:type="spellEnd"/>
      <w:r w:rsidRPr="00F054D2">
        <w:rPr>
          <w:i/>
          <w:iCs/>
          <w:lang w:eastAsia="en-US"/>
        </w:rPr>
        <w:t xml:space="preserve"> ).</w:t>
      </w:r>
    </w:p>
    <w:p w14:paraId="5CBC53D2"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(vivo) still disagree r00 since it have more than the WA, but accept r05, r07; and provide r08 in the draft folder</w:t>
      </w:r>
    </w:p>
    <w:p w14:paraId="3FE89321" w14:textId="77777777" w:rsidR="00F054D2" w:rsidRPr="00F054D2" w:rsidRDefault="00F054D2" w:rsidP="00F054D2">
      <w:pPr>
        <w:pStyle w:val="FP"/>
        <w:rPr>
          <w:i/>
          <w:iCs/>
          <w:lang w:eastAsia="en-US"/>
        </w:rPr>
      </w:pPr>
      <w:r w:rsidRPr="00F054D2">
        <w:rPr>
          <w:i/>
          <w:iCs/>
          <w:lang w:eastAsia="en-US"/>
        </w:rPr>
        <w:t>Rainer (Nokia) prefers r00.</w:t>
      </w:r>
    </w:p>
    <w:p w14:paraId="58612BC8" w14:textId="77777777" w:rsidR="00F054D2" w:rsidRPr="00F054D2" w:rsidRDefault="00F054D2" w:rsidP="00F054D2">
      <w:pPr>
        <w:pStyle w:val="FP"/>
        <w:rPr>
          <w:i/>
          <w:iCs/>
          <w:lang w:eastAsia="en-US"/>
        </w:rPr>
      </w:pPr>
      <w:r w:rsidRPr="00F054D2">
        <w:rPr>
          <w:i/>
          <w:iCs/>
          <w:lang w:eastAsia="en-US"/>
        </w:rPr>
        <w:t>Chia-Lin (MediaTek) can go with r00</w:t>
      </w:r>
    </w:p>
    <w:p w14:paraId="22D98CD9"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(vivo) replies to Rainer (Nokia).</w:t>
      </w:r>
    </w:p>
    <w:p w14:paraId="0EFD179C" w14:textId="77777777" w:rsidR="00F054D2" w:rsidRPr="00F054D2" w:rsidRDefault="00F054D2" w:rsidP="00F054D2">
      <w:pPr>
        <w:pStyle w:val="FP"/>
        <w:rPr>
          <w:i/>
          <w:iCs/>
          <w:lang w:eastAsia="en-US"/>
        </w:rPr>
      </w:pPr>
      <w:r w:rsidRPr="00F054D2">
        <w:rPr>
          <w:i/>
          <w:iCs/>
          <w:lang w:eastAsia="en-US"/>
        </w:rPr>
        <w:t>Peter Hedman (Ericsson) r00 or r08 is then on the 'table', any objections to either of them?</w:t>
      </w:r>
    </w:p>
    <w:p w14:paraId="1E7F66AF" w14:textId="77777777" w:rsidR="00F054D2" w:rsidRPr="00F054D2" w:rsidRDefault="00F054D2" w:rsidP="00F054D2">
      <w:pPr>
        <w:pStyle w:val="FP"/>
        <w:rPr>
          <w:i/>
          <w:iCs/>
          <w:lang w:eastAsia="en-US"/>
        </w:rPr>
      </w:pPr>
      <w:r w:rsidRPr="00F054D2">
        <w:rPr>
          <w:i/>
          <w:iCs/>
          <w:lang w:eastAsia="en-US"/>
        </w:rPr>
        <w:t>Haris (Qualcomm) accepts only r00 and objects to r08</w:t>
      </w:r>
    </w:p>
    <w:p w14:paraId="18930518" w14:textId="77777777" w:rsidR="00F054D2" w:rsidRPr="00F054D2" w:rsidRDefault="00F054D2" w:rsidP="00F054D2">
      <w:pPr>
        <w:pStyle w:val="FP"/>
        <w:rPr>
          <w:i/>
          <w:iCs/>
          <w:lang w:eastAsia="en-US"/>
        </w:rPr>
      </w:pPr>
      <w:r w:rsidRPr="00F054D2">
        <w:rPr>
          <w:i/>
          <w:iCs/>
          <w:lang w:eastAsia="en-US"/>
        </w:rPr>
        <w:t>==== Final Comments Deadline ====</w:t>
      </w:r>
    </w:p>
    <w:p w14:paraId="5B372210" w14:textId="77777777" w:rsidR="00F054D2" w:rsidRPr="00F054D2" w:rsidRDefault="00F054D2" w:rsidP="00F054D2">
      <w:pPr>
        <w:pStyle w:val="FP"/>
        <w:rPr>
          <w:i/>
          <w:iCs/>
          <w:lang w:eastAsia="en-US"/>
        </w:rPr>
      </w:pPr>
      <w:proofErr w:type="spellStart"/>
      <w:r w:rsidRPr="00F054D2">
        <w:rPr>
          <w:i/>
          <w:iCs/>
          <w:lang w:eastAsia="en-US"/>
        </w:rPr>
        <w:lastRenderedPageBreak/>
        <w:t>Xiaowan</w:t>
      </w:r>
      <w:proofErr w:type="spellEnd"/>
      <w:r w:rsidRPr="00F054D2">
        <w:rPr>
          <w:i/>
          <w:iCs/>
          <w:lang w:eastAsia="en-US"/>
        </w:rPr>
        <w:t xml:space="preserve">(vivo) objects to r00 and thinks r00 is not </w:t>
      </w:r>
      <w:proofErr w:type="spellStart"/>
      <w:r w:rsidRPr="00F054D2">
        <w:rPr>
          <w:i/>
          <w:iCs/>
          <w:lang w:eastAsia="en-US"/>
        </w:rPr>
        <w:t>exactWA</w:t>
      </w:r>
      <w:proofErr w:type="spellEnd"/>
    </w:p>
    <w:p w14:paraId="6D22B06D" w14:textId="77777777" w:rsidR="00F054D2" w:rsidRPr="00A3071B" w:rsidRDefault="00F054D2" w:rsidP="00F054D2">
      <w:pPr>
        <w:keepNext/>
        <w:keepLines/>
      </w:pPr>
      <w:r>
        <w:rPr>
          <w:b/>
        </w:rPr>
        <w:t>Discussion and conclusion:</w:t>
      </w:r>
    </w:p>
    <w:p w14:paraId="335E75CF" w14:textId="77777777" w:rsidR="00F054D2" w:rsidRDefault="00F054D2" w:rsidP="00F054D2">
      <w:pPr>
        <w:keepLines/>
        <w:rPr>
          <w:lang w:eastAsia="en-US"/>
        </w:rPr>
      </w:pPr>
      <w:r>
        <w:rPr>
          <w:lang w:eastAsia="en-US"/>
        </w:rPr>
        <w:t>Ericsson preferred the original version, Vivo asked to consider r.</w:t>
      </w:r>
    </w:p>
    <w:p w14:paraId="57644B2B" w14:textId="61AEDF1B" w:rsidR="00F054D2" w:rsidRPr="00EC06F9" w:rsidRDefault="00F054D2" w:rsidP="00F054D2">
      <w:pPr>
        <w:keepLines/>
        <w:rPr>
          <w:b/>
          <w:bCs/>
          <w:lang w:eastAsia="en-US"/>
        </w:rPr>
      </w:pPr>
      <w:r w:rsidRPr="00EC06F9">
        <w:rPr>
          <w:b/>
          <w:bCs/>
          <w:lang w:eastAsia="en-US"/>
        </w:rPr>
        <w:t>Support for r00:</w:t>
      </w:r>
      <w:r w:rsidRPr="00EC06F9">
        <w:rPr>
          <w:b/>
          <w:bCs/>
          <w:lang w:eastAsia="en-US"/>
        </w:rPr>
        <w:tab/>
        <w:t>10</w:t>
      </w:r>
    </w:p>
    <w:p w14:paraId="449DBE54" w14:textId="78E115A4" w:rsidR="00F054D2" w:rsidRPr="00EC06F9" w:rsidRDefault="00F054D2" w:rsidP="00F054D2">
      <w:pPr>
        <w:keepLines/>
        <w:rPr>
          <w:b/>
          <w:bCs/>
          <w:lang w:eastAsia="en-US"/>
        </w:rPr>
      </w:pPr>
      <w:r w:rsidRPr="00EC06F9">
        <w:rPr>
          <w:b/>
          <w:bCs/>
          <w:lang w:eastAsia="en-US"/>
        </w:rPr>
        <w:t>Object to r00:</w:t>
      </w:r>
      <w:r w:rsidRPr="00EC06F9">
        <w:rPr>
          <w:b/>
          <w:bCs/>
          <w:lang w:eastAsia="en-US"/>
        </w:rPr>
        <w:tab/>
      </w:r>
      <w:r w:rsidRPr="00EC06F9">
        <w:rPr>
          <w:b/>
          <w:bCs/>
          <w:lang w:eastAsia="en-US"/>
        </w:rPr>
        <w:tab/>
        <w:t>2</w:t>
      </w:r>
    </w:p>
    <w:p w14:paraId="11528526" w14:textId="2DFC2783" w:rsidR="00F054D2" w:rsidRDefault="00F054D2" w:rsidP="00F054D2">
      <w:pPr>
        <w:keepLines/>
        <w:rPr>
          <w:lang w:eastAsia="en-US"/>
        </w:rPr>
      </w:pPr>
      <w:r>
        <w:rPr>
          <w:lang w:eastAsia="en-US"/>
        </w:rPr>
        <w:t xml:space="preserve">r00 was </w:t>
      </w:r>
      <w:r w:rsidR="00E837DE" w:rsidRPr="00E837DE">
        <w:rPr>
          <w:color w:val="FF0000"/>
          <w:lang w:eastAsia="en-US"/>
        </w:rPr>
        <w:t>agreed</w:t>
      </w:r>
      <w:r>
        <w:rPr>
          <w:lang w:eastAsia="en-US"/>
        </w:rPr>
        <w:t xml:space="preserve"> with</w:t>
      </w:r>
      <w:r w:rsidRPr="00F054D2">
        <w:rPr>
          <w:b/>
          <w:bCs/>
          <w:color w:val="FF0000"/>
          <w:lang w:eastAsia="en-US"/>
        </w:rPr>
        <w:t xml:space="preserve"> 2 objections</w:t>
      </w:r>
      <w:r w:rsidR="00E837DE">
        <w:rPr>
          <w:b/>
          <w:bCs/>
          <w:color w:val="FF0000"/>
          <w:lang w:eastAsia="en-US"/>
        </w:rPr>
        <w:t>,</w:t>
      </w:r>
      <w:r w:rsidRPr="00F054D2">
        <w:rPr>
          <w:b/>
          <w:bCs/>
          <w:color w:val="FF0000"/>
          <w:lang w:eastAsia="en-US"/>
        </w:rPr>
        <w:t xml:space="preserve"> from Vivo and Xiaomi.</w:t>
      </w:r>
      <w:r>
        <w:rPr>
          <w:lang w:eastAsia="en-US"/>
        </w:rPr>
        <w:t xml:space="preserve"> </w:t>
      </w:r>
      <w:r w:rsidRPr="00F054D2">
        <w:rPr>
          <w:rFonts w:cs="Arial"/>
          <w:color w:val="0000FF"/>
          <w:szCs w:val="16"/>
          <w:lang w:eastAsia="en-US"/>
        </w:rPr>
        <w:t>TD S2</w:t>
      </w:r>
      <w:r w:rsidRPr="00F054D2">
        <w:rPr>
          <w:rFonts w:cs="Arial"/>
          <w:color w:val="0000FF"/>
          <w:szCs w:val="16"/>
          <w:lang w:eastAsia="en-US"/>
        </w:rPr>
        <w:noBreakHyphen/>
        <w:t>200</w:t>
      </w:r>
      <w:r w:rsidR="00E837DE">
        <w:rPr>
          <w:rFonts w:cs="Arial"/>
          <w:color w:val="0000FF"/>
          <w:szCs w:val="16"/>
          <w:lang w:eastAsia="en-US"/>
        </w:rPr>
        <w:t>8467</w:t>
      </w:r>
      <w:r w:rsidR="00E837DE" w:rsidRPr="00E837DE">
        <w:t xml:space="preserve"> </w:t>
      </w:r>
      <w:r>
        <w:t xml:space="preserve">was </w:t>
      </w:r>
      <w:r>
        <w:rPr>
          <w:color w:val="FF0000"/>
        </w:rPr>
        <w:t>approved</w:t>
      </w:r>
      <w:r>
        <w:t>.</w:t>
      </w:r>
    </w:p>
    <w:p w14:paraId="7C79B161" w14:textId="77777777" w:rsidR="00F054D2" w:rsidRDefault="00F054D2" w:rsidP="00F054D2">
      <w:pPr>
        <w:keepNext/>
        <w:keepLines/>
        <w:pBdr>
          <w:top w:val="single" w:sz="4" w:space="1" w:color="auto"/>
        </w:pBdr>
        <w:rPr>
          <w:lang w:eastAsia="en-US"/>
        </w:rPr>
      </w:pPr>
      <w:r>
        <w:rPr>
          <w:color w:val="0000FF"/>
          <w:lang w:eastAsia="en-US"/>
        </w:rPr>
        <w:t>TD S2</w:t>
      </w:r>
      <w:r>
        <w:rPr>
          <w:color w:val="0000FF"/>
          <w:lang w:eastAsia="en-US"/>
        </w:rPr>
        <w:noBreakHyphen/>
        <w:t>2008739</w:t>
      </w:r>
      <w:r>
        <w:rPr>
          <w:lang w:eastAsia="en-US"/>
        </w:rPr>
        <w:t xml:space="preserve"> (P-CR) KI #4, conclusion update. (Source: Alibaba Group)</w:t>
      </w:r>
    </w:p>
    <w:p w14:paraId="6396E19A" w14:textId="77777777" w:rsidR="00F054D2" w:rsidRPr="00F054D2" w:rsidRDefault="00F054D2" w:rsidP="00F054D2">
      <w:pPr>
        <w:pStyle w:val="FP"/>
        <w:keepNext/>
        <w:rPr>
          <w:b/>
          <w:bCs/>
          <w:i/>
          <w:iCs/>
          <w:lang w:eastAsia="en-US"/>
        </w:rPr>
      </w:pPr>
      <w:r w:rsidRPr="00F054D2">
        <w:rPr>
          <w:b/>
          <w:bCs/>
          <w:i/>
          <w:iCs/>
          <w:lang w:eastAsia="en-US"/>
        </w:rPr>
        <w:t>e-mail comments:</w:t>
      </w:r>
    </w:p>
    <w:p w14:paraId="2E59CB74" w14:textId="77777777" w:rsidR="00F054D2" w:rsidRPr="00F054D2" w:rsidRDefault="00F054D2" w:rsidP="00F054D2">
      <w:pPr>
        <w:pStyle w:val="FP"/>
        <w:rPr>
          <w:i/>
          <w:iCs/>
          <w:lang w:eastAsia="en-US"/>
        </w:rPr>
      </w:pPr>
      <w:r w:rsidRPr="00F054D2">
        <w:rPr>
          <w:i/>
          <w:iCs/>
          <w:lang w:eastAsia="en-US"/>
        </w:rPr>
        <w:t>Haris (Qualcomm) provides r01</w:t>
      </w:r>
    </w:p>
    <w:p w14:paraId="45DEFA4E" w14:textId="77777777" w:rsidR="00F054D2" w:rsidRPr="00F054D2" w:rsidRDefault="00F054D2" w:rsidP="00F054D2">
      <w:pPr>
        <w:pStyle w:val="FP"/>
        <w:rPr>
          <w:i/>
          <w:iCs/>
          <w:lang w:eastAsia="en-US"/>
        </w:rPr>
      </w:pPr>
      <w:r w:rsidRPr="00F054D2">
        <w:rPr>
          <w:i/>
          <w:iCs/>
          <w:lang w:eastAsia="en-US"/>
        </w:rPr>
        <w:t>Rainer (Nokia) asks for clarification.</w:t>
      </w:r>
    </w:p>
    <w:p w14:paraId="16356206" w14:textId="77777777" w:rsidR="00F054D2" w:rsidRPr="00F054D2" w:rsidRDefault="00F054D2" w:rsidP="00F054D2">
      <w:pPr>
        <w:pStyle w:val="FP"/>
        <w:rPr>
          <w:i/>
          <w:iCs/>
          <w:lang w:eastAsia="en-US"/>
        </w:rPr>
      </w:pPr>
      <w:r w:rsidRPr="00F054D2">
        <w:rPr>
          <w:i/>
          <w:iCs/>
          <w:lang w:eastAsia="en-US"/>
        </w:rPr>
        <w:t>Xiaobo Yu (Alibaba) replies to Haris</w:t>
      </w:r>
    </w:p>
    <w:p w14:paraId="18FE31EF" w14:textId="77777777" w:rsidR="00F054D2" w:rsidRPr="00F054D2" w:rsidRDefault="00F054D2" w:rsidP="00F054D2">
      <w:pPr>
        <w:pStyle w:val="FP"/>
        <w:rPr>
          <w:i/>
          <w:iCs/>
          <w:lang w:eastAsia="en-US"/>
        </w:rPr>
      </w:pPr>
      <w:r w:rsidRPr="00F054D2">
        <w:rPr>
          <w:i/>
          <w:iCs/>
          <w:lang w:eastAsia="en-US"/>
        </w:rPr>
        <w:t>Xiaobo Yu (Alibaba) replies to Rainer and provide r02</w:t>
      </w:r>
    </w:p>
    <w:p w14:paraId="6ACE68AD" w14:textId="77777777" w:rsidR="00F054D2" w:rsidRPr="00F054D2" w:rsidRDefault="00F054D2" w:rsidP="00F054D2">
      <w:pPr>
        <w:pStyle w:val="FP"/>
        <w:rPr>
          <w:i/>
          <w:iCs/>
          <w:lang w:eastAsia="en-US"/>
        </w:rPr>
      </w:pPr>
      <w:r w:rsidRPr="00F054D2">
        <w:rPr>
          <w:i/>
          <w:iCs/>
          <w:lang w:eastAsia="en-US"/>
        </w:rPr>
        <w:t>Fei (OPPO) asks clarification in the first change in r02.</w:t>
      </w:r>
    </w:p>
    <w:p w14:paraId="0B92A04C" w14:textId="77777777" w:rsidR="00F054D2" w:rsidRPr="00F054D2" w:rsidRDefault="00F054D2" w:rsidP="00F054D2">
      <w:pPr>
        <w:pStyle w:val="FP"/>
        <w:rPr>
          <w:i/>
          <w:iCs/>
          <w:lang w:eastAsia="en-US"/>
        </w:rPr>
      </w:pPr>
      <w:r w:rsidRPr="00F054D2">
        <w:rPr>
          <w:i/>
          <w:iCs/>
          <w:lang w:eastAsia="en-US"/>
        </w:rPr>
        <w:t>Xiaobo Yu (Alibaba) replies to Fei</w:t>
      </w:r>
    </w:p>
    <w:p w14:paraId="131C495F" w14:textId="77777777" w:rsidR="00F054D2" w:rsidRPr="00F054D2" w:rsidRDefault="00F054D2" w:rsidP="00F054D2">
      <w:pPr>
        <w:pStyle w:val="FP"/>
        <w:rPr>
          <w:i/>
          <w:iCs/>
          <w:lang w:eastAsia="en-US"/>
        </w:rPr>
      </w:pPr>
      <w:r w:rsidRPr="00F054D2">
        <w:rPr>
          <w:i/>
          <w:iCs/>
          <w:lang w:eastAsia="en-US"/>
        </w:rPr>
        <w:t xml:space="preserve">Chia-Lin (MediaTek) provides the </w:t>
      </w:r>
      <w:proofErr w:type="spellStart"/>
      <w:r w:rsidRPr="00F054D2">
        <w:rPr>
          <w:i/>
          <w:iCs/>
          <w:lang w:eastAsia="en-US"/>
        </w:rPr>
        <w:t>commetns</w:t>
      </w:r>
      <w:proofErr w:type="spellEnd"/>
    </w:p>
    <w:p w14:paraId="3F37791C" w14:textId="77777777" w:rsidR="00F054D2" w:rsidRPr="00F054D2" w:rsidRDefault="00F054D2" w:rsidP="00F054D2">
      <w:pPr>
        <w:pStyle w:val="FP"/>
        <w:rPr>
          <w:i/>
          <w:iCs/>
          <w:lang w:eastAsia="en-US"/>
        </w:rPr>
      </w:pPr>
      <w:r w:rsidRPr="00F054D2">
        <w:rPr>
          <w:i/>
          <w:iCs/>
          <w:lang w:eastAsia="en-US"/>
        </w:rPr>
        <w:t>Haris (Qualcomm) cannot agree to r0 or r2</w:t>
      </w:r>
    </w:p>
    <w:p w14:paraId="4E2DF878" w14:textId="77777777" w:rsidR="00F054D2" w:rsidRPr="00F054D2" w:rsidRDefault="00F054D2" w:rsidP="00F054D2">
      <w:pPr>
        <w:pStyle w:val="FP"/>
        <w:rPr>
          <w:i/>
          <w:iCs/>
          <w:lang w:eastAsia="en-US"/>
        </w:rPr>
      </w:pPr>
      <w:proofErr w:type="spellStart"/>
      <w:r w:rsidRPr="00F054D2">
        <w:rPr>
          <w:i/>
          <w:iCs/>
          <w:lang w:eastAsia="en-US"/>
        </w:rPr>
        <w:t>Hualin</w:t>
      </w:r>
      <w:proofErr w:type="spellEnd"/>
      <w:r w:rsidRPr="00F054D2">
        <w:rPr>
          <w:i/>
          <w:iCs/>
          <w:lang w:eastAsia="en-US"/>
        </w:rPr>
        <w:t>(Huawei) comments.</w:t>
      </w:r>
    </w:p>
    <w:p w14:paraId="54A1F081" w14:textId="77777777" w:rsidR="00F054D2" w:rsidRPr="00F054D2" w:rsidRDefault="00F054D2" w:rsidP="00F054D2">
      <w:pPr>
        <w:pStyle w:val="FP"/>
        <w:rPr>
          <w:i/>
          <w:iCs/>
          <w:lang w:eastAsia="en-US"/>
        </w:rPr>
      </w:pPr>
      <w:r w:rsidRPr="00F054D2">
        <w:rPr>
          <w:i/>
          <w:iCs/>
          <w:lang w:eastAsia="en-US"/>
        </w:rPr>
        <w:t>Peter Hedman (Ericsson) proposes to note the P-CR.</w:t>
      </w:r>
    </w:p>
    <w:p w14:paraId="639467B1" w14:textId="77777777" w:rsidR="00F054D2" w:rsidRPr="00F054D2" w:rsidRDefault="00F054D2" w:rsidP="00F054D2">
      <w:pPr>
        <w:pStyle w:val="FP"/>
        <w:rPr>
          <w:i/>
          <w:iCs/>
          <w:lang w:eastAsia="en-US"/>
        </w:rPr>
      </w:pPr>
      <w:r w:rsidRPr="00F054D2">
        <w:rPr>
          <w:i/>
          <w:iCs/>
          <w:lang w:eastAsia="en-US"/>
        </w:rPr>
        <w:t xml:space="preserve">Xiaobo Yu (Alibaba) provides r04 and replies to </w:t>
      </w:r>
      <w:proofErr w:type="spellStart"/>
      <w:r w:rsidRPr="00F054D2">
        <w:rPr>
          <w:i/>
          <w:iCs/>
          <w:lang w:eastAsia="en-US"/>
        </w:rPr>
        <w:t>Hualin</w:t>
      </w:r>
      <w:proofErr w:type="spellEnd"/>
      <w:r w:rsidRPr="00F054D2">
        <w:rPr>
          <w:i/>
          <w:iCs/>
          <w:lang w:eastAsia="en-US"/>
        </w:rPr>
        <w:t>(Huawei) and Peter(Ericsson).</w:t>
      </w:r>
    </w:p>
    <w:p w14:paraId="4F5AE18B" w14:textId="77777777" w:rsidR="00F054D2" w:rsidRPr="00F054D2" w:rsidRDefault="00F054D2" w:rsidP="00F054D2">
      <w:pPr>
        <w:pStyle w:val="FP"/>
        <w:rPr>
          <w:i/>
          <w:iCs/>
          <w:lang w:eastAsia="en-US"/>
        </w:rPr>
      </w:pPr>
      <w:r w:rsidRPr="00F054D2">
        <w:rPr>
          <w:i/>
          <w:iCs/>
          <w:lang w:eastAsia="en-US"/>
        </w:rPr>
        <w:t>Peter Hedman (Ericsson) provides r05</w:t>
      </w:r>
    </w:p>
    <w:p w14:paraId="6C8B6F14" w14:textId="77777777" w:rsidR="00F054D2" w:rsidRPr="00F054D2" w:rsidRDefault="00F054D2" w:rsidP="00F054D2">
      <w:pPr>
        <w:pStyle w:val="FP"/>
        <w:rPr>
          <w:i/>
          <w:iCs/>
          <w:lang w:eastAsia="en-US"/>
        </w:rPr>
      </w:pPr>
      <w:r w:rsidRPr="00F054D2">
        <w:rPr>
          <w:i/>
          <w:iCs/>
          <w:lang w:eastAsia="en-US"/>
        </w:rPr>
        <w:t>Xiaobo Yu (Alibaba) replies to Peter and asks to consider r04 for approval</w:t>
      </w:r>
    </w:p>
    <w:p w14:paraId="3C314D73" w14:textId="77777777" w:rsidR="00F054D2" w:rsidRPr="00F054D2" w:rsidRDefault="00F054D2" w:rsidP="00F054D2">
      <w:pPr>
        <w:pStyle w:val="FP"/>
        <w:rPr>
          <w:i/>
          <w:iCs/>
          <w:lang w:eastAsia="en-US"/>
        </w:rPr>
      </w:pPr>
      <w:r w:rsidRPr="00F054D2">
        <w:rPr>
          <w:i/>
          <w:iCs/>
          <w:lang w:eastAsia="en-US"/>
        </w:rPr>
        <w:t xml:space="preserve">Xiaobo Yu(Alibaba) replies to </w:t>
      </w:r>
      <w:proofErr w:type="spellStart"/>
      <w:r w:rsidRPr="00F054D2">
        <w:rPr>
          <w:i/>
          <w:iCs/>
          <w:lang w:eastAsia="en-US"/>
        </w:rPr>
        <w:t>Hualin</w:t>
      </w:r>
      <w:proofErr w:type="spellEnd"/>
      <w:r w:rsidRPr="00F054D2">
        <w:rPr>
          <w:i/>
          <w:iCs/>
          <w:lang w:eastAsia="en-US"/>
        </w:rPr>
        <w:t>.</w:t>
      </w:r>
    </w:p>
    <w:p w14:paraId="4A74FFEE" w14:textId="77777777" w:rsidR="00F054D2" w:rsidRPr="00F054D2" w:rsidRDefault="00F054D2" w:rsidP="00F054D2">
      <w:pPr>
        <w:pStyle w:val="FP"/>
        <w:rPr>
          <w:i/>
          <w:iCs/>
          <w:lang w:eastAsia="en-US"/>
        </w:rPr>
      </w:pPr>
      <w:r w:rsidRPr="00F054D2">
        <w:rPr>
          <w:i/>
          <w:iCs/>
          <w:lang w:eastAsia="en-US"/>
        </w:rPr>
        <w:t>==== Revisions Deadline ====</w:t>
      </w:r>
    </w:p>
    <w:p w14:paraId="058B2E6C" w14:textId="77777777" w:rsidR="00F054D2" w:rsidRPr="00F054D2" w:rsidRDefault="00F054D2" w:rsidP="00F054D2">
      <w:pPr>
        <w:pStyle w:val="FP"/>
        <w:rPr>
          <w:i/>
          <w:iCs/>
          <w:lang w:eastAsia="en-US"/>
        </w:rPr>
      </w:pPr>
      <w:r w:rsidRPr="00F054D2">
        <w:rPr>
          <w:i/>
          <w:iCs/>
          <w:lang w:eastAsia="en-US"/>
        </w:rPr>
        <w:t>Xiaobo Yu(Alibaba) Objects to r05 and can accept r04.</w:t>
      </w:r>
    </w:p>
    <w:p w14:paraId="47809A5C" w14:textId="77777777" w:rsidR="00F054D2" w:rsidRPr="00F054D2" w:rsidRDefault="00F054D2" w:rsidP="00F054D2">
      <w:pPr>
        <w:pStyle w:val="FP"/>
        <w:rPr>
          <w:i/>
          <w:iCs/>
          <w:lang w:eastAsia="en-US"/>
        </w:rPr>
      </w:pPr>
      <w:r w:rsidRPr="00F054D2">
        <w:rPr>
          <w:i/>
          <w:iCs/>
          <w:lang w:eastAsia="en-US"/>
        </w:rPr>
        <w:t>Josep (DT) supports Peter's (Ericsson) approach with r05.</w:t>
      </w:r>
    </w:p>
    <w:p w14:paraId="2BAE8CF2" w14:textId="77777777" w:rsidR="00F054D2" w:rsidRPr="00F054D2" w:rsidRDefault="00F054D2" w:rsidP="00F054D2">
      <w:pPr>
        <w:pStyle w:val="FP"/>
        <w:rPr>
          <w:i/>
          <w:iCs/>
          <w:lang w:eastAsia="en-US"/>
        </w:rPr>
      </w:pPr>
      <w:r w:rsidRPr="00F054D2">
        <w:rPr>
          <w:i/>
          <w:iCs/>
          <w:lang w:eastAsia="en-US"/>
        </w:rPr>
        <w:t xml:space="preserve">Haris (Qualcomm) proposes to note the </w:t>
      </w:r>
      <w:proofErr w:type="spellStart"/>
      <w:r w:rsidRPr="00F054D2">
        <w:rPr>
          <w:i/>
          <w:iCs/>
          <w:lang w:eastAsia="en-US"/>
        </w:rPr>
        <w:t>pCR</w:t>
      </w:r>
      <w:proofErr w:type="spellEnd"/>
      <w:r w:rsidRPr="00F054D2">
        <w:rPr>
          <w:i/>
          <w:iCs/>
          <w:lang w:eastAsia="en-US"/>
        </w:rPr>
        <w:t>, since no revisions are useful</w:t>
      </w:r>
    </w:p>
    <w:p w14:paraId="6261EB5D" w14:textId="77777777" w:rsidR="00F054D2" w:rsidRPr="00F054D2" w:rsidRDefault="00F054D2" w:rsidP="00F054D2">
      <w:pPr>
        <w:pStyle w:val="FP"/>
        <w:rPr>
          <w:i/>
          <w:iCs/>
          <w:lang w:eastAsia="en-US"/>
        </w:rPr>
      </w:pPr>
      <w:r w:rsidRPr="00F054D2">
        <w:rPr>
          <w:i/>
          <w:iCs/>
          <w:lang w:eastAsia="en-US"/>
        </w:rPr>
        <w:t>Xiaobo Yu (Alibaba) provides r06 and proposes to consider r06 in CC#3</w:t>
      </w:r>
    </w:p>
    <w:p w14:paraId="618F4B9D" w14:textId="77777777" w:rsidR="00F054D2" w:rsidRPr="00F054D2" w:rsidRDefault="00F054D2" w:rsidP="00F054D2">
      <w:pPr>
        <w:pStyle w:val="FP"/>
        <w:rPr>
          <w:i/>
          <w:iCs/>
          <w:lang w:eastAsia="en-US"/>
        </w:rPr>
      </w:pPr>
      <w:r w:rsidRPr="00F054D2">
        <w:rPr>
          <w:i/>
          <w:iCs/>
          <w:lang w:eastAsia="en-US"/>
        </w:rPr>
        <w:t>Xiaobo Yu (Alibaba) provides link for r06</w:t>
      </w:r>
    </w:p>
    <w:p w14:paraId="5154B767" w14:textId="77777777" w:rsidR="00F054D2" w:rsidRPr="00F054D2" w:rsidRDefault="00F054D2" w:rsidP="00F054D2">
      <w:pPr>
        <w:pStyle w:val="FP"/>
        <w:rPr>
          <w:i/>
          <w:iCs/>
          <w:lang w:eastAsia="en-US"/>
        </w:rPr>
      </w:pPr>
      <w:r w:rsidRPr="00F054D2">
        <w:rPr>
          <w:i/>
          <w:iCs/>
          <w:lang w:eastAsia="en-US"/>
        </w:rPr>
        <w:t>Rainer (Nokia) proposes to note the paper.</w:t>
      </w:r>
    </w:p>
    <w:p w14:paraId="3A0CBD70" w14:textId="77777777" w:rsidR="00F054D2" w:rsidRPr="00F054D2" w:rsidRDefault="00F054D2" w:rsidP="00F054D2">
      <w:pPr>
        <w:pStyle w:val="FP"/>
        <w:rPr>
          <w:i/>
          <w:iCs/>
          <w:lang w:eastAsia="en-US"/>
        </w:rPr>
      </w:pPr>
      <w:r w:rsidRPr="00F054D2">
        <w:rPr>
          <w:i/>
          <w:iCs/>
          <w:lang w:eastAsia="en-US"/>
        </w:rPr>
        <w:t>==== Final Comments Deadline ====</w:t>
      </w:r>
    </w:p>
    <w:p w14:paraId="15CC556C" w14:textId="77777777" w:rsidR="00F054D2" w:rsidRPr="00F054D2" w:rsidRDefault="00F054D2" w:rsidP="00F054D2">
      <w:pPr>
        <w:pStyle w:val="FP"/>
        <w:rPr>
          <w:i/>
          <w:iCs/>
          <w:lang w:eastAsia="en-US"/>
        </w:rPr>
      </w:pPr>
      <w:r w:rsidRPr="00F054D2">
        <w:rPr>
          <w:i/>
          <w:iCs/>
          <w:lang w:eastAsia="en-US"/>
        </w:rPr>
        <w:t>Xiaobo Yu (Alibaba) replies to Rainer.</w:t>
      </w:r>
    </w:p>
    <w:p w14:paraId="5AF5BAA4" w14:textId="77777777" w:rsidR="00F054D2" w:rsidRPr="00A3071B" w:rsidRDefault="00F054D2" w:rsidP="00F054D2">
      <w:pPr>
        <w:keepNext/>
        <w:keepLines/>
      </w:pPr>
      <w:r>
        <w:rPr>
          <w:b/>
        </w:rPr>
        <w:t>Discussion and conclusion:</w:t>
      </w:r>
    </w:p>
    <w:p w14:paraId="65D0559E" w14:textId="7ADBA783" w:rsidR="00F054D2" w:rsidRDefault="00F054D2" w:rsidP="00F054D2">
      <w:pPr>
        <w:keepLines/>
        <w:rPr>
          <w:lang w:eastAsia="en-US"/>
        </w:rPr>
      </w:pPr>
      <w:r>
        <w:rPr>
          <w:lang w:eastAsia="en-US"/>
        </w:rPr>
        <w:t xml:space="preserve">r06 was considered. Huawei objected to r06. Alibaba commented that a correct r06 was in the revisions folder. The editor's note should be rephrased that it is up to SA WG3 to evaluate the security aspects. r06 was agreed and revised to </w:t>
      </w:r>
      <w:r w:rsidRPr="00F054D2">
        <w:rPr>
          <w:rFonts w:cs="Arial"/>
          <w:color w:val="0000FF"/>
          <w:szCs w:val="16"/>
          <w:lang w:eastAsia="en-US"/>
        </w:rPr>
        <w:t>TD S2</w:t>
      </w:r>
      <w:r w:rsidRPr="00F054D2">
        <w:rPr>
          <w:rFonts w:cs="Arial"/>
          <w:color w:val="0000FF"/>
          <w:szCs w:val="16"/>
          <w:lang w:eastAsia="en-US"/>
        </w:rPr>
        <w:noBreakHyphen/>
        <w:t>200</w:t>
      </w:r>
      <w:r>
        <w:rPr>
          <w:rFonts w:cs="Arial"/>
          <w:color w:val="0000FF"/>
          <w:szCs w:val="16"/>
          <w:lang w:eastAsia="en-US"/>
        </w:rPr>
        <w:t>9198</w:t>
      </w:r>
      <w:r>
        <w:t xml:space="preserve">, which was </w:t>
      </w:r>
      <w:r>
        <w:rPr>
          <w:color w:val="FF0000"/>
        </w:rPr>
        <w:t>approved</w:t>
      </w:r>
      <w:r>
        <w:t>.</w:t>
      </w:r>
    </w:p>
    <w:p w14:paraId="24203020" w14:textId="77777777" w:rsidR="00F054D2" w:rsidRDefault="00F054D2" w:rsidP="00F054D2">
      <w:pPr>
        <w:keepNext/>
        <w:keepLines/>
        <w:pBdr>
          <w:top w:val="single" w:sz="4" w:space="1" w:color="auto"/>
        </w:pBdr>
        <w:rPr>
          <w:lang w:eastAsia="en-US"/>
        </w:rPr>
      </w:pPr>
      <w:r>
        <w:rPr>
          <w:color w:val="0000FF"/>
          <w:lang w:eastAsia="en-US"/>
        </w:rPr>
        <w:t>TD S2</w:t>
      </w:r>
      <w:r>
        <w:rPr>
          <w:color w:val="0000FF"/>
          <w:lang w:eastAsia="en-US"/>
        </w:rPr>
        <w:noBreakHyphen/>
        <w:t>2009024</w:t>
      </w:r>
      <w:r>
        <w:rPr>
          <w:lang w:eastAsia="en-US"/>
        </w:rPr>
        <w:t xml:space="preserve"> (P-CR) KI #4, Remote provisioning SNPN conclusion update . (Source: Intel)</w:t>
      </w:r>
    </w:p>
    <w:p w14:paraId="01E2FA58" w14:textId="77777777" w:rsidR="00F054D2" w:rsidRPr="00F054D2" w:rsidRDefault="00F054D2" w:rsidP="00F054D2">
      <w:pPr>
        <w:pStyle w:val="FP"/>
        <w:keepNext/>
        <w:rPr>
          <w:b/>
          <w:bCs/>
          <w:i/>
          <w:iCs/>
          <w:lang w:eastAsia="en-US"/>
        </w:rPr>
      </w:pPr>
      <w:r w:rsidRPr="00F054D2">
        <w:rPr>
          <w:b/>
          <w:bCs/>
          <w:i/>
          <w:iCs/>
          <w:lang w:eastAsia="en-US"/>
        </w:rPr>
        <w:t>e-mail comments:</w:t>
      </w:r>
    </w:p>
    <w:p w14:paraId="7BAAB6B7"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(vivo) provides comments.</w:t>
      </w:r>
    </w:p>
    <w:p w14:paraId="5F3085E3" w14:textId="77777777" w:rsidR="00F054D2" w:rsidRPr="00F054D2" w:rsidRDefault="00F054D2" w:rsidP="00F054D2">
      <w:pPr>
        <w:pStyle w:val="FP"/>
        <w:rPr>
          <w:i/>
          <w:iCs/>
          <w:lang w:eastAsia="en-US"/>
        </w:rPr>
      </w:pPr>
      <w:r w:rsidRPr="00F054D2">
        <w:rPr>
          <w:i/>
          <w:iCs/>
          <w:lang w:eastAsia="en-US"/>
        </w:rPr>
        <w:t xml:space="preserve">Haris (Qualcomm) disagrees with the proposal in the </w:t>
      </w:r>
      <w:proofErr w:type="spellStart"/>
      <w:r w:rsidRPr="00F054D2">
        <w:rPr>
          <w:i/>
          <w:iCs/>
          <w:lang w:eastAsia="en-US"/>
        </w:rPr>
        <w:t>pCR</w:t>
      </w:r>
      <w:proofErr w:type="spellEnd"/>
      <w:r w:rsidRPr="00F054D2">
        <w:rPr>
          <w:i/>
          <w:iCs/>
          <w:lang w:eastAsia="en-US"/>
        </w:rPr>
        <w:t xml:space="preserve"> and asks for clarification</w:t>
      </w:r>
    </w:p>
    <w:p w14:paraId="638D4C86" w14:textId="77777777" w:rsidR="00F054D2" w:rsidRPr="00F054D2" w:rsidRDefault="00F054D2" w:rsidP="00F054D2">
      <w:pPr>
        <w:pStyle w:val="FP"/>
        <w:rPr>
          <w:i/>
          <w:iCs/>
          <w:lang w:eastAsia="en-US"/>
        </w:rPr>
      </w:pPr>
      <w:proofErr w:type="spellStart"/>
      <w:r w:rsidRPr="00F054D2">
        <w:rPr>
          <w:i/>
          <w:iCs/>
          <w:lang w:eastAsia="en-US"/>
        </w:rPr>
        <w:t>Megha</w:t>
      </w:r>
      <w:proofErr w:type="spellEnd"/>
      <w:r w:rsidRPr="00F054D2">
        <w:rPr>
          <w:i/>
          <w:iCs/>
          <w:lang w:eastAsia="en-US"/>
        </w:rPr>
        <w:t xml:space="preserve"> (Intel) responds to Haris (Qualcomm)</w:t>
      </w:r>
    </w:p>
    <w:p w14:paraId="3EBDA292" w14:textId="77777777" w:rsidR="00F054D2" w:rsidRPr="00F054D2" w:rsidRDefault="00F054D2" w:rsidP="00F054D2">
      <w:pPr>
        <w:pStyle w:val="FP"/>
        <w:rPr>
          <w:i/>
          <w:iCs/>
          <w:lang w:eastAsia="en-US"/>
        </w:rPr>
      </w:pPr>
      <w:r w:rsidRPr="00F054D2">
        <w:rPr>
          <w:i/>
          <w:iCs/>
          <w:lang w:eastAsia="en-US"/>
        </w:rPr>
        <w:t>Fei (OPPO) comments.</w:t>
      </w:r>
    </w:p>
    <w:p w14:paraId="0C12987A" w14:textId="77777777" w:rsidR="00F054D2" w:rsidRPr="00F054D2" w:rsidRDefault="00F054D2" w:rsidP="00F054D2">
      <w:pPr>
        <w:pStyle w:val="FP"/>
        <w:rPr>
          <w:i/>
          <w:iCs/>
          <w:lang w:eastAsia="en-US"/>
        </w:rPr>
      </w:pPr>
      <w:r w:rsidRPr="00F054D2">
        <w:rPr>
          <w:i/>
          <w:iCs/>
          <w:lang w:eastAsia="en-US"/>
        </w:rPr>
        <w:t xml:space="preserve">Antoine (Orange) disagrees with the </w:t>
      </w:r>
      <w:proofErr w:type="spellStart"/>
      <w:r w:rsidRPr="00F054D2">
        <w:rPr>
          <w:i/>
          <w:iCs/>
          <w:lang w:eastAsia="en-US"/>
        </w:rPr>
        <w:t>pCR</w:t>
      </w:r>
      <w:proofErr w:type="spellEnd"/>
      <w:r w:rsidRPr="00F054D2">
        <w:rPr>
          <w:i/>
          <w:iCs/>
          <w:lang w:eastAsia="en-US"/>
        </w:rPr>
        <w:t>.</w:t>
      </w:r>
    </w:p>
    <w:p w14:paraId="40704734" w14:textId="77777777" w:rsidR="00F054D2" w:rsidRPr="00F054D2" w:rsidRDefault="00F054D2" w:rsidP="00F054D2">
      <w:pPr>
        <w:pStyle w:val="FP"/>
        <w:rPr>
          <w:i/>
          <w:iCs/>
          <w:lang w:eastAsia="en-US"/>
        </w:rPr>
      </w:pPr>
      <w:proofErr w:type="spellStart"/>
      <w:r w:rsidRPr="00F054D2">
        <w:rPr>
          <w:i/>
          <w:iCs/>
          <w:lang w:eastAsia="en-US"/>
        </w:rPr>
        <w:t>Hualin</w:t>
      </w:r>
      <w:proofErr w:type="spellEnd"/>
      <w:r w:rsidRPr="00F054D2">
        <w:rPr>
          <w:i/>
          <w:iCs/>
          <w:lang w:eastAsia="en-US"/>
        </w:rPr>
        <w:t>(Huawei) disagree with the PCR.</w:t>
      </w:r>
    </w:p>
    <w:p w14:paraId="2E68694A" w14:textId="77777777" w:rsidR="00F054D2" w:rsidRPr="00F054D2" w:rsidRDefault="00F054D2" w:rsidP="00F054D2">
      <w:pPr>
        <w:pStyle w:val="FP"/>
        <w:rPr>
          <w:i/>
          <w:iCs/>
          <w:lang w:eastAsia="en-US"/>
        </w:rPr>
      </w:pPr>
      <w:r w:rsidRPr="00F054D2">
        <w:rPr>
          <w:i/>
          <w:iCs/>
          <w:lang w:eastAsia="en-US"/>
        </w:rPr>
        <w:t>Peter Hedman (Ericsson) proposes to note the P-CR based on all comments.</w:t>
      </w:r>
    </w:p>
    <w:p w14:paraId="769BF5B9" w14:textId="77777777" w:rsidR="00F054D2" w:rsidRPr="00F054D2" w:rsidRDefault="00F054D2" w:rsidP="00F054D2">
      <w:pPr>
        <w:pStyle w:val="FP"/>
        <w:rPr>
          <w:i/>
          <w:iCs/>
          <w:lang w:eastAsia="en-US"/>
        </w:rPr>
      </w:pPr>
      <w:proofErr w:type="spellStart"/>
      <w:r w:rsidRPr="00F054D2">
        <w:rPr>
          <w:i/>
          <w:iCs/>
          <w:lang w:eastAsia="en-US"/>
        </w:rPr>
        <w:t>Megha</w:t>
      </w:r>
      <w:proofErr w:type="spellEnd"/>
      <w:r w:rsidRPr="00F054D2">
        <w:rPr>
          <w:i/>
          <w:iCs/>
          <w:lang w:eastAsia="en-US"/>
        </w:rPr>
        <w:t xml:space="preserve"> (Intel) provides comments and r01</w:t>
      </w:r>
    </w:p>
    <w:p w14:paraId="582EC31A"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 xml:space="preserve">(vivo) replies to </w:t>
      </w:r>
      <w:proofErr w:type="spellStart"/>
      <w:r w:rsidRPr="00F054D2">
        <w:rPr>
          <w:i/>
          <w:iCs/>
          <w:lang w:eastAsia="en-US"/>
        </w:rPr>
        <w:t>Megha</w:t>
      </w:r>
      <w:proofErr w:type="spellEnd"/>
      <w:r w:rsidRPr="00F054D2">
        <w:rPr>
          <w:i/>
          <w:iCs/>
          <w:lang w:eastAsia="en-US"/>
        </w:rPr>
        <w:t xml:space="preserve"> (Intel)</w:t>
      </w:r>
    </w:p>
    <w:p w14:paraId="14FF90E4" w14:textId="77777777" w:rsidR="00F054D2" w:rsidRPr="00F054D2" w:rsidRDefault="00F054D2" w:rsidP="00F054D2">
      <w:pPr>
        <w:pStyle w:val="FP"/>
        <w:rPr>
          <w:i/>
          <w:iCs/>
          <w:lang w:eastAsia="en-US"/>
        </w:rPr>
      </w:pPr>
      <w:proofErr w:type="spellStart"/>
      <w:r w:rsidRPr="00F054D2">
        <w:rPr>
          <w:i/>
          <w:iCs/>
          <w:lang w:eastAsia="en-US"/>
        </w:rPr>
        <w:t>Megha</w:t>
      </w:r>
      <w:proofErr w:type="spellEnd"/>
      <w:r w:rsidRPr="00F054D2">
        <w:rPr>
          <w:i/>
          <w:iCs/>
          <w:lang w:eastAsia="en-US"/>
        </w:rPr>
        <w:t xml:space="preserve"> (Intel) replies to </w:t>
      </w:r>
      <w:proofErr w:type="spellStart"/>
      <w:r w:rsidRPr="00F054D2">
        <w:rPr>
          <w:i/>
          <w:iCs/>
          <w:lang w:eastAsia="en-US"/>
        </w:rPr>
        <w:t>Xiaowan</w:t>
      </w:r>
      <w:proofErr w:type="spellEnd"/>
      <w:r w:rsidRPr="00F054D2">
        <w:rPr>
          <w:i/>
          <w:iCs/>
          <w:lang w:eastAsia="en-US"/>
        </w:rPr>
        <w:t xml:space="preserve"> (Vivo) and provides r02</w:t>
      </w:r>
    </w:p>
    <w:p w14:paraId="2B664981" w14:textId="77777777" w:rsidR="00F054D2" w:rsidRPr="00F054D2" w:rsidRDefault="00F054D2" w:rsidP="00F054D2">
      <w:pPr>
        <w:pStyle w:val="FP"/>
        <w:rPr>
          <w:i/>
          <w:iCs/>
          <w:lang w:eastAsia="en-US"/>
        </w:rPr>
      </w:pPr>
      <w:r w:rsidRPr="00F054D2">
        <w:rPr>
          <w:i/>
          <w:iCs/>
          <w:lang w:eastAsia="en-US"/>
        </w:rPr>
        <w:t>Rainer (Nokia) asks for clarification.</w:t>
      </w:r>
    </w:p>
    <w:p w14:paraId="0E1EA911" w14:textId="77777777" w:rsidR="00F054D2" w:rsidRPr="00F054D2" w:rsidRDefault="00F054D2" w:rsidP="00F054D2">
      <w:pPr>
        <w:pStyle w:val="FP"/>
        <w:rPr>
          <w:i/>
          <w:iCs/>
          <w:lang w:eastAsia="en-US"/>
        </w:rPr>
      </w:pPr>
      <w:proofErr w:type="spellStart"/>
      <w:r w:rsidRPr="00F054D2">
        <w:rPr>
          <w:i/>
          <w:iCs/>
          <w:lang w:eastAsia="en-US"/>
        </w:rPr>
        <w:t>Megha</w:t>
      </w:r>
      <w:proofErr w:type="spellEnd"/>
      <w:r w:rsidRPr="00F054D2">
        <w:rPr>
          <w:i/>
          <w:iCs/>
          <w:lang w:eastAsia="en-US"/>
        </w:rPr>
        <w:t xml:space="preserve"> (Intel) responds to Rainer (Nokia) and provides r03</w:t>
      </w:r>
    </w:p>
    <w:p w14:paraId="4948A46D" w14:textId="77777777" w:rsidR="00F054D2" w:rsidRPr="00F054D2" w:rsidRDefault="00F054D2" w:rsidP="00F054D2">
      <w:pPr>
        <w:pStyle w:val="FP"/>
        <w:rPr>
          <w:i/>
          <w:iCs/>
          <w:lang w:eastAsia="en-US"/>
        </w:rPr>
      </w:pPr>
      <w:r w:rsidRPr="00F054D2">
        <w:rPr>
          <w:i/>
          <w:iCs/>
          <w:lang w:eastAsia="en-US"/>
        </w:rPr>
        <w:t>==== Revisions Deadline ====</w:t>
      </w:r>
    </w:p>
    <w:p w14:paraId="02D8CCBB" w14:textId="77777777" w:rsidR="00F054D2" w:rsidRPr="00F054D2" w:rsidRDefault="00F054D2" w:rsidP="00F054D2">
      <w:pPr>
        <w:pStyle w:val="FP"/>
        <w:rPr>
          <w:i/>
          <w:iCs/>
          <w:lang w:eastAsia="en-US"/>
        </w:rPr>
      </w:pPr>
      <w:r w:rsidRPr="00F054D2">
        <w:rPr>
          <w:i/>
          <w:iCs/>
          <w:lang w:eastAsia="en-US"/>
        </w:rPr>
        <w:t>Haris (Qualcomm) comments that he disagrees with one sentence in r03</w:t>
      </w:r>
    </w:p>
    <w:p w14:paraId="5232E152" w14:textId="77777777" w:rsidR="00F054D2" w:rsidRPr="00F054D2" w:rsidRDefault="00F054D2" w:rsidP="00F054D2">
      <w:pPr>
        <w:pStyle w:val="FP"/>
        <w:rPr>
          <w:i/>
          <w:iCs/>
          <w:lang w:eastAsia="en-US"/>
        </w:rPr>
      </w:pPr>
      <w:proofErr w:type="spellStart"/>
      <w:r w:rsidRPr="00F054D2">
        <w:rPr>
          <w:i/>
          <w:iCs/>
          <w:lang w:eastAsia="en-US"/>
        </w:rPr>
        <w:t>Hualin</w:t>
      </w:r>
      <w:proofErr w:type="spellEnd"/>
      <w:r w:rsidRPr="00F054D2">
        <w:rPr>
          <w:i/>
          <w:iCs/>
          <w:lang w:eastAsia="en-US"/>
        </w:rPr>
        <w:t>(Huawei) is ok with r03 with such clarification, but don't accept other versions.</w:t>
      </w:r>
    </w:p>
    <w:p w14:paraId="04FAFA43" w14:textId="77777777" w:rsidR="00F054D2" w:rsidRPr="00F054D2" w:rsidRDefault="00F054D2" w:rsidP="00F054D2">
      <w:pPr>
        <w:pStyle w:val="FP"/>
        <w:rPr>
          <w:i/>
          <w:iCs/>
          <w:lang w:eastAsia="en-US"/>
        </w:rPr>
      </w:pPr>
      <w:r w:rsidRPr="00F054D2">
        <w:rPr>
          <w:i/>
          <w:iCs/>
          <w:lang w:eastAsia="en-US"/>
        </w:rPr>
        <w:t>==== Final Comments Deadline ====</w:t>
      </w:r>
    </w:p>
    <w:p w14:paraId="2B5F7CEF" w14:textId="77777777" w:rsidR="00F054D2" w:rsidRPr="00F054D2" w:rsidRDefault="00F054D2" w:rsidP="00F054D2">
      <w:pPr>
        <w:pStyle w:val="FP"/>
        <w:rPr>
          <w:i/>
          <w:iCs/>
          <w:lang w:eastAsia="en-US"/>
        </w:rPr>
      </w:pPr>
      <w:proofErr w:type="spellStart"/>
      <w:r w:rsidRPr="00F054D2">
        <w:rPr>
          <w:i/>
          <w:iCs/>
          <w:lang w:eastAsia="en-US"/>
        </w:rPr>
        <w:t>Megha</w:t>
      </w:r>
      <w:proofErr w:type="spellEnd"/>
      <w:r w:rsidRPr="00F054D2">
        <w:rPr>
          <w:i/>
          <w:iCs/>
          <w:lang w:eastAsia="en-US"/>
        </w:rPr>
        <w:t>(Intel) proposes to handle r04 in CC#3</w:t>
      </w:r>
    </w:p>
    <w:p w14:paraId="0948B731" w14:textId="77777777" w:rsidR="00F054D2" w:rsidRPr="00A3071B" w:rsidRDefault="00F054D2" w:rsidP="00F054D2">
      <w:pPr>
        <w:keepNext/>
        <w:keepLines/>
      </w:pPr>
      <w:r>
        <w:rPr>
          <w:b/>
        </w:rPr>
        <w:t>Discussion and conclusion:</w:t>
      </w:r>
    </w:p>
    <w:p w14:paraId="7081CE56" w14:textId="6F8FDF3B" w:rsidR="00F054D2" w:rsidRDefault="00F054D2" w:rsidP="00F054D2">
      <w:pPr>
        <w:keepLines/>
        <w:rPr>
          <w:lang w:eastAsia="en-US"/>
        </w:rPr>
      </w:pPr>
      <w:r>
        <w:rPr>
          <w:lang w:eastAsia="en-US"/>
        </w:rPr>
        <w:t xml:space="preserve">r04 was considered. Intel provided r05 for consideration. This was reviewed and r05 was agreed and revised to </w:t>
      </w:r>
      <w:r w:rsidRPr="00F054D2">
        <w:rPr>
          <w:rFonts w:cs="Arial"/>
          <w:color w:val="0000FF"/>
          <w:szCs w:val="16"/>
          <w:lang w:eastAsia="en-US"/>
        </w:rPr>
        <w:t>TD S2</w:t>
      </w:r>
      <w:r w:rsidRPr="00F054D2">
        <w:rPr>
          <w:rFonts w:cs="Arial"/>
          <w:color w:val="0000FF"/>
          <w:szCs w:val="16"/>
          <w:lang w:eastAsia="en-US"/>
        </w:rPr>
        <w:noBreakHyphen/>
        <w:t>200</w:t>
      </w:r>
      <w:r>
        <w:rPr>
          <w:rFonts w:cs="Arial"/>
          <w:color w:val="0000FF"/>
          <w:szCs w:val="16"/>
          <w:lang w:eastAsia="en-US"/>
        </w:rPr>
        <w:t>9200</w:t>
      </w:r>
      <w:r>
        <w:t xml:space="preserve">, which was </w:t>
      </w:r>
      <w:r>
        <w:rPr>
          <w:color w:val="FF0000"/>
        </w:rPr>
        <w:t>approved</w:t>
      </w:r>
      <w:r>
        <w:t>.</w:t>
      </w:r>
    </w:p>
    <w:p w14:paraId="1468FDED" w14:textId="77777777" w:rsidR="00F054D2" w:rsidRDefault="00F054D2" w:rsidP="00F054D2">
      <w:pPr>
        <w:keepNext/>
        <w:keepLines/>
        <w:pBdr>
          <w:top w:val="single" w:sz="4" w:space="1" w:color="auto"/>
        </w:pBdr>
        <w:rPr>
          <w:lang w:eastAsia="en-US"/>
        </w:rPr>
      </w:pPr>
      <w:r>
        <w:rPr>
          <w:color w:val="0000FF"/>
          <w:lang w:eastAsia="en-US"/>
        </w:rPr>
        <w:t>TD S2</w:t>
      </w:r>
      <w:r>
        <w:rPr>
          <w:color w:val="0000FF"/>
          <w:lang w:eastAsia="en-US"/>
        </w:rPr>
        <w:noBreakHyphen/>
        <w:t>2008483</w:t>
      </w:r>
      <w:r>
        <w:rPr>
          <w:lang w:eastAsia="en-US"/>
        </w:rPr>
        <w:t xml:space="preserve"> (P-CR) KI#1, Additional Evaluation and Conclusions for Distributed Anchor. (Source: Ericsson)</w:t>
      </w:r>
    </w:p>
    <w:p w14:paraId="1AE23315" w14:textId="77777777" w:rsidR="00F054D2" w:rsidRPr="00F054D2" w:rsidRDefault="00F054D2" w:rsidP="00F054D2">
      <w:pPr>
        <w:pStyle w:val="FP"/>
        <w:keepNext/>
        <w:rPr>
          <w:b/>
          <w:bCs/>
          <w:i/>
          <w:iCs/>
          <w:lang w:eastAsia="en-US"/>
        </w:rPr>
      </w:pPr>
      <w:r w:rsidRPr="00F054D2">
        <w:rPr>
          <w:b/>
          <w:bCs/>
          <w:i/>
          <w:iCs/>
          <w:lang w:eastAsia="en-US"/>
        </w:rPr>
        <w:t>e-mail comments:</w:t>
      </w:r>
    </w:p>
    <w:p w14:paraId="72CE7921" w14:textId="77777777" w:rsidR="00F054D2" w:rsidRPr="00F054D2" w:rsidRDefault="00F054D2" w:rsidP="00F054D2">
      <w:pPr>
        <w:pStyle w:val="FP"/>
        <w:rPr>
          <w:i/>
          <w:iCs/>
          <w:lang w:eastAsia="en-US"/>
        </w:rPr>
      </w:pPr>
      <w:proofErr w:type="spellStart"/>
      <w:r w:rsidRPr="00F054D2">
        <w:rPr>
          <w:i/>
          <w:iCs/>
          <w:lang w:eastAsia="en-US"/>
        </w:rPr>
        <w:t>Tingfang</w:t>
      </w:r>
      <w:proofErr w:type="spellEnd"/>
      <w:r w:rsidRPr="00F054D2">
        <w:rPr>
          <w:i/>
          <w:iCs/>
          <w:lang w:eastAsia="en-US"/>
        </w:rPr>
        <w:t xml:space="preserve"> (Lenovo) comments and provides r01.</w:t>
      </w:r>
    </w:p>
    <w:p w14:paraId="7609D248" w14:textId="77777777" w:rsidR="00F054D2" w:rsidRPr="00F054D2" w:rsidRDefault="00F054D2" w:rsidP="00F054D2">
      <w:pPr>
        <w:pStyle w:val="FP"/>
        <w:rPr>
          <w:i/>
          <w:iCs/>
          <w:lang w:eastAsia="en-US"/>
        </w:rPr>
      </w:pPr>
      <w:r w:rsidRPr="00F054D2">
        <w:rPr>
          <w:i/>
          <w:iCs/>
          <w:lang w:eastAsia="en-US"/>
        </w:rPr>
        <w:t>Magnus (Ericsson): comments back and propose to stick with the original TD S2</w:t>
      </w:r>
      <w:r w:rsidRPr="00F054D2">
        <w:rPr>
          <w:i/>
          <w:iCs/>
          <w:lang w:eastAsia="en-US"/>
        </w:rPr>
        <w:noBreakHyphen/>
        <w:t>2008483</w:t>
      </w:r>
    </w:p>
    <w:p w14:paraId="71D5188D" w14:textId="77777777" w:rsidR="00F054D2" w:rsidRPr="00F054D2" w:rsidRDefault="00F054D2" w:rsidP="00F054D2">
      <w:pPr>
        <w:pStyle w:val="FP"/>
        <w:rPr>
          <w:i/>
          <w:iCs/>
          <w:lang w:eastAsia="en-US"/>
        </w:rPr>
      </w:pPr>
      <w:r w:rsidRPr="00F054D2">
        <w:rPr>
          <w:i/>
          <w:iCs/>
          <w:lang w:eastAsia="en-US"/>
        </w:rPr>
        <w:lastRenderedPageBreak/>
        <w:t>Laurent (Nokia): provides r02</w:t>
      </w:r>
    </w:p>
    <w:p w14:paraId="171BD7EE" w14:textId="77777777" w:rsidR="00F054D2" w:rsidRPr="00F054D2" w:rsidRDefault="00F054D2" w:rsidP="00F054D2">
      <w:pPr>
        <w:pStyle w:val="FP"/>
        <w:rPr>
          <w:i/>
          <w:iCs/>
          <w:lang w:eastAsia="en-US"/>
        </w:rPr>
      </w:pPr>
      <w:r w:rsidRPr="00F054D2">
        <w:rPr>
          <w:i/>
          <w:iCs/>
          <w:lang w:eastAsia="en-US"/>
        </w:rPr>
        <w:t>Magnus (Ericsson) comments</w:t>
      </w:r>
    </w:p>
    <w:p w14:paraId="22377EEF" w14:textId="77777777" w:rsidR="00F054D2" w:rsidRPr="00F054D2" w:rsidRDefault="00F054D2" w:rsidP="00F054D2">
      <w:pPr>
        <w:pStyle w:val="FP"/>
        <w:rPr>
          <w:i/>
          <w:iCs/>
          <w:lang w:eastAsia="en-US"/>
        </w:rPr>
      </w:pPr>
      <w:proofErr w:type="spellStart"/>
      <w:r w:rsidRPr="00F054D2">
        <w:rPr>
          <w:i/>
          <w:iCs/>
          <w:lang w:eastAsia="en-US"/>
        </w:rPr>
        <w:t>Tingfang</w:t>
      </w:r>
      <w:proofErr w:type="spellEnd"/>
      <w:r w:rsidRPr="00F054D2">
        <w:rPr>
          <w:i/>
          <w:iCs/>
          <w:lang w:eastAsia="en-US"/>
        </w:rPr>
        <w:t xml:space="preserve"> (Lenovo) replies and prefers r01.</w:t>
      </w:r>
    </w:p>
    <w:p w14:paraId="460D5683" w14:textId="77777777" w:rsidR="00F054D2" w:rsidRPr="00F054D2" w:rsidRDefault="00F054D2" w:rsidP="00F054D2">
      <w:pPr>
        <w:pStyle w:val="FP"/>
        <w:rPr>
          <w:i/>
          <w:iCs/>
          <w:lang w:eastAsia="en-US"/>
        </w:rPr>
      </w:pPr>
      <w:r w:rsidRPr="00F054D2">
        <w:rPr>
          <w:i/>
          <w:iCs/>
          <w:lang w:eastAsia="en-US"/>
        </w:rPr>
        <w:t>Hui (Huawei) provide r03 and r04, and strongly prefers to r04.</w:t>
      </w:r>
    </w:p>
    <w:p w14:paraId="08BCC891" w14:textId="77777777" w:rsidR="00F054D2" w:rsidRPr="00F054D2" w:rsidRDefault="00F054D2" w:rsidP="00F054D2">
      <w:pPr>
        <w:pStyle w:val="FP"/>
        <w:rPr>
          <w:i/>
          <w:iCs/>
          <w:lang w:eastAsia="en-US"/>
        </w:rPr>
      </w:pPr>
      <w:r w:rsidRPr="00F054D2">
        <w:rPr>
          <w:i/>
          <w:iCs/>
          <w:lang w:eastAsia="en-US"/>
        </w:rPr>
        <w:t>Magnus (Ericsson) provides r05 and comments</w:t>
      </w:r>
    </w:p>
    <w:p w14:paraId="4D672882" w14:textId="77777777" w:rsidR="00F054D2" w:rsidRPr="00F054D2" w:rsidRDefault="00F054D2" w:rsidP="00F054D2">
      <w:pPr>
        <w:pStyle w:val="FP"/>
        <w:rPr>
          <w:i/>
          <w:iCs/>
          <w:lang w:eastAsia="en-US"/>
        </w:rPr>
      </w:pPr>
      <w:r w:rsidRPr="00F054D2">
        <w:rPr>
          <w:i/>
          <w:iCs/>
          <w:lang w:eastAsia="en-US"/>
        </w:rPr>
        <w:t>==== Revisions Deadline ====</w:t>
      </w:r>
    </w:p>
    <w:p w14:paraId="0989E829" w14:textId="77777777" w:rsidR="00F054D2" w:rsidRPr="00F054D2" w:rsidRDefault="00F054D2" w:rsidP="00F054D2">
      <w:pPr>
        <w:pStyle w:val="FP"/>
        <w:rPr>
          <w:i/>
          <w:iCs/>
          <w:lang w:eastAsia="en-US"/>
        </w:rPr>
      </w:pPr>
      <w:r w:rsidRPr="00F054D2">
        <w:rPr>
          <w:i/>
          <w:iCs/>
          <w:lang w:eastAsia="en-US"/>
        </w:rPr>
        <w:t>Laurent (Nokia): objects to R00, R01, R02, R05. We prefer R04 but RO3 may be a compromise</w:t>
      </w:r>
    </w:p>
    <w:p w14:paraId="0A9C13B6" w14:textId="77777777" w:rsidR="00F054D2" w:rsidRPr="00F054D2" w:rsidRDefault="00F054D2" w:rsidP="00F054D2">
      <w:pPr>
        <w:pStyle w:val="FP"/>
        <w:rPr>
          <w:i/>
          <w:iCs/>
          <w:lang w:eastAsia="en-US"/>
        </w:rPr>
      </w:pPr>
      <w:r w:rsidRPr="00F054D2">
        <w:rPr>
          <w:i/>
          <w:iCs/>
          <w:lang w:eastAsia="en-US"/>
        </w:rPr>
        <w:t>==== Final Comments Deadline ====</w:t>
      </w:r>
    </w:p>
    <w:p w14:paraId="20ACE40B" w14:textId="77777777" w:rsidR="00F054D2" w:rsidRPr="00A3071B" w:rsidRDefault="00F054D2" w:rsidP="00F054D2">
      <w:pPr>
        <w:keepNext/>
        <w:keepLines/>
      </w:pPr>
      <w:r>
        <w:rPr>
          <w:b/>
        </w:rPr>
        <w:t>Discussion and conclusion:</w:t>
      </w:r>
    </w:p>
    <w:p w14:paraId="23B532F2" w14:textId="4AADDBA8" w:rsidR="00F054D2" w:rsidRDefault="00F054D2" w:rsidP="00F054D2">
      <w:pPr>
        <w:keepLines/>
        <w:rPr>
          <w:lang w:eastAsia="en-US"/>
        </w:rPr>
      </w:pPr>
      <w:r>
        <w:rPr>
          <w:lang w:eastAsia="en-US"/>
        </w:rPr>
        <w:t xml:space="preserve">r03 was considered. This was agreed and revised to </w:t>
      </w:r>
      <w:r w:rsidRPr="00F054D2">
        <w:rPr>
          <w:rFonts w:cs="Arial"/>
          <w:color w:val="0000FF"/>
          <w:szCs w:val="16"/>
          <w:lang w:eastAsia="en-US"/>
        </w:rPr>
        <w:t>TD S2</w:t>
      </w:r>
      <w:r w:rsidRPr="00F054D2">
        <w:rPr>
          <w:rFonts w:cs="Arial"/>
          <w:color w:val="0000FF"/>
          <w:szCs w:val="16"/>
          <w:lang w:eastAsia="en-US"/>
        </w:rPr>
        <w:noBreakHyphen/>
        <w:t>200</w:t>
      </w:r>
      <w:r>
        <w:rPr>
          <w:rFonts w:cs="Arial"/>
          <w:color w:val="0000FF"/>
          <w:szCs w:val="16"/>
          <w:lang w:eastAsia="en-US"/>
        </w:rPr>
        <w:t>9201</w:t>
      </w:r>
      <w:r>
        <w:t xml:space="preserve">, which was </w:t>
      </w:r>
      <w:r>
        <w:rPr>
          <w:color w:val="FF0000"/>
        </w:rPr>
        <w:t>approved</w:t>
      </w:r>
      <w:r>
        <w:t>.</w:t>
      </w:r>
    </w:p>
    <w:p w14:paraId="364D7AFD" w14:textId="77777777" w:rsidR="00F054D2" w:rsidRDefault="00F054D2" w:rsidP="00F054D2">
      <w:pPr>
        <w:keepNext/>
        <w:keepLines/>
        <w:pBdr>
          <w:top w:val="single" w:sz="4" w:space="1" w:color="auto"/>
        </w:pBdr>
        <w:rPr>
          <w:lang w:eastAsia="en-US"/>
        </w:rPr>
      </w:pPr>
      <w:r>
        <w:rPr>
          <w:color w:val="0000FF"/>
          <w:lang w:eastAsia="en-US"/>
        </w:rPr>
        <w:t>TD S2</w:t>
      </w:r>
      <w:r>
        <w:rPr>
          <w:color w:val="0000FF"/>
          <w:lang w:eastAsia="en-US"/>
        </w:rPr>
        <w:noBreakHyphen/>
        <w:t>2008991</w:t>
      </w:r>
      <w:r>
        <w:rPr>
          <w:lang w:eastAsia="en-US"/>
        </w:rPr>
        <w:t xml:space="preserve"> (P-CR) KI#3: Evaluation and conclusions of OAM based solutions . (Source: Qualcomm Incorporated, </w:t>
      </w:r>
      <w:proofErr w:type="spellStart"/>
      <w:r>
        <w:rPr>
          <w:lang w:eastAsia="en-US"/>
        </w:rPr>
        <w:t>FutureWei</w:t>
      </w:r>
      <w:proofErr w:type="spellEnd"/>
      <w:r>
        <w:rPr>
          <w:lang w:eastAsia="en-US"/>
        </w:rPr>
        <w:t xml:space="preserve">, ZTE, Huawei, </w:t>
      </w:r>
      <w:proofErr w:type="spellStart"/>
      <w:r>
        <w:rPr>
          <w:lang w:eastAsia="en-US"/>
        </w:rPr>
        <w:t>HiSilicon</w:t>
      </w:r>
      <w:proofErr w:type="spellEnd"/>
      <w:r>
        <w:rPr>
          <w:lang w:eastAsia="en-US"/>
        </w:rPr>
        <w:t xml:space="preserve">, OPPO, </w:t>
      </w:r>
      <w:proofErr w:type="spellStart"/>
      <w:r>
        <w:rPr>
          <w:lang w:eastAsia="en-US"/>
        </w:rPr>
        <w:t>Convida</w:t>
      </w:r>
      <w:proofErr w:type="spellEnd"/>
      <w:r>
        <w:rPr>
          <w:lang w:eastAsia="en-US"/>
        </w:rPr>
        <w:t xml:space="preserve"> Wireless, China Mobile, AT&amp;T, </w:t>
      </w:r>
      <w:proofErr w:type="spellStart"/>
      <w:r>
        <w:rPr>
          <w:lang w:eastAsia="en-US"/>
        </w:rPr>
        <w:t>InterDigital</w:t>
      </w:r>
      <w:proofErr w:type="spellEnd"/>
      <w:r>
        <w:rPr>
          <w:lang w:eastAsia="en-US"/>
        </w:rPr>
        <w:t xml:space="preserve"> Inc., </w:t>
      </w:r>
      <w:proofErr w:type="spellStart"/>
      <w:r>
        <w:rPr>
          <w:lang w:eastAsia="en-US"/>
        </w:rPr>
        <w:t>Spreadtrum</w:t>
      </w:r>
      <w:proofErr w:type="spellEnd"/>
      <w:r>
        <w:rPr>
          <w:lang w:eastAsia="en-US"/>
        </w:rPr>
        <w:t>, CATT, Deutsche Telekom, ITRI, Vivo, KPN, Lenovo)</w:t>
      </w:r>
    </w:p>
    <w:p w14:paraId="557419A5" w14:textId="77777777" w:rsidR="00F054D2" w:rsidRPr="00F054D2" w:rsidRDefault="00F054D2" w:rsidP="00F054D2">
      <w:pPr>
        <w:pStyle w:val="FP"/>
        <w:keepNext/>
        <w:rPr>
          <w:b/>
          <w:bCs/>
          <w:i/>
          <w:iCs/>
          <w:lang w:eastAsia="en-US"/>
        </w:rPr>
      </w:pPr>
      <w:r w:rsidRPr="00F054D2">
        <w:rPr>
          <w:b/>
          <w:bCs/>
          <w:i/>
          <w:iCs/>
          <w:lang w:eastAsia="en-US"/>
        </w:rPr>
        <w:t>e-mail comments:</w:t>
      </w:r>
    </w:p>
    <w:p w14:paraId="6208B1B2" w14:textId="77777777" w:rsidR="00F054D2" w:rsidRPr="00F054D2" w:rsidRDefault="00F054D2" w:rsidP="00F054D2">
      <w:pPr>
        <w:pStyle w:val="FP"/>
        <w:rPr>
          <w:i/>
          <w:iCs/>
          <w:lang w:eastAsia="en-US"/>
        </w:rPr>
      </w:pPr>
      <w:r w:rsidRPr="00F054D2">
        <w:rPr>
          <w:i/>
          <w:iCs/>
          <w:lang w:eastAsia="en-US"/>
        </w:rPr>
        <w:t>Laurent (Nokia): Provides r01</w:t>
      </w:r>
    </w:p>
    <w:p w14:paraId="0295E2F1" w14:textId="77777777" w:rsidR="00F054D2" w:rsidRPr="00F054D2" w:rsidRDefault="00F054D2" w:rsidP="00F054D2">
      <w:pPr>
        <w:pStyle w:val="FP"/>
        <w:rPr>
          <w:i/>
          <w:iCs/>
          <w:lang w:eastAsia="en-US"/>
        </w:rPr>
      </w:pPr>
      <w:proofErr w:type="spellStart"/>
      <w:r w:rsidRPr="00F054D2">
        <w:rPr>
          <w:i/>
          <w:iCs/>
          <w:lang w:eastAsia="en-US"/>
        </w:rPr>
        <w:t>Zhuoyun</w:t>
      </w:r>
      <w:proofErr w:type="spellEnd"/>
      <w:r w:rsidRPr="00F054D2">
        <w:rPr>
          <w:i/>
          <w:iCs/>
          <w:lang w:eastAsia="en-US"/>
        </w:rPr>
        <w:t xml:space="preserve"> (Tencent) comments.</w:t>
      </w:r>
    </w:p>
    <w:p w14:paraId="4B2FF2E5" w14:textId="77777777" w:rsidR="00F054D2" w:rsidRPr="00F054D2" w:rsidRDefault="00F054D2" w:rsidP="00F054D2">
      <w:pPr>
        <w:pStyle w:val="FP"/>
        <w:rPr>
          <w:i/>
          <w:iCs/>
          <w:lang w:eastAsia="en-US"/>
        </w:rPr>
      </w:pPr>
      <w:r w:rsidRPr="00F054D2">
        <w:rPr>
          <w:i/>
          <w:iCs/>
          <w:lang w:eastAsia="en-US"/>
        </w:rPr>
        <w:t xml:space="preserve">Dario S. Tonesi (Qualcomm) replies to </w:t>
      </w:r>
      <w:proofErr w:type="spellStart"/>
      <w:r w:rsidRPr="00F054D2">
        <w:rPr>
          <w:i/>
          <w:iCs/>
          <w:lang w:eastAsia="en-US"/>
        </w:rPr>
        <w:t>Zhuoyun</w:t>
      </w:r>
      <w:proofErr w:type="spellEnd"/>
    </w:p>
    <w:p w14:paraId="09860FA4" w14:textId="77777777" w:rsidR="00F054D2" w:rsidRPr="00F054D2" w:rsidRDefault="00F054D2" w:rsidP="00F054D2">
      <w:pPr>
        <w:pStyle w:val="FP"/>
        <w:rPr>
          <w:i/>
          <w:iCs/>
          <w:lang w:eastAsia="en-US"/>
        </w:rPr>
      </w:pPr>
      <w:r w:rsidRPr="00F054D2">
        <w:rPr>
          <w:i/>
          <w:iCs/>
          <w:lang w:eastAsia="en-US"/>
        </w:rPr>
        <w:t>Susana (Vodafone) asks clarification on r01</w:t>
      </w:r>
    </w:p>
    <w:p w14:paraId="7712C5E4" w14:textId="77777777" w:rsidR="00F054D2" w:rsidRPr="00F054D2" w:rsidRDefault="00F054D2" w:rsidP="00F054D2">
      <w:pPr>
        <w:pStyle w:val="FP"/>
        <w:rPr>
          <w:i/>
          <w:iCs/>
          <w:lang w:eastAsia="en-US"/>
        </w:rPr>
      </w:pPr>
      <w:proofErr w:type="spellStart"/>
      <w:r w:rsidRPr="00F054D2">
        <w:rPr>
          <w:i/>
          <w:iCs/>
          <w:lang w:eastAsia="en-US"/>
        </w:rPr>
        <w:t>Zhuoyun</w:t>
      </w:r>
      <w:proofErr w:type="spellEnd"/>
      <w:r w:rsidRPr="00F054D2">
        <w:rPr>
          <w:i/>
          <w:iCs/>
          <w:lang w:eastAsia="en-US"/>
        </w:rPr>
        <w:t xml:space="preserve"> (Tencent) objects the original version.</w:t>
      </w:r>
    </w:p>
    <w:p w14:paraId="263EA854" w14:textId="77777777" w:rsidR="00F054D2" w:rsidRPr="00F054D2" w:rsidRDefault="00F054D2" w:rsidP="00F054D2">
      <w:pPr>
        <w:pStyle w:val="FP"/>
        <w:rPr>
          <w:i/>
          <w:iCs/>
          <w:lang w:eastAsia="en-US"/>
        </w:rPr>
      </w:pPr>
      <w:r w:rsidRPr="00F054D2">
        <w:rPr>
          <w:i/>
          <w:iCs/>
          <w:lang w:eastAsia="en-US"/>
        </w:rPr>
        <w:t>Hui (Huawei) comments.</w:t>
      </w:r>
    </w:p>
    <w:p w14:paraId="4CCC5297" w14:textId="77777777" w:rsidR="00F054D2" w:rsidRPr="00F054D2" w:rsidRDefault="00F054D2" w:rsidP="00F054D2">
      <w:pPr>
        <w:pStyle w:val="FP"/>
        <w:rPr>
          <w:i/>
          <w:iCs/>
          <w:lang w:eastAsia="en-US"/>
        </w:rPr>
      </w:pPr>
      <w:r w:rsidRPr="00F054D2">
        <w:rPr>
          <w:i/>
          <w:iCs/>
          <w:lang w:eastAsia="en-US"/>
        </w:rPr>
        <w:t>Laurent (Nokia): Comments</w:t>
      </w:r>
    </w:p>
    <w:p w14:paraId="55894DE9" w14:textId="77777777" w:rsidR="00F054D2" w:rsidRPr="00F054D2" w:rsidRDefault="00F054D2" w:rsidP="00F054D2">
      <w:pPr>
        <w:pStyle w:val="FP"/>
        <w:rPr>
          <w:i/>
          <w:iCs/>
          <w:lang w:eastAsia="en-US"/>
        </w:rPr>
      </w:pPr>
      <w:r w:rsidRPr="00F054D2">
        <w:rPr>
          <w:i/>
          <w:iCs/>
          <w:lang w:eastAsia="en-US"/>
        </w:rPr>
        <w:t>Magnus H (Ericsson) comments</w:t>
      </w:r>
    </w:p>
    <w:p w14:paraId="0F7EC26F" w14:textId="77777777" w:rsidR="00F054D2" w:rsidRPr="00F054D2" w:rsidRDefault="00F054D2" w:rsidP="00F054D2">
      <w:pPr>
        <w:pStyle w:val="FP"/>
        <w:rPr>
          <w:i/>
          <w:iCs/>
          <w:lang w:eastAsia="en-US"/>
        </w:rPr>
      </w:pPr>
      <w:r w:rsidRPr="00F054D2">
        <w:rPr>
          <w:i/>
          <w:iCs/>
          <w:lang w:eastAsia="en-US"/>
        </w:rPr>
        <w:t>Hui (Huawei) supports the comments.</w:t>
      </w:r>
    </w:p>
    <w:p w14:paraId="0CF5C730" w14:textId="77777777" w:rsidR="00F054D2" w:rsidRPr="00F054D2" w:rsidRDefault="00F054D2" w:rsidP="00F054D2">
      <w:pPr>
        <w:pStyle w:val="FP"/>
        <w:rPr>
          <w:i/>
          <w:iCs/>
          <w:lang w:eastAsia="en-US"/>
        </w:rPr>
      </w:pPr>
      <w:r w:rsidRPr="00F054D2">
        <w:rPr>
          <w:i/>
          <w:iCs/>
          <w:lang w:eastAsia="en-US"/>
        </w:rPr>
        <w:t>==== Revisions Deadline ====</w:t>
      </w:r>
    </w:p>
    <w:p w14:paraId="4BE72C04" w14:textId="77777777" w:rsidR="00F054D2" w:rsidRPr="00F054D2" w:rsidRDefault="00F054D2" w:rsidP="00F054D2">
      <w:pPr>
        <w:pStyle w:val="FP"/>
        <w:rPr>
          <w:i/>
          <w:iCs/>
          <w:lang w:eastAsia="en-US"/>
        </w:rPr>
      </w:pPr>
      <w:r w:rsidRPr="00F054D2">
        <w:rPr>
          <w:i/>
          <w:iCs/>
          <w:lang w:eastAsia="en-US"/>
        </w:rPr>
        <w:t>Lars (Sony) objects to r00, supports r01</w:t>
      </w:r>
    </w:p>
    <w:p w14:paraId="7E907C67" w14:textId="77777777" w:rsidR="00F054D2" w:rsidRPr="00F054D2" w:rsidRDefault="00F054D2" w:rsidP="00F054D2">
      <w:pPr>
        <w:pStyle w:val="FP"/>
        <w:rPr>
          <w:i/>
          <w:iCs/>
          <w:lang w:eastAsia="en-US"/>
        </w:rPr>
      </w:pPr>
      <w:r w:rsidRPr="00F054D2">
        <w:rPr>
          <w:i/>
          <w:iCs/>
          <w:lang w:eastAsia="en-US"/>
        </w:rPr>
        <w:t>Dario S. Tonesi (Qualcomm) objects to r01 and supports r00</w:t>
      </w:r>
    </w:p>
    <w:p w14:paraId="08016B4A" w14:textId="77777777" w:rsidR="00F054D2" w:rsidRPr="00F054D2" w:rsidRDefault="00F054D2" w:rsidP="00F054D2">
      <w:pPr>
        <w:pStyle w:val="FP"/>
        <w:rPr>
          <w:i/>
          <w:iCs/>
          <w:lang w:eastAsia="en-US"/>
        </w:rPr>
      </w:pPr>
      <w:r w:rsidRPr="00F054D2">
        <w:rPr>
          <w:i/>
          <w:iCs/>
          <w:lang w:eastAsia="en-US"/>
        </w:rPr>
        <w:t>==== Final Comments Deadline ====</w:t>
      </w:r>
    </w:p>
    <w:p w14:paraId="397DB0B4" w14:textId="77777777" w:rsidR="00F054D2" w:rsidRPr="00A3071B" w:rsidRDefault="00F054D2" w:rsidP="00F054D2">
      <w:pPr>
        <w:keepNext/>
        <w:keepLines/>
      </w:pPr>
      <w:r>
        <w:rPr>
          <w:b/>
        </w:rPr>
        <w:t>Discussion and conclusion:</w:t>
      </w:r>
    </w:p>
    <w:p w14:paraId="36CD8244" w14:textId="22F6D695" w:rsidR="00F054D2" w:rsidRDefault="00F054D2" w:rsidP="00F054D2">
      <w:pPr>
        <w:keepLines/>
        <w:rPr>
          <w:lang w:eastAsia="en-US"/>
        </w:rPr>
      </w:pPr>
      <w:r>
        <w:rPr>
          <w:lang w:eastAsia="en-US"/>
        </w:rPr>
        <w:t xml:space="preserve">Huawei suggested approving the original version as there were objections to r01. This was then </w:t>
      </w:r>
      <w:r w:rsidRPr="00F054D2">
        <w:rPr>
          <w:b/>
          <w:bCs/>
          <w:color w:val="0000FF"/>
          <w:lang w:eastAsia="en-US"/>
        </w:rPr>
        <w:t>noted</w:t>
      </w:r>
      <w:r>
        <w:rPr>
          <w:lang w:eastAsia="en-US"/>
        </w:rPr>
        <w:t>.</w:t>
      </w:r>
    </w:p>
    <w:p w14:paraId="69627D5C" w14:textId="77777777" w:rsidR="00F054D2" w:rsidRDefault="00F054D2" w:rsidP="00F054D2">
      <w:pPr>
        <w:keepNext/>
        <w:keepLines/>
        <w:pBdr>
          <w:top w:val="single" w:sz="4" w:space="1" w:color="auto"/>
        </w:pBdr>
        <w:rPr>
          <w:lang w:eastAsia="en-US"/>
        </w:rPr>
      </w:pPr>
      <w:r>
        <w:rPr>
          <w:color w:val="0000FF"/>
          <w:lang w:eastAsia="en-US"/>
        </w:rPr>
        <w:t>TD S2</w:t>
      </w:r>
      <w:r>
        <w:rPr>
          <w:color w:val="0000FF"/>
          <w:lang w:eastAsia="en-US"/>
        </w:rPr>
        <w:noBreakHyphen/>
        <w:t>2008429</w:t>
      </w:r>
      <w:r>
        <w:rPr>
          <w:lang w:eastAsia="en-US"/>
        </w:rPr>
        <w:t xml:space="preserve"> (P-CR) KI #1: Conclusion update. (Source: Ericsson)</w:t>
      </w:r>
    </w:p>
    <w:p w14:paraId="027034A7" w14:textId="77777777" w:rsidR="00F054D2" w:rsidRPr="00F054D2" w:rsidRDefault="00F054D2" w:rsidP="00F054D2">
      <w:pPr>
        <w:pStyle w:val="FP"/>
        <w:keepNext/>
        <w:rPr>
          <w:b/>
          <w:bCs/>
          <w:i/>
          <w:iCs/>
          <w:lang w:eastAsia="en-US"/>
        </w:rPr>
      </w:pPr>
      <w:r w:rsidRPr="00F054D2">
        <w:rPr>
          <w:b/>
          <w:bCs/>
          <w:i/>
          <w:iCs/>
          <w:lang w:eastAsia="en-US"/>
        </w:rPr>
        <w:t>e-mail comments:</w:t>
      </w:r>
    </w:p>
    <w:p w14:paraId="25A0924F" w14:textId="77777777" w:rsidR="00F054D2" w:rsidRPr="00F054D2" w:rsidRDefault="00F054D2" w:rsidP="00F054D2">
      <w:pPr>
        <w:pStyle w:val="FP"/>
        <w:rPr>
          <w:i/>
          <w:iCs/>
          <w:lang w:eastAsia="en-US"/>
        </w:rPr>
      </w:pPr>
      <w:r w:rsidRPr="00F054D2">
        <w:rPr>
          <w:i/>
          <w:iCs/>
          <w:lang w:eastAsia="en-US"/>
        </w:rPr>
        <w:t>Jari (NTT DOCOMO) proposes to note</w:t>
      </w:r>
    </w:p>
    <w:p w14:paraId="1C19978D" w14:textId="77777777" w:rsidR="00F054D2" w:rsidRPr="00F054D2" w:rsidRDefault="00F054D2" w:rsidP="00F054D2">
      <w:pPr>
        <w:pStyle w:val="FP"/>
        <w:rPr>
          <w:i/>
          <w:iCs/>
          <w:lang w:eastAsia="en-US"/>
        </w:rPr>
      </w:pPr>
      <w:proofErr w:type="spellStart"/>
      <w:r w:rsidRPr="00F054D2">
        <w:rPr>
          <w:i/>
          <w:iCs/>
          <w:lang w:eastAsia="en-US"/>
        </w:rPr>
        <w:t>zhendong</w:t>
      </w:r>
      <w:proofErr w:type="spellEnd"/>
      <w:r w:rsidRPr="00F054D2">
        <w:rPr>
          <w:i/>
          <w:iCs/>
          <w:lang w:eastAsia="en-US"/>
        </w:rPr>
        <w:t xml:space="preserve"> (ZTE) </w:t>
      </w:r>
      <w:proofErr w:type="spellStart"/>
      <w:r w:rsidRPr="00F054D2">
        <w:rPr>
          <w:i/>
          <w:iCs/>
          <w:lang w:eastAsia="en-US"/>
        </w:rPr>
        <w:t>provies</w:t>
      </w:r>
      <w:proofErr w:type="spellEnd"/>
      <w:r w:rsidRPr="00F054D2">
        <w:rPr>
          <w:i/>
          <w:iCs/>
          <w:lang w:eastAsia="en-US"/>
        </w:rPr>
        <w:t xml:space="preserve"> the comments and proposes merged into 8379</w:t>
      </w:r>
    </w:p>
    <w:p w14:paraId="1CD7C535" w14:textId="77777777" w:rsidR="00F054D2" w:rsidRPr="00F054D2" w:rsidRDefault="00F054D2" w:rsidP="00F054D2">
      <w:pPr>
        <w:pStyle w:val="FP"/>
        <w:rPr>
          <w:i/>
          <w:iCs/>
          <w:lang w:eastAsia="en-US"/>
        </w:rPr>
      </w:pPr>
      <w:r w:rsidRPr="00F054D2">
        <w:rPr>
          <w:i/>
          <w:iCs/>
          <w:lang w:eastAsia="en-US"/>
        </w:rPr>
        <w:t>Shabnam (Ericsson) see figure 3 sue case 3 on the discussion part of the paper.</w:t>
      </w:r>
    </w:p>
    <w:p w14:paraId="1CB53296" w14:textId="77777777" w:rsidR="00F054D2" w:rsidRPr="00F054D2" w:rsidRDefault="00F054D2" w:rsidP="00F054D2">
      <w:pPr>
        <w:pStyle w:val="FP"/>
        <w:rPr>
          <w:i/>
          <w:iCs/>
          <w:lang w:eastAsia="en-US"/>
        </w:rPr>
      </w:pPr>
      <w:r w:rsidRPr="00F054D2">
        <w:rPr>
          <w:i/>
          <w:iCs/>
          <w:lang w:eastAsia="en-US"/>
        </w:rPr>
        <w:t>Jari (NTT DOCOMO) responds to Shabnam</w:t>
      </w:r>
    </w:p>
    <w:p w14:paraId="6E625E09" w14:textId="77777777" w:rsidR="00F054D2" w:rsidRPr="00F054D2" w:rsidRDefault="00F054D2" w:rsidP="00F054D2">
      <w:pPr>
        <w:pStyle w:val="FP"/>
        <w:rPr>
          <w:i/>
          <w:iCs/>
          <w:lang w:eastAsia="en-US"/>
        </w:rPr>
      </w:pPr>
      <w:r w:rsidRPr="00F054D2">
        <w:rPr>
          <w:i/>
          <w:iCs/>
          <w:lang w:eastAsia="en-US"/>
        </w:rPr>
        <w:t>Shabnam (Ericsson) provides r01, with merger from 9072 and 8379 (Uplink part), see comments.</w:t>
      </w:r>
    </w:p>
    <w:p w14:paraId="4EBE6C4A" w14:textId="77777777" w:rsidR="00F054D2" w:rsidRPr="00F054D2" w:rsidRDefault="00F054D2" w:rsidP="00F054D2">
      <w:pPr>
        <w:pStyle w:val="FP"/>
        <w:rPr>
          <w:i/>
          <w:iCs/>
          <w:lang w:eastAsia="en-US"/>
        </w:rPr>
      </w:pPr>
      <w:r w:rsidRPr="00F054D2">
        <w:rPr>
          <w:i/>
          <w:iCs/>
          <w:lang w:eastAsia="en-US"/>
        </w:rPr>
        <w:t>Jari (NTT DOCOMO) provides r02</w:t>
      </w:r>
    </w:p>
    <w:p w14:paraId="7A4D37CF" w14:textId="77777777" w:rsidR="00F054D2" w:rsidRPr="00F054D2" w:rsidRDefault="00F054D2" w:rsidP="00F054D2">
      <w:pPr>
        <w:pStyle w:val="FP"/>
        <w:rPr>
          <w:i/>
          <w:iCs/>
          <w:lang w:eastAsia="en-US"/>
        </w:rPr>
      </w:pPr>
      <w:r w:rsidRPr="00F054D2">
        <w:rPr>
          <w:i/>
          <w:iCs/>
          <w:lang w:eastAsia="en-US"/>
        </w:rPr>
        <w:t>Sebastian (Qualcomm) asks a question for clarification</w:t>
      </w:r>
    </w:p>
    <w:p w14:paraId="7F62F3BC" w14:textId="77777777" w:rsidR="00F054D2" w:rsidRPr="00F054D2" w:rsidRDefault="00F054D2" w:rsidP="00F054D2">
      <w:pPr>
        <w:pStyle w:val="FP"/>
        <w:rPr>
          <w:i/>
          <w:iCs/>
          <w:lang w:eastAsia="en-US"/>
        </w:rPr>
      </w:pPr>
      <w:proofErr w:type="spellStart"/>
      <w:r w:rsidRPr="00F054D2">
        <w:rPr>
          <w:i/>
          <w:iCs/>
          <w:lang w:eastAsia="en-US"/>
        </w:rPr>
        <w:t>zhendong</w:t>
      </w:r>
      <w:proofErr w:type="spellEnd"/>
      <w:r w:rsidRPr="00F054D2">
        <w:rPr>
          <w:i/>
          <w:iCs/>
          <w:lang w:eastAsia="en-US"/>
        </w:rPr>
        <w:t xml:space="preserve"> (ZTE) provides the response to </w:t>
      </w:r>
      <w:proofErr w:type="spellStart"/>
      <w:r w:rsidRPr="00F054D2">
        <w:rPr>
          <w:i/>
          <w:iCs/>
          <w:lang w:eastAsia="en-US"/>
        </w:rPr>
        <w:t>qualcomm</w:t>
      </w:r>
      <w:proofErr w:type="spellEnd"/>
    </w:p>
    <w:p w14:paraId="122D7719"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 xml:space="preserve"> (vivo) comments</w:t>
      </w:r>
    </w:p>
    <w:p w14:paraId="753EC109" w14:textId="77777777" w:rsidR="00F054D2" w:rsidRPr="00F054D2" w:rsidRDefault="00F054D2" w:rsidP="00F054D2">
      <w:pPr>
        <w:pStyle w:val="FP"/>
        <w:rPr>
          <w:i/>
          <w:iCs/>
          <w:lang w:eastAsia="en-US"/>
        </w:rPr>
      </w:pPr>
      <w:r w:rsidRPr="00F054D2">
        <w:rPr>
          <w:i/>
          <w:iCs/>
          <w:lang w:eastAsia="en-US"/>
        </w:rPr>
        <w:t>Jari (NTT DOCOMO) comments</w:t>
      </w:r>
    </w:p>
    <w:p w14:paraId="03807700" w14:textId="77777777" w:rsidR="00F054D2" w:rsidRPr="00F054D2" w:rsidRDefault="00F054D2" w:rsidP="00F054D2">
      <w:pPr>
        <w:pStyle w:val="FP"/>
        <w:rPr>
          <w:i/>
          <w:iCs/>
          <w:lang w:eastAsia="en-US"/>
        </w:rPr>
      </w:pPr>
      <w:r w:rsidRPr="00F054D2">
        <w:rPr>
          <w:i/>
          <w:iCs/>
          <w:lang w:eastAsia="en-US"/>
        </w:rPr>
        <w:t xml:space="preserve">Jari (NTT DOCOMO)responds to </w:t>
      </w:r>
      <w:proofErr w:type="spellStart"/>
      <w:r w:rsidRPr="00F054D2">
        <w:rPr>
          <w:i/>
          <w:iCs/>
          <w:lang w:eastAsia="en-US"/>
        </w:rPr>
        <w:t>Xiaowan</w:t>
      </w:r>
      <w:proofErr w:type="spellEnd"/>
    </w:p>
    <w:p w14:paraId="7261F0DF" w14:textId="77777777" w:rsidR="00F054D2" w:rsidRPr="00F054D2" w:rsidRDefault="00F054D2" w:rsidP="00F054D2">
      <w:pPr>
        <w:pStyle w:val="FP"/>
        <w:rPr>
          <w:i/>
          <w:iCs/>
          <w:lang w:eastAsia="en-US"/>
        </w:rPr>
      </w:pPr>
      <w:proofErr w:type="spellStart"/>
      <w:r w:rsidRPr="00F054D2">
        <w:rPr>
          <w:i/>
          <w:iCs/>
          <w:lang w:eastAsia="en-US"/>
        </w:rPr>
        <w:t>Qianghua</w:t>
      </w:r>
      <w:proofErr w:type="spellEnd"/>
      <w:r w:rsidRPr="00F054D2">
        <w:rPr>
          <w:i/>
          <w:iCs/>
          <w:lang w:eastAsia="en-US"/>
        </w:rPr>
        <w:t xml:space="preserve"> (Huawei) provides comments</w:t>
      </w:r>
    </w:p>
    <w:p w14:paraId="32628BDB" w14:textId="77777777" w:rsidR="00F054D2" w:rsidRPr="00F054D2" w:rsidRDefault="00F054D2" w:rsidP="00F054D2">
      <w:pPr>
        <w:pStyle w:val="FP"/>
        <w:rPr>
          <w:i/>
          <w:iCs/>
          <w:lang w:eastAsia="en-US"/>
        </w:rPr>
      </w:pPr>
      <w:r w:rsidRPr="00F054D2">
        <w:rPr>
          <w:i/>
          <w:iCs/>
          <w:lang w:eastAsia="en-US"/>
        </w:rPr>
        <w:t xml:space="preserve">Sebastian (Qualcomm) replies to Jari and </w:t>
      </w:r>
      <w:proofErr w:type="spellStart"/>
      <w:r w:rsidRPr="00F054D2">
        <w:rPr>
          <w:i/>
          <w:iCs/>
          <w:lang w:eastAsia="en-US"/>
        </w:rPr>
        <w:t>Zhendong</w:t>
      </w:r>
      <w:proofErr w:type="spellEnd"/>
    </w:p>
    <w:p w14:paraId="099C1951" w14:textId="77777777" w:rsidR="00F054D2" w:rsidRPr="00F054D2" w:rsidRDefault="00F054D2" w:rsidP="00F054D2">
      <w:pPr>
        <w:pStyle w:val="FP"/>
        <w:rPr>
          <w:i/>
          <w:iCs/>
          <w:lang w:eastAsia="en-US"/>
        </w:rPr>
      </w:pPr>
      <w:r w:rsidRPr="00F054D2">
        <w:rPr>
          <w:i/>
          <w:iCs/>
          <w:lang w:eastAsia="en-US"/>
        </w:rPr>
        <w:t>Jari (NTT DOCOMO) provides r03, responds to Sebastian</w:t>
      </w:r>
    </w:p>
    <w:p w14:paraId="4483FA36" w14:textId="77777777" w:rsidR="00F054D2" w:rsidRPr="00F054D2" w:rsidRDefault="00F054D2" w:rsidP="00F054D2">
      <w:pPr>
        <w:pStyle w:val="FP"/>
        <w:rPr>
          <w:i/>
          <w:iCs/>
          <w:lang w:eastAsia="en-US"/>
        </w:rPr>
      </w:pPr>
      <w:r w:rsidRPr="00F054D2">
        <w:rPr>
          <w:i/>
          <w:iCs/>
          <w:lang w:eastAsia="en-US"/>
        </w:rPr>
        <w:t>Devaki (Nokia) provides r04.</w:t>
      </w:r>
    </w:p>
    <w:p w14:paraId="1622D5E4" w14:textId="77777777" w:rsidR="00F054D2" w:rsidRPr="00F054D2" w:rsidRDefault="00F054D2" w:rsidP="00F054D2">
      <w:pPr>
        <w:pStyle w:val="FP"/>
        <w:rPr>
          <w:i/>
          <w:iCs/>
          <w:lang w:eastAsia="en-US"/>
        </w:rPr>
      </w:pPr>
      <w:r w:rsidRPr="00F054D2">
        <w:rPr>
          <w:i/>
          <w:iCs/>
          <w:lang w:eastAsia="en-US"/>
        </w:rPr>
        <w:t>Jari (NTT DOCOMO) provides r05.</w:t>
      </w:r>
    </w:p>
    <w:p w14:paraId="5174515C"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 xml:space="preserve"> (vivo) provides r06.</w:t>
      </w:r>
    </w:p>
    <w:p w14:paraId="766225D6" w14:textId="77777777" w:rsidR="00F054D2" w:rsidRPr="00F054D2" w:rsidRDefault="00F054D2" w:rsidP="00F054D2">
      <w:pPr>
        <w:pStyle w:val="FP"/>
        <w:rPr>
          <w:i/>
          <w:iCs/>
          <w:lang w:eastAsia="en-US"/>
        </w:rPr>
      </w:pPr>
      <w:r w:rsidRPr="00F054D2">
        <w:rPr>
          <w:i/>
          <w:iCs/>
          <w:lang w:eastAsia="en-US"/>
        </w:rPr>
        <w:t>Devaki (Nokia) comments.</w:t>
      </w:r>
    </w:p>
    <w:p w14:paraId="2E5286C4" w14:textId="77777777" w:rsidR="00F054D2" w:rsidRPr="00F054D2" w:rsidRDefault="00F054D2" w:rsidP="00F054D2">
      <w:pPr>
        <w:pStyle w:val="FP"/>
        <w:rPr>
          <w:i/>
          <w:iCs/>
          <w:lang w:eastAsia="en-US"/>
        </w:rPr>
      </w:pPr>
      <w:r w:rsidRPr="00F054D2">
        <w:rPr>
          <w:i/>
          <w:iCs/>
          <w:lang w:eastAsia="en-US"/>
        </w:rPr>
        <w:t>==== Revisions Deadline ====</w:t>
      </w:r>
    </w:p>
    <w:p w14:paraId="2F08E924" w14:textId="77777777" w:rsidR="00F054D2" w:rsidRPr="00F054D2" w:rsidRDefault="00F054D2" w:rsidP="00F054D2">
      <w:pPr>
        <w:pStyle w:val="FP"/>
        <w:rPr>
          <w:i/>
          <w:iCs/>
          <w:lang w:eastAsia="en-US"/>
        </w:rPr>
      </w:pPr>
      <w:r w:rsidRPr="00F054D2">
        <w:rPr>
          <w:i/>
          <w:iCs/>
          <w:lang w:eastAsia="en-US"/>
        </w:rPr>
        <w:t>Jari (NTT DOCOMO) does not agree r06, comments</w:t>
      </w:r>
    </w:p>
    <w:p w14:paraId="03E4DF0D"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 xml:space="preserve"> (vivo) requests Jari to clarify the comments</w:t>
      </w:r>
    </w:p>
    <w:p w14:paraId="7E4DA872"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 xml:space="preserve"> (vivo) replies to Jari (NTT DOCOMO) and comments the case GM out of 5GS bridge is missing in r05.</w:t>
      </w:r>
    </w:p>
    <w:p w14:paraId="04441C7F" w14:textId="77777777" w:rsidR="00F054D2" w:rsidRPr="00F054D2" w:rsidRDefault="00F054D2" w:rsidP="00F054D2">
      <w:pPr>
        <w:pStyle w:val="FP"/>
        <w:rPr>
          <w:i/>
          <w:iCs/>
          <w:lang w:eastAsia="en-US"/>
        </w:rPr>
      </w:pPr>
      <w:r w:rsidRPr="00F054D2">
        <w:rPr>
          <w:i/>
          <w:iCs/>
          <w:lang w:eastAsia="en-US"/>
        </w:rPr>
        <w:t>Sebastian (Qualcomm) prefers r05</w:t>
      </w:r>
    </w:p>
    <w:p w14:paraId="4405EA03" w14:textId="77777777" w:rsidR="00F054D2" w:rsidRPr="00F054D2" w:rsidRDefault="00F054D2" w:rsidP="00F054D2">
      <w:pPr>
        <w:pStyle w:val="FP"/>
        <w:rPr>
          <w:i/>
          <w:iCs/>
          <w:lang w:eastAsia="en-US"/>
        </w:rPr>
      </w:pPr>
      <w:r w:rsidRPr="00F054D2">
        <w:rPr>
          <w:i/>
          <w:iCs/>
          <w:lang w:eastAsia="en-US"/>
        </w:rPr>
        <w:t xml:space="preserve">Jari (NTT DOCOMO) responds to </w:t>
      </w:r>
      <w:proofErr w:type="spellStart"/>
      <w:r w:rsidRPr="00F054D2">
        <w:rPr>
          <w:i/>
          <w:iCs/>
          <w:lang w:eastAsia="en-US"/>
        </w:rPr>
        <w:t>Xiaowan</w:t>
      </w:r>
      <w:proofErr w:type="spellEnd"/>
      <w:r w:rsidRPr="00F054D2">
        <w:rPr>
          <w:i/>
          <w:iCs/>
          <w:lang w:eastAsia="en-US"/>
        </w:rPr>
        <w:t xml:space="preserve"> (vivo) and disagrees</w:t>
      </w:r>
    </w:p>
    <w:p w14:paraId="31EF3F92" w14:textId="77777777" w:rsidR="00F054D2" w:rsidRPr="00F054D2" w:rsidRDefault="00F054D2" w:rsidP="00F054D2">
      <w:pPr>
        <w:pStyle w:val="FP"/>
        <w:rPr>
          <w:i/>
          <w:iCs/>
          <w:lang w:eastAsia="en-US"/>
        </w:rPr>
      </w:pPr>
      <w:r w:rsidRPr="00F054D2">
        <w:rPr>
          <w:i/>
          <w:iCs/>
          <w:lang w:eastAsia="en-US"/>
        </w:rPr>
        <w:t>==== Final Comments Deadline ====</w:t>
      </w:r>
    </w:p>
    <w:p w14:paraId="42668CA5"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(vivo) replies to Jari (NTT DOCOMO) and thinks r05 still has incorrect part</w:t>
      </w:r>
    </w:p>
    <w:p w14:paraId="732E7027" w14:textId="77777777" w:rsidR="00F054D2" w:rsidRPr="00F054D2" w:rsidRDefault="00F054D2" w:rsidP="00F054D2">
      <w:pPr>
        <w:pStyle w:val="FP"/>
        <w:rPr>
          <w:i/>
          <w:iCs/>
          <w:lang w:eastAsia="en-US"/>
        </w:rPr>
      </w:pPr>
      <w:r w:rsidRPr="00F054D2">
        <w:rPr>
          <w:i/>
          <w:iCs/>
          <w:lang w:eastAsia="en-US"/>
        </w:rPr>
        <w:t>Shabnam (Ericsson) agrees Vivo clarification below makes it clear compared to r05, but r06 has more issues. Could we accept r05 with the below understanding?</w:t>
      </w:r>
    </w:p>
    <w:p w14:paraId="57917CAE"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(vivo) replies to Shabnam (Ericsson) that we can have a r07 based on r05 to fix it and approve it at CC#3</w:t>
      </w:r>
    </w:p>
    <w:p w14:paraId="03690A70"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(vivo) provide r07 based on r05 in the draft folder</w:t>
      </w:r>
    </w:p>
    <w:p w14:paraId="6FC21B63" w14:textId="77777777" w:rsidR="00F054D2" w:rsidRPr="00A3071B" w:rsidRDefault="00F054D2" w:rsidP="00F054D2">
      <w:pPr>
        <w:keepNext/>
        <w:keepLines/>
      </w:pPr>
      <w:r>
        <w:rPr>
          <w:b/>
        </w:rPr>
        <w:t>Discussion and conclusion:</w:t>
      </w:r>
    </w:p>
    <w:p w14:paraId="04A1A7B8" w14:textId="462A63BD" w:rsidR="00F054D2" w:rsidRDefault="00F054D2" w:rsidP="00F054D2">
      <w:pPr>
        <w:keepLines/>
        <w:rPr>
          <w:lang w:eastAsia="en-US"/>
        </w:rPr>
      </w:pPr>
      <w:r>
        <w:rPr>
          <w:lang w:eastAsia="en-US"/>
        </w:rPr>
        <w:t xml:space="preserve">r07 was considered. This was agreed and revised to </w:t>
      </w:r>
      <w:r w:rsidRPr="00F054D2">
        <w:rPr>
          <w:rFonts w:cs="Arial"/>
          <w:color w:val="0000FF"/>
          <w:szCs w:val="16"/>
          <w:lang w:eastAsia="en-US"/>
        </w:rPr>
        <w:t>TD S2</w:t>
      </w:r>
      <w:r w:rsidRPr="00F054D2">
        <w:rPr>
          <w:rFonts w:cs="Arial"/>
          <w:color w:val="0000FF"/>
          <w:szCs w:val="16"/>
          <w:lang w:eastAsia="en-US"/>
        </w:rPr>
        <w:noBreakHyphen/>
        <w:t>200</w:t>
      </w:r>
      <w:r>
        <w:rPr>
          <w:rFonts w:cs="Arial"/>
          <w:color w:val="0000FF"/>
          <w:szCs w:val="16"/>
          <w:lang w:eastAsia="en-US"/>
        </w:rPr>
        <w:t>9202</w:t>
      </w:r>
      <w:r>
        <w:t xml:space="preserve">, which was </w:t>
      </w:r>
      <w:r>
        <w:rPr>
          <w:color w:val="FF0000"/>
        </w:rPr>
        <w:t>approved</w:t>
      </w:r>
      <w:r>
        <w:t>.</w:t>
      </w:r>
    </w:p>
    <w:p w14:paraId="4932EB71" w14:textId="7C850FAB" w:rsidR="00F054D2" w:rsidRPr="00F054D2" w:rsidRDefault="00F054D2" w:rsidP="00F054D2">
      <w:pPr>
        <w:keepLines/>
        <w:pBdr>
          <w:top w:val="single" w:sz="4" w:space="1" w:color="auto"/>
        </w:pBdr>
      </w:pPr>
      <w:r w:rsidRPr="00F054D2">
        <w:rPr>
          <w:rFonts w:cs="Arial"/>
          <w:color w:val="0000FF"/>
          <w:szCs w:val="16"/>
          <w:lang w:eastAsia="en-US"/>
        </w:rPr>
        <w:lastRenderedPageBreak/>
        <w:t>TD </w:t>
      </w:r>
      <w:r>
        <w:rPr>
          <w:rFonts w:cs="Arial"/>
          <w:color w:val="0000FF"/>
          <w:szCs w:val="16"/>
          <w:lang w:eastAsia="en-US"/>
        </w:rPr>
        <w:t>S2-2008405</w:t>
      </w:r>
      <w:r>
        <w:t xml:space="preserve"> KI#2, Conclusion update on Bridge Delay.</w:t>
      </w:r>
      <w:r w:rsidR="00EC06F9">
        <w:t xml:space="preserve"> (Source: Huawei, </w:t>
      </w:r>
      <w:proofErr w:type="spellStart"/>
      <w:r w:rsidR="00EC06F9">
        <w:t>HiSilicon</w:t>
      </w:r>
      <w:proofErr w:type="spellEnd"/>
      <w:r w:rsidR="00EC06F9">
        <w:t>, Samsung, Tencent, ETRI)</w:t>
      </w:r>
    </w:p>
    <w:p w14:paraId="3DA017F7" w14:textId="77777777" w:rsidR="00EC06F9" w:rsidRPr="00F054D2" w:rsidRDefault="00EC06F9" w:rsidP="00EC06F9">
      <w:pPr>
        <w:pStyle w:val="FP"/>
        <w:keepNext/>
        <w:rPr>
          <w:b/>
          <w:bCs/>
          <w:i/>
          <w:iCs/>
          <w:lang w:eastAsia="en-US"/>
        </w:rPr>
      </w:pPr>
      <w:r w:rsidRPr="00F054D2">
        <w:rPr>
          <w:b/>
          <w:bCs/>
          <w:i/>
          <w:iCs/>
          <w:lang w:eastAsia="en-US"/>
        </w:rPr>
        <w:t>e-mail comments:</w:t>
      </w:r>
    </w:p>
    <w:p w14:paraId="71F6D4DF" w14:textId="77777777" w:rsidR="00EC06F9" w:rsidRDefault="00EC06F9" w:rsidP="00EC06F9">
      <w:pPr>
        <w:pStyle w:val="FP"/>
        <w:rPr>
          <w:i/>
          <w:iCs/>
          <w:lang w:eastAsia="en-US"/>
        </w:rPr>
      </w:pPr>
      <w:proofErr w:type="spellStart"/>
      <w:r>
        <w:rPr>
          <w:i/>
          <w:iCs/>
          <w:lang w:eastAsia="en-US"/>
        </w:rPr>
        <w:t>György</w:t>
      </w:r>
      <w:proofErr w:type="spellEnd"/>
      <w:r>
        <w:rPr>
          <w:i/>
          <w:iCs/>
          <w:lang w:eastAsia="en-US"/>
        </w:rPr>
        <w:t xml:space="preserve"> (Ericsson) raises a question.</w:t>
      </w:r>
    </w:p>
    <w:p w14:paraId="3E781612" w14:textId="77777777" w:rsidR="00EC06F9" w:rsidRDefault="00EC06F9" w:rsidP="00EC06F9">
      <w:pPr>
        <w:pStyle w:val="FP"/>
        <w:rPr>
          <w:i/>
          <w:iCs/>
          <w:lang w:eastAsia="en-US"/>
        </w:rPr>
      </w:pPr>
      <w:proofErr w:type="spellStart"/>
      <w:r>
        <w:rPr>
          <w:i/>
          <w:iCs/>
          <w:lang w:eastAsia="en-US"/>
        </w:rPr>
        <w:t>Qianghua</w:t>
      </w:r>
      <w:proofErr w:type="spellEnd"/>
      <w:r>
        <w:rPr>
          <w:i/>
          <w:iCs/>
          <w:lang w:eastAsia="en-US"/>
        </w:rPr>
        <w:t xml:space="preserve"> (Huawei) replies</w:t>
      </w:r>
    </w:p>
    <w:p w14:paraId="5F1E853E" w14:textId="77777777" w:rsidR="00EC06F9" w:rsidRDefault="00EC06F9" w:rsidP="00EC06F9">
      <w:pPr>
        <w:pStyle w:val="FP"/>
        <w:rPr>
          <w:i/>
          <w:iCs/>
          <w:lang w:eastAsia="en-US"/>
        </w:rPr>
      </w:pPr>
      <w:r>
        <w:rPr>
          <w:i/>
          <w:iCs/>
          <w:lang w:eastAsia="en-US"/>
        </w:rPr>
        <w:t>Devaki (Nokia) asks question for clarification.</w:t>
      </w:r>
    </w:p>
    <w:p w14:paraId="2F8B0C9A" w14:textId="77777777" w:rsidR="00EC06F9" w:rsidRDefault="00EC06F9" w:rsidP="00EC06F9">
      <w:pPr>
        <w:pStyle w:val="FP"/>
        <w:rPr>
          <w:i/>
          <w:iCs/>
          <w:lang w:eastAsia="en-US"/>
        </w:rPr>
      </w:pPr>
      <w:proofErr w:type="spellStart"/>
      <w:r>
        <w:rPr>
          <w:i/>
          <w:iCs/>
          <w:lang w:eastAsia="en-US"/>
        </w:rPr>
        <w:t>Qianghua</w:t>
      </w:r>
      <w:proofErr w:type="spellEnd"/>
      <w:r>
        <w:rPr>
          <w:i/>
          <w:iCs/>
          <w:lang w:eastAsia="en-US"/>
        </w:rPr>
        <w:t xml:space="preserve"> (Huawei) provides r01</w:t>
      </w:r>
    </w:p>
    <w:p w14:paraId="3B7A20AF" w14:textId="77777777" w:rsidR="00EC06F9" w:rsidRDefault="00EC06F9" w:rsidP="00EC06F9">
      <w:pPr>
        <w:pStyle w:val="FP"/>
        <w:rPr>
          <w:i/>
          <w:iCs/>
          <w:lang w:eastAsia="en-US"/>
        </w:rPr>
      </w:pPr>
      <w:proofErr w:type="spellStart"/>
      <w:r>
        <w:rPr>
          <w:i/>
          <w:iCs/>
          <w:lang w:eastAsia="en-US"/>
        </w:rPr>
        <w:t>György</w:t>
      </w:r>
      <w:proofErr w:type="spellEnd"/>
      <w:r>
        <w:rPr>
          <w:i/>
          <w:iCs/>
          <w:lang w:eastAsia="en-US"/>
        </w:rPr>
        <w:t xml:space="preserve"> (Ericsson) comments</w:t>
      </w:r>
    </w:p>
    <w:p w14:paraId="0253134B" w14:textId="77777777" w:rsidR="00EC06F9" w:rsidRDefault="00EC06F9" w:rsidP="00EC06F9">
      <w:pPr>
        <w:pStyle w:val="FP"/>
        <w:rPr>
          <w:i/>
          <w:iCs/>
          <w:lang w:eastAsia="en-US"/>
        </w:rPr>
      </w:pPr>
      <w:proofErr w:type="spellStart"/>
      <w:r>
        <w:rPr>
          <w:i/>
          <w:iCs/>
          <w:lang w:eastAsia="en-US"/>
        </w:rPr>
        <w:t>Qianghua</w:t>
      </w:r>
      <w:proofErr w:type="spellEnd"/>
      <w:r>
        <w:rPr>
          <w:i/>
          <w:iCs/>
          <w:lang w:eastAsia="en-US"/>
        </w:rPr>
        <w:t xml:space="preserve"> (Huawei) provides r02</w:t>
      </w:r>
    </w:p>
    <w:p w14:paraId="583CA90A" w14:textId="77777777" w:rsidR="00EC06F9" w:rsidRDefault="00EC06F9" w:rsidP="00EC06F9">
      <w:pPr>
        <w:pStyle w:val="FP"/>
        <w:rPr>
          <w:i/>
          <w:iCs/>
          <w:lang w:eastAsia="en-US"/>
        </w:rPr>
      </w:pPr>
      <w:proofErr w:type="spellStart"/>
      <w:r>
        <w:rPr>
          <w:i/>
          <w:iCs/>
          <w:lang w:eastAsia="en-US"/>
        </w:rPr>
        <w:t>György</w:t>
      </w:r>
      <w:proofErr w:type="spellEnd"/>
      <w:r>
        <w:rPr>
          <w:i/>
          <w:iCs/>
          <w:lang w:eastAsia="en-US"/>
        </w:rPr>
        <w:t xml:space="preserve"> (Ericsson) comments on r02.</w:t>
      </w:r>
    </w:p>
    <w:p w14:paraId="43C37374" w14:textId="77777777" w:rsidR="00EC06F9" w:rsidRDefault="00EC06F9" w:rsidP="00EC06F9">
      <w:pPr>
        <w:pStyle w:val="FP"/>
        <w:rPr>
          <w:i/>
          <w:iCs/>
          <w:lang w:eastAsia="en-US"/>
        </w:rPr>
      </w:pPr>
      <w:r>
        <w:rPr>
          <w:i/>
          <w:iCs/>
          <w:lang w:eastAsia="en-US"/>
        </w:rPr>
        <w:t>Sebastian (Qualcomm) provides r03</w:t>
      </w:r>
    </w:p>
    <w:p w14:paraId="3E80120A" w14:textId="77777777" w:rsidR="00EC06F9" w:rsidRDefault="00EC06F9" w:rsidP="00EC06F9">
      <w:pPr>
        <w:pStyle w:val="FP"/>
        <w:rPr>
          <w:i/>
          <w:iCs/>
          <w:lang w:eastAsia="en-US"/>
        </w:rPr>
      </w:pPr>
      <w:proofErr w:type="spellStart"/>
      <w:r>
        <w:rPr>
          <w:i/>
          <w:iCs/>
          <w:lang w:eastAsia="en-US"/>
        </w:rPr>
        <w:t>György</w:t>
      </w:r>
      <w:proofErr w:type="spellEnd"/>
      <w:r>
        <w:rPr>
          <w:i/>
          <w:iCs/>
          <w:lang w:eastAsia="en-US"/>
        </w:rPr>
        <w:t xml:space="preserve"> (Ericsson) ok with r03.</w:t>
      </w:r>
    </w:p>
    <w:p w14:paraId="1C2D241C" w14:textId="77777777" w:rsidR="00EC06F9" w:rsidRDefault="00EC06F9" w:rsidP="00EC06F9">
      <w:pPr>
        <w:pStyle w:val="FP"/>
        <w:rPr>
          <w:i/>
          <w:iCs/>
          <w:lang w:eastAsia="en-US"/>
        </w:rPr>
      </w:pPr>
      <w:r>
        <w:rPr>
          <w:i/>
          <w:iCs/>
          <w:lang w:eastAsia="en-US"/>
        </w:rPr>
        <w:t>==== Revisions Deadline ====</w:t>
      </w:r>
    </w:p>
    <w:p w14:paraId="42297D05" w14:textId="77777777" w:rsidR="00EC06F9" w:rsidRDefault="00EC06F9" w:rsidP="00EC06F9">
      <w:pPr>
        <w:pStyle w:val="FP"/>
        <w:rPr>
          <w:i/>
          <w:iCs/>
          <w:lang w:eastAsia="en-US"/>
        </w:rPr>
      </w:pPr>
      <w:proofErr w:type="spellStart"/>
      <w:r>
        <w:rPr>
          <w:i/>
          <w:iCs/>
          <w:lang w:eastAsia="en-US"/>
        </w:rPr>
        <w:t>Qianghua</w:t>
      </w:r>
      <w:proofErr w:type="spellEnd"/>
      <w:r>
        <w:rPr>
          <w:i/>
          <w:iCs/>
          <w:lang w:eastAsia="en-US"/>
        </w:rPr>
        <w:t xml:space="preserve"> (Huawei) OK with r03</w:t>
      </w:r>
    </w:p>
    <w:p w14:paraId="4907EB75" w14:textId="77777777" w:rsidR="00EC06F9" w:rsidRDefault="00EC06F9" w:rsidP="00EC06F9">
      <w:pPr>
        <w:pStyle w:val="FP"/>
        <w:rPr>
          <w:i/>
          <w:iCs/>
          <w:lang w:eastAsia="en-US"/>
        </w:rPr>
      </w:pPr>
      <w:r>
        <w:rPr>
          <w:i/>
          <w:iCs/>
          <w:lang w:eastAsia="en-US"/>
        </w:rPr>
        <w:t>Devaki (Nokia) can only accept r02, cannot accept any other version (as implementation aspects need not be specified).</w:t>
      </w:r>
    </w:p>
    <w:p w14:paraId="655C1559" w14:textId="77777777" w:rsidR="00EC06F9" w:rsidRDefault="00EC06F9" w:rsidP="00EC06F9">
      <w:pPr>
        <w:pStyle w:val="FP"/>
        <w:rPr>
          <w:i/>
          <w:iCs/>
          <w:lang w:eastAsia="en-US"/>
        </w:rPr>
      </w:pPr>
      <w:proofErr w:type="spellStart"/>
      <w:r>
        <w:rPr>
          <w:i/>
          <w:iCs/>
          <w:lang w:eastAsia="en-US"/>
        </w:rPr>
        <w:t>Qianghua</w:t>
      </w:r>
      <w:proofErr w:type="spellEnd"/>
      <w:r>
        <w:rPr>
          <w:i/>
          <w:iCs/>
          <w:lang w:eastAsia="en-US"/>
        </w:rPr>
        <w:t xml:space="preserve"> (Huawei) OK with r02, live with r03</w:t>
      </w:r>
    </w:p>
    <w:p w14:paraId="1586B400" w14:textId="77777777" w:rsidR="00EC06F9" w:rsidRDefault="00EC06F9" w:rsidP="00EC06F9">
      <w:pPr>
        <w:pStyle w:val="FP"/>
        <w:rPr>
          <w:i/>
          <w:iCs/>
          <w:lang w:eastAsia="en-US"/>
        </w:rPr>
      </w:pPr>
      <w:proofErr w:type="spellStart"/>
      <w:r>
        <w:rPr>
          <w:i/>
          <w:iCs/>
          <w:lang w:eastAsia="en-US"/>
        </w:rPr>
        <w:t>zhendong</w:t>
      </w:r>
      <w:proofErr w:type="spellEnd"/>
      <w:r>
        <w:rPr>
          <w:i/>
          <w:iCs/>
          <w:lang w:eastAsia="en-US"/>
        </w:rPr>
        <w:t xml:space="preserve"> (ZTE) also prefer to r02</w:t>
      </w:r>
    </w:p>
    <w:p w14:paraId="781AA7CC" w14:textId="77777777" w:rsidR="00EC06F9" w:rsidRDefault="00EC06F9" w:rsidP="00EC06F9">
      <w:pPr>
        <w:pStyle w:val="FP"/>
        <w:rPr>
          <w:i/>
          <w:iCs/>
          <w:lang w:eastAsia="en-US"/>
        </w:rPr>
      </w:pPr>
      <w:proofErr w:type="spellStart"/>
      <w:r>
        <w:rPr>
          <w:i/>
          <w:iCs/>
          <w:lang w:eastAsia="en-US"/>
        </w:rPr>
        <w:t>György</w:t>
      </w:r>
      <w:proofErr w:type="spellEnd"/>
      <w:r>
        <w:rPr>
          <w:i/>
          <w:iCs/>
          <w:lang w:eastAsia="en-US"/>
        </w:rPr>
        <w:t xml:space="preserve"> (Ericsson) can accept r02, though prefers r03.</w:t>
      </w:r>
    </w:p>
    <w:p w14:paraId="04FEF5BE" w14:textId="77777777" w:rsidR="00EC06F9" w:rsidRDefault="00EC06F9" w:rsidP="00EC06F9">
      <w:pPr>
        <w:pStyle w:val="FP"/>
        <w:rPr>
          <w:i/>
          <w:iCs/>
          <w:lang w:eastAsia="en-US"/>
        </w:rPr>
      </w:pPr>
      <w:r>
        <w:rPr>
          <w:i/>
          <w:iCs/>
          <w:lang w:eastAsia="en-US"/>
        </w:rPr>
        <w:t>Sang-Jun (Samsung) is fine with r02 and r03, but prefers r02.</w:t>
      </w:r>
    </w:p>
    <w:p w14:paraId="41C43FEA" w14:textId="44263ECF" w:rsidR="00EC06F9" w:rsidRPr="00F054D2" w:rsidRDefault="00EC06F9" w:rsidP="00EC06F9">
      <w:pPr>
        <w:pStyle w:val="FP"/>
        <w:rPr>
          <w:i/>
          <w:iCs/>
          <w:lang w:eastAsia="en-US"/>
        </w:rPr>
      </w:pPr>
      <w:r>
        <w:rPr>
          <w:i/>
          <w:iCs/>
          <w:lang w:eastAsia="en-US"/>
        </w:rPr>
        <w:t>==== Final Comments Deadline ====</w:t>
      </w:r>
    </w:p>
    <w:p w14:paraId="48E958C5" w14:textId="77777777" w:rsidR="00EC06F9" w:rsidRPr="00A3071B" w:rsidRDefault="00EC06F9" w:rsidP="00EC06F9">
      <w:pPr>
        <w:keepNext/>
        <w:keepLines/>
      </w:pPr>
      <w:r>
        <w:rPr>
          <w:b/>
        </w:rPr>
        <w:t>Discussion and conclusion:</w:t>
      </w:r>
    </w:p>
    <w:p w14:paraId="17FAB651" w14:textId="411E9E4B" w:rsidR="00F054D2" w:rsidRDefault="00F054D2" w:rsidP="00F054D2">
      <w:pPr>
        <w:keepLines/>
      </w:pPr>
      <w:r>
        <w:rPr>
          <w:lang w:eastAsia="en-US"/>
        </w:rPr>
        <w:t xml:space="preserve">r02 was considered. This was agreed and revised to </w:t>
      </w:r>
      <w:r w:rsidRPr="00F054D2">
        <w:rPr>
          <w:rFonts w:cs="Arial"/>
          <w:color w:val="0000FF"/>
          <w:szCs w:val="16"/>
          <w:lang w:eastAsia="en-US"/>
        </w:rPr>
        <w:t>TD </w:t>
      </w:r>
      <w:r>
        <w:rPr>
          <w:rFonts w:cs="Arial"/>
          <w:color w:val="0000FF"/>
          <w:szCs w:val="16"/>
          <w:lang w:eastAsia="en-US"/>
        </w:rPr>
        <w:t>S2-2009182</w:t>
      </w:r>
      <w:r>
        <w:t xml:space="preserve">, which was </w:t>
      </w:r>
      <w:r>
        <w:rPr>
          <w:color w:val="FF0000"/>
        </w:rPr>
        <w:t>approved</w:t>
      </w:r>
      <w:r>
        <w:t>.</w:t>
      </w:r>
    </w:p>
    <w:p w14:paraId="622C62C6" w14:textId="77777777" w:rsidR="00F054D2" w:rsidRDefault="00F054D2" w:rsidP="00F054D2">
      <w:pPr>
        <w:keepNext/>
        <w:keepLines/>
        <w:pBdr>
          <w:top w:val="single" w:sz="4" w:space="1" w:color="auto"/>
        </w:pBdr>
        <w:rPr>
          <w:lang w:eastAsia="en-US"/>
        </w:rPr>
      </w:pPr>
      <w:r>
        <w:rPr>
          <w:color w:val="0000FF"/>
          <w:lang w:eastAsia="en-US"/>
        </w:rPr>
        <w:t>TD S2</w:t>
      </w:r>
      <w:r>
        <w:rPr>
          <w:color w:val="0000FF"/>
          <w:lang w:eastAsia="en-US"/>
        </w:rPr>
        <w:noBreakHyphen/>
        <w:t>2009076</w:t>
      </w:r>
      <w:r>
        <w:rPr>
          <w:lang w:eastAsia="en-US"/>
        </w:rPr>
        <w:t xml:space="preserve"> (P-CR) KI#3B: Solution #7 update . (Source: Nokia, Nokia Shanghai Bell)</w:t>
      </w:r>
    </w:p>
    <w:p w14:paraId="5BD63978" w14:textId="77777777" w:rsidR="00F054D2" w:rsidRPr="00F054D2" w:rsidRDefault="00F054D2" w:rsidP="00F054D2">
      <w:pPr>
        <w:pStyle w:val="FP"/>
        <w:keepNext/>
        <w:rPr>
          <w:b/>
          <w:bCs/>
          <w:i/>
          <w:iCs/>
          <w:lang w:eastAsia="en-US"/>
        </w:rPr>
      </w:pPr>
      <w:r w:rsidRPr="00F054D2">
        <w:rPr>
          <w:b/>
          <w:bCs/>
          <w:i/>
          <w:iCs/>
          <w:lang w:eastAsia="en-US"/>
        </w:rPr>
        <w:t>e-mail comments:</w:t>
      </w:r>
    </w:p>
    <w:p w14:paraId="44678DE1" w14:textId="77777777" w:rsidR="00F054D2" w:rsidRPr="00F054D2" w:rsidRDefault="00F054D2" w:rsidP="00F054D2">
      <w:pPr>
        <w:pStyle w:val="FP"/>
        <w:rPr>
          <w:i/>
          <w:iCs/>
          <w:lang w:eastAsia="en-US"/>
        </w:rPr>
      </w:pPr>
      <w:r w:rsidRPr="00F054D2">
        <w:rPr>
          <w:i/>
          <w:iCs/>
          <w:lang w:eastAsia="en-US"/>
        </w:rPr>
        <w:t>Sang-Jun (Samsung) provides r01.</w:t>
      </w:r>
    </w:p>
    <w:p w14:paraId="53BAD00C" w14:textId="77777777" w:rsidR="00F054D2" w:rsidRPr="00F054D2" w:rsidRDefault="00F054D2" w:rsidP="00F054D2">
      <w:pPr>
        <w:pStyle w:val="FP"/>
        <w:rPr>
          <w:i/>
          <w:iCs/>
          <w:lang w:eastAsia="en-US"/>
        </w:rPr>
      </w:pPr>
      <w:r w:rsidRPr="00F054D2">
        <w:rPr>
          <w:i/>
          <w:iCs/>
          <w:lang w:eastAsia="en-US"/>
        </w:rPr>
        <w:t>Devaki (Nokia) replies to Sang-Jun (Samsung).</w:t>
      </w:r>
    </w:p>
    <w:p w14:paraId="40CC37FF" w14:textId="77777777" w:rsidR="00F054D2" w:rsidRPr="00F054D2" w:rsidRDefault="00F054D2" w:rsidP="00F054D2">
      <w:pPr>
        <w:pStyle w:val="FP"/>
        <w:rPr>
          <w:i/>
          <w:iCs/>
          <w:lang w:eastAsia="en-US"/>
        </w:rPr>
      </w:pPr>
      <w:r w:rsidRPr="00F054D2">
        <w:rPr>
          <w:i/>
          <w:iCs/>
          <w:lang w:eastAsia="en-US"/>
        </w:rPr>
        <w:t>Jari (NTT DOCOMO) can agree original version, cannot agree r01</w:t>
      </w:r>
    </w:p>
    <w:p w14:paraId="758D1118" w14:textId="77777777" w:rsidR="00F054D2" w:rsidRPr="00F054D2" w:rsidRDefault="00F054D2" w:rsidP="00F054D2">
      <w:pPr>
        <w:pStyle w:val="FP"/>
        <w:rPr>
          <w:i/>
          <w:iCs/>
          <w:lang w:eastAsia="en-US"/>
        </w:rPr>
      </w:pPr>
      <w:r w:rsidRPr="00F054D2">
        <w:rPr>
          <w:i/>
          <w:iCs/>
          <w:lang w:eastAsia="en-US"/>
        </w:rPr>
        <w:t>==== Revisions Deadline ====</w:t>
      </w:r>
    </w:p>
    <w:p w14:paraId="3FD5AF4B" w14:textId="77777777" w:rsidR="00F054D2" w:rsidRPr="00F054D2" w:rsidRDefault="00F054D2" w:rsidP="00F054D2">
      <w:pPr>
        <w:pStyle w:val="FP"/>
        <w:rPr>
          <w:i/>
          <w:iCs/>
          <w:lang w:eastAsia="en-US"/>
        </w:rPr>
      </w:pPr>
      <w:r w:rsidRPr="00F054D2">
        <w:rPr>
          <w:i/>
          <w:iCs/>
          <w:lang w:eastAsia="en-US"/>
        </w:rPr>
        <w:t>Devaki (Nokia) proposes to move forward with original version r00.</w:t>
      </w:r>
    </w:p>
    <w:p w14:paraId="03B2A78B" w14:textId="77777777" w:rsidR="00F054D2" w:rsidRPr="00F054D2" w:rsidRDefault="00F054D2" w:rsidP="00F054D2">
      <w:pPr>
        <w:pStyle w:val="FP"/>
        <w:rPr>
          <w:i/>
          <w:iCs/>
          <w:lang w:eastAsia="en-US"/>
        </w:rPr>
      </w:pPr>
      <w:r w:rsidRPr="00F054D2">
        <w:rPr>
          <w:i/>
          <w:iCs/>
          <w:lang w:eastAsia="en-US"/>
        </w:rPr>
        <w:t xml:space="preserve">Sang-Jun (Samsung) replies to Devaki (Nokia), objects to the original and </w:t>
      </w:r>
      <w:proofErr w:type="spellStart"/>
      <w:r w:rsidRPr="00F054D2">
        <w:rPr>
          <w:i/>
          <w:iCs/>
          <w:lang w:eastAsia="en-US"/>
        </w:rPr>
        <w:t>accpets</w:t>
      </w:r>
      <w:proofErr w:type="spellEnd"/>
      <w:r w:rsidRPr="00F054D2">
        <w:rPr>
          <w:i/>
          <w:iCs/>
          <w:lang w:eastAsia="en-US"/>
        </w:rPr>
        <w:t xml:space="preserve"> r01.</w:t>
      </w:r>
    </w:p>
    <w:p w14:paraId="77D2240F" w14:textId="77777777" w:rsidR="00F054D2" w:rsidRPr="00F054D2" w:rsidRDefault="00F054D2" w:rsidP="00F054D2">
      <w:pPr>
        <w:pStyle w:val="FP"/>
        <w:rPr>
          <w:i/>
          <w:iCs/>
          <w:lang w:eastAsia="en-US"/>
        </w:rPr>
      </w:pPr>
      <w:proofErr w:type="spellStart"/>
      <w:r w:rsidRPr="00F054D2">
        <w:rPr>
          <w:i/>
          <w:iCs/>
          <w:lang w:eastAsia="en-US"/>
        </w:rPr>
        <w:t>Qianghua</w:t>
      </w:r>
      <w:proofErr w:type="spellEnd"/>
      <w:r w:rsidRPr="00F054D2">
        <w:rPr>
          <w:i/>
          <w:iCs/>
          <w:lang w:eastAsia="en-US"/>
        </w:rPr>
        <w:t xml:space="preserve"> (Huawei) only accepts r01</w:t>
      </w:r>
    </w:p>
    <w:p w14:paraId="53BE45DD" w14:textId="77777777" w:rsidR="00F054D2" w:rsidRPr="00F054D2" w:rsidRDefault="00F054D2" w:rsidP="00F054D2">
      <w:pPr>
        <w:pStyle w:val="FP"/>
        <w:rPr>
          <w:i/>
          <w:iCs/>
          <w:lang w:eastAsia="en-US"/>
        </w:rPr>
      </w:pPr>
      <w:r w:rsidRPr="00F054D2">
        <w:rPr>
          <w:i/>
          <w:iCs/>
          <w:lang w:eastAsia="en-US"/>
        </w:rPr>
        <w:t xml:space="preserve">Devaki (Nokia) proposes to go with original version. </w:t>
      </w:r>
    </w:p>
    <w:p w14:paraId="458B1736" w14:textId="77777777" w:rsidR="00F054D2" w:rsidRPr="00F054D2" w:rsidRDefault="00F054D2" w:rsidP="00F054D2">
      <w:pPr>
        <w:pStyle w:val="FP"/>
        <w:rPr>
          <w:i/>
          <w:iCs/>
          <w:lang w:eastAsia="en-US"/>
        </w:rPr>
      </w:pPr>
      <w:r w:rsidRPr="00F054D2">
        <w:rPr>
          <w:i/>
          <w:iCs/>
          <w:lang w:eastAsia="en-US"/>
        </w:rPr>
        <w:t>Also, bring this up to CC#2 for show of hands regarding validity time. Otherwise we have a stalemate for many papers.</w:t>
      </w:r>
    </w:p>
    <w:p w14:paraId="040649FD" w14:textId="77777777" w:rsidR="00F054D2" w:rsidRPr="00F054D2" w:rsidRDefault="00F054D2" w:rsidP="00F054D2">
      <w:pPr>
        <w:pStyle w:val="FP"/>
        <w:rPr>
          <w:i/>
          <w:iCs/>
          <w:lang w:eastAsia="en-US"/>
        </w:rPr>
      </w:pPr>
      <w:r w:rsidRPr="00F054D2">
        <w:rPr>
          <w:i/>
          <w:iCs/>
          <w:lang w:eastAsia="en-US"/>
        </w:rPr>
        <w:t>Jari (NTT DOCOMO) prefers original version, can accept r01</w:t>
      </w:r>
    </w:p>
    <w:p w14:paraId="00511A73" w14:textId="77777777" w:rsidR="00F054D2" w:rsidRPr="00F054D2" w:rsidRDefault="00F054D2" w:rsidP="00F054D2">
      <w:pPr>
        <w:pStyle w:val="FP"/>
        <w:rPr>
          <w:i/>
          <w:iCs/>
          <w:lang w:eastAsia="en-US"/>
        </w:rPr>
      </w:pPr>
      <w:r w:rsidRPr="00F054D2">
        <w:rPr>
          <w:i/>
          <w:iCs/>
          <w:lang w:eastAsia="en-US"/>
        </w:rPr>
        <w:t>==== Final Comments Deadline ====</w:t>
      </w:r>
    </w:p>
    <w:p w14:paraId="42704F58" w14:textId="77777777" w:rsidR="00F054D2" w:rsidRPr="00A3071B" w:rsidRDefault="00F054D2" w:rsidP="00F054D2">
      <w:pPr>
        <w:keepNext/>
        <w:keepLines/>
      </w:pPr>
      <w:r>
        <w:rPr>
          <w:b/>
        </w:rPr>
        <w:t>Discussion and conclusion:</w:t>
      </w:r>
    </w:p>
    <w:p w14:paraId="6F9F0884" w14:textId="10BC0F2B" w:rsidR="00F054D2" w:rsidRDefault="00F054D2" w:rsidP="00F054D2">
      <w:pPr>
        <w:keepLines/>
        <w:rPr>
          <w:lang w:eastAsia="en-US"/>
        </w:rPr>
      </w:pPr>
      <w:r>
        <w:rPr>
          <w:lang w:eastAsia="en-US"/>
        </w:rPr>
        <w:t xml:space="preserve">r01 was considered. This was agreed and revised to </w:t>
      </w:r>
      <w:r w:rsidRPr="00F054D2">
        <w:rPr>
          <w:rFonts w:cs="Arial"/>
          <w:color w:val="0000FF"/>
          <w:szCs w:val="16"/>
          <w:lang w:eastAsia="en-US"/>
        </w:rPr>
        <w:t>TD S2</w:t>
      </w:r>
      <w:r w:rsidRPr="00F054D2">
        <w:rPr>
          <w:rFonts w:cs="Arial"/>
          <w:color w:val="0000FF"/>
          <w:szCs w:val="16"/>
          <w:lang w:eastAsia="en-US"/>
        </w:rPr>
        <w:noBreakHyphen/>
        <w:t>200</w:t>
      </w:r>
      <w:r>
        <w:rPr>
          <w:rFonts w:cs="Arial"/>
          <w:color w:val="0000FF"/>
          <w:szCs w:val="16"/>
          <w:lang w:eastAsia="en-US"/>
        </w:rPr>
        <w:t>9203</w:t>
      </w:r>
      <w:r>
        <w:t xml:space="preserve">, which was </w:t>
      </w:r>
      <w:r>
        <w:rPr>
          <w:color w:val="FF0000"/>
        </w:rPr>
        <w:t>approved</w:t>
      </w:r>
      <w:r>
        <w:t>.</w:t>
      </w:r>
    </w:p>
    <w:p w14:paraId="01D84885" w14:textId="77777777" w:rsidR="00F054D2" w:rsidRDefault="00F054D2" w:rsidP="00F054D2">
      <w:pPr>
        <w:keepNext/>
        <w:keepLines/>
        <w:pBdr>
          <w:top w:val="single" w:sz="4" w:space="1" w:color="auto"/>
        </w:pBdr>
        <w:rPr>
          <w:lang w:eastAsia="en-US"/>
        </w:rPr>
      </w:pPr>
      <w:r>
        <w:rPr>
          <w:color w:val="0000FF"/>
          <w:lang w:eastAsia="en-US"/>
        </w:rPr>
        <w:t>TD S2</w:t>
      </w:r>
      <w:r>
        <w:rPr>
          <w:color w:val="0000FF"/>
          <w:lang w:eastAsia="en-US"/>
        </w:rPr>
        <w:noBreakHyphen/>
        <w:t>2008569</w:t>
      </w:r>
      <w:r>
        <w:rPr>
          <w:lang w:eastAsia="en-US"/>
        </w:rPr>
        <w:t xml:space="preserve"> (P-CR) Conclusion for Key issue #1. (Source: Qualcomm Incorporated)</w:t>
      </w:r>
    </w:p>
    <w:p w14:paraId="6162D152" w14:textId="77777777" w:rsidR="00F054D2" w:rsidRPr="00F054D2" w:rsidRDefault="00F054D2" w:rsidP="00F054D2">
      <w:pPr>
        <w:pStyle w:val="FP"/>
        <w:keepNext/>
        <w:rPr>
          <w:b/>
          <w:bCs/>
          <w:i/>
          <w:iCs/>
          <w:lang w:eastAsia="en-US"/>
        </w:rPr>
      </w:pPr>
      <w:r w:rsidRPr="00F054D2">
        <w:rPr>
          <w:b/>
          <w:bCs/>
          <w:i/>
          <w:iCs/>
          <w:lang w:eastAsia="en-US"/>
        </w:rPr>
        <w:t>e-mail comments:</w:t>
      </w:r>
    </w:p>
    <w:p w14:paraId="2705256D" w14:textId="77777777" w:rsidR="00F054D2" w:rsidRPr="00F054D2" w:rsidRDefault="00F054D2" w:rsidP="00F054D2">
      <w:pPr>
        <w:pStyle w:val="FP"/>
        <w:rPr>
          <w:i/>
          <w:iCs/>
          <w:lang w:eastAsia="en-US"/>
        </w:rPr>
      </w:pPr>
      <w:proofErr w:type="spellStart"/>
      <w:r w:rsidRPr="00F054D2">
        <w:rPr>
          <w:i/>
          <w:iCs/>
          <w:lang w:eastAsia="en-US"/>
        </w:rPr>
        <w:t>Jianning</w:t>
      </w:r>
      <w:proofErr w:type="spellEnd"/>
      <w:r w:rsidRPr="00F054D2">
        <w:rPr>
          <w:i/>
          <w:iCs/>
          <w:lang w:eastAsia="en-US"/>
        </w:rPr>
        <w:t xml:space="preserve"> (Xiaomi) Objects to all the reversion but can only live r08. Or NOTE it</w:t>
      </w:r>
    </w:p>
    <w:p w14:paraId="0B79853E" w14:textId="77777777" w:rsidR="00F054D2" w:rsidRPr="00F054D2" w:rsidRDefault="00F054D2" w:rsidP="00F054D2">
      <w:pPr>
        <w:pStyle w:val="FP"/>
        <w:rPr>
          <w:i/>
          <w:iCs/>
          <w:lang w:eastAsia="en-US"/>
        </w:rPr>
      </w:pPr>
      <w:r w:rsidRPr="00F054D2">
        <w:rPr>
          <w:i/>
          <w:iCs/>
          <w:lang w:eastAsia="en-US"/>
        </w:rPr>
        <w:t>Ouyang(Huawei) objects to any revision which contains 'shall send busy indication'. Can live with 'based on the UE implementation'.</w:t>
      </w:r>
    </w:p>
    <w:p w14:paraId="4FF9494E" w14:textId="77777777" w:rsidR="00F054D2" w:rsidRPr="00F054D2" w:rsidRDefault="00F054D2" w:rsidP="00F054D2">
      <w:pPr>
        <w:pStyle w:val="FP"/>
        <w:rPr>
          <w:i/>
          <w:iCs/>
          <w:lang w:eastAsia="en-US"/>
        </w:rPr>
      </w:pPr>
      <w:r w:rsidRPr="00F054D2">
        <w:rPr>
          <w:i/>
          <w:iCs/>
          <w:lang w:eastAsia="en-US"/>
        </w:rPr>
        <w:t>Lars (Sony) we are ok to make this 'based on the UE implementation'. Please check r18 in draft.</w:t>
      </w:r>
    </w:p>
    <w:p w14:paraId="297E0E81" w14:textId="77777777" w:rsidR="00F054D2" w:rsidRPr="00F054D2" w:rsidRDefault="00F054D2" w:rsidP="00F054D2">
      <w:pPr>
        <w:pStyle w:val="FP"/>
        <w:rPr>
          <w:i/>
          <w:iCs/>
          <w:lang w:eastAsia="en-US"/>
        </w:rPr>
      </w:pPr>
      <w:r w:rsidRPr="00F054D2">
        <w:rPr>
          <w:i/>
          <w:iCs/>
          <w:lang w:eastAsia="en-US"/>
        </w:rPr>
        <w:t>Ouyang(Huawei) replies and provides r19.</w:t>
      </w:r>
    </w:p>
    <w:p w14:paraId="63FF242E" w14:textId="77777777" w:rsidR="00F054D2" w:rsidRPr="00F054D2" w:rsidRDefault="00F054D2" w:rsidP="00F054D2">
      <w:pPr>
        <w:pStyle w:val="FP"/>
        <w:rPr>
          <w:i/>
          <w:iCs/>
          <w:lang w:eastAsia="en-US"/>
        </w:rPr>
      </w:pPr>
      <w:r w:rsidRPr="00F054D2">
        <w:rPr>
          <w:i/>
          <w:iCs/>
          <w:lang w:eastAsia="en-US"/>
        </w:rPr>
        <w:t>Lalith(Samsung) confirms OK with r19.</w:t>
      </w:r>
    </w:p>
    <w:p w14:paraId="4E1BF730" w14:textId="77777777" w:rsidR="00F054D2" w:rsidRPr="00F054D2" w:rsidRDefault="00F054D2" w:rsidP="00F054D2">
      <w:pPr>
        <w:pStyle w:val="FP"/>
        <w:rPr>
          <w:i/>
          <w:iCs/>
          <w:lang w:eastAsia="en-US"/>
        </w:rPr>
      </w:pPr>
      <w:r w:rsidRPr="00F054D2">
        <w:rPr>
          <w:i/>
          <w:iCs/>
          <w:lang w:eastAsia="en-US"/>
        </w:rPr>
        <w:t>Saso (Rapporteur) asks if anyone has issues with r19.</w:t>
      </w:r>
    </w:p>
    <w:p w14:paraId="21E6DDA8" w14:textId="77777777" w:rsidR="00F054D2" w:rsidRPr="00F054D2" w:rsidRDefault="00F054D2" w:rsidP="00F054D2">
      <w:pPr>
        <w:pStyle w:val="FP"/>
        <w:rPr>
          <w:i/>
          <w:iCs/>
          <w:lang w:eastAsia="en-US"/>
        </w:rPr>
      </w:pPr>
      <w:r w:rsidRPr="00F054D2">
        <w:rPr>
          <w:i/>
          <w:iCs/>
          <w:lang w:eastAsia="en-US"/>
        </w:rPr>
        <w:t>Lars (Sony) we are ok with r19.</w:t>
      </w:r>
    </w:p>
    <w:p w14:paraId="30D23B1E" w14:textId="77777777" w:rsidR="00F054D2" w:rsidRPr="00F054D2" w:rsidRDefault="00F054D2" w:rsidP="00F054D2">
      <w:pPr>
        <w:pStyle w:val="FP"/>
        <w:rPr>
          <w:i/>
          <w:iCs/>
          <w:lang w:eastAsia="en-US"/>
        </w:rPr>
      </w:pPr>
      <w:r w:rsidRPr="00F054D2">
        <w:rPr>
          <w:i/>
          <w:iCs/>
          <w:lang w:eastAsia="en-US"/>
        </w:rPr>
        <w:t>Qian Chen (Ericsson) comments and says ok with r19.</w:t>
      </w:r>
    </w:p>
    <w:p w14:paraId="0C32B383" w14:textId="77777777" w:rsidR="00F054D2" w:rsidRPr="00F054D2" w:rsidRDefault="00F054D2" w:rsidP="00F054D2">
      <w:pPr>
        <w:pStyle w:val="FP"/>
        <w:rPr>
          <w:i/>
          <w:iCs/>
          <w:lang w:eastAsia="en-US"/>
        </w:rPr>
      </w:pPr>
      <w:r w:rsidRPr="00F054D2">
        <w:rPr>
          <w:i/>
          <w:iCs/>
          <w:lang w:eastAsia="en-US"/>
        </w:rPr>
        <w:t>Alessio(Nokia) comments</w:t>
      </w:r>
    </w:p>
    <w:p w14:paraId="101D5241" w14:textId="77777777" w:rsidR="00F054D2" w:rsidRPr="00F054D2" w:rsidRDefault="00F054D2" w:rsidP="00F054D2">
      <w:pPr>
        <w:pStyle w:val="FP"/>
        <w:rPr>
          <w:i/>
          <w:iCs/>
          <w:lang w:eastAsia="en-US"/>
        </w:rPr>
      </w:pPr>
      <w:proofErr w:type="spellStart"/>
      <w:r w:rsidRPr="00F054D2">
        <w:rPr>
          <w:i/>
          <w:iCs/>
          <w:lang w:eastAsia="en-US"/>
        </w:rPr>
        <w:t>alessio</w:t>
      </w:r>
      <w:proofErr w:type="spellEnd"/>
      <w:r w:rsidRPr="00F054D2">
        <w:rPr>
          <w:i/>
          <w:iCs/>
          <w:lang w:eastAsia="en-US"/>
        </w:rPr>
        <w:t xml:space="preserve"> (</w:t>
      </w:r>
      <w:proofErr w:type="spellStart"/>
      <w:r w:rsidRPr="00F054D2">
        <w:rPr>
          <w:i/>
          <w:iCs/>
          <w:lang w:eastAsia="en-US"/>
        </w:rPr>
        <w:t>nokia</w:t>
      </w:r>
      <w:proofErr w:type="spellEnd"/>
      <w:r w:rsidRPr="00F054D2">
        <w:rPr>
          <w:i/>
          <w:iCs/>
          <w:lang w:eastAsia="en-US"/>
        </w:rPr>
        <w:t>) ok with r18</w:t>
      </w:r>
    </w:p>
    <w:p w14:paraId="4FE93ACA" w14:textId="77777777" w:rsidR="00F054D2" w:rsidRPr="00F054D2" w:rsidRDefault="00F054D2" w:rsidP="00F054D2">
      <w:pPr>
        <w:pStyle w:val="FP"/>
        <w:rPr>
          <w:i/>
          <w:iCs/>
          <w:lang w:eastAsia="en-US"/>
        </w:rPr>
      </w:pPr>
      <w:r w:rsidRPr="00F054D2">
        <w:rPr>
          <w:i/>
          <w:iCs/>
          <w:lang w:eastAsia="en-US"/>
        </w:rPr>
        <w:t>Alessio(</w:t>
      </w:r>
      <w:proofErr w:type="spellStart"/>
      <w:r w:rsidRPr="00F054D2">
        <w:rPr>
          <w:i/>
          <w:iCs/>
          <w:lang w:eastAsia="en-US"/>
        </w:rPr>
        <w:t>nokia</w:t>
      </w:r>
      <w:proofErr w:type="spellEnd"/>
      <w:r w:rsidRPr="00F054D2">
        <w:rPr>
          <w:i/>
          <w:iCs/>
          <w:lang w:eastAsia="en-US"/>
        </w:rPr>
        <w:t>) is ok also with R19.</w:t>
      </w:r>
    </w:p>
    <w:p w14:paraId="4181338B" w14:textId="77777777" w:rsidR="00F054D2" w:rsidRPr="00F054D2" w:rsidRDefault="00F054D2" w:rsidP="00F054D2">
      <w:pPr>
        <w:pStyle w:val="FP"/>
        <w:rPr>
          <w:i/>
          <w:iCs/>
          <w:lang w:eastAsia="en-US"/>
        </w:rPr>
      </w:pPr>
      <w:r w:rsidRPr="00F054D2">
        <w:rPr>
          <w:i/>
          <w:iCs/>
          <w:lang w:eastAsia="en-US"/>
        </w:rPr>
        <w:t>Juan Zhang (Qualcomm) provides r20</w:t>
      </w:r>
    </w:p>
    <w:p w14:paraId="14A3455F" w14:textId="77777777" w:rsidR="00F054D2" w:rsidRPr="00F054D2" w:rsidRDefault="00F054D2" w:rsidP="00F054D2">
      <w:pPr>
        <w:pStyle w:val="FP"/>
        <w:rPr>
          <w:i/>
          <w:iCs/>
          <w:lang w:eastAsia="en-US"/>
        </w:rPr>
      </w:pPr>
      <w:r w:rsidRPr="00F054D2">
        <w:rPr>
          <w:i/>
          <w:iCs/>
          <w:lang w:eastAsia="en-US"/>
        </w:rPr>
        <w:t>Alessio(</w:t>
      </w:r>
      <w:proofErr w:type="spellStart"/>
      <w:r w:rsidRPr="00F054D2">
        <w:rPr>
          <w:i/>
          <w:iCs/>
          <w:lang w:eastAsia="en-US"/>
        </w:rPr>
        <w:t>nokia</w:t>
      </w:r>
      <w:proofErr w:type="spellEnd"/>
      <w:r w:rsidRPr="00F054D2">
        <w:rPr>
          <w:i/>
          <w:iCs/>
          <w:lang w:eastAsia="en-US"/>
        </w:rPr>
        <w:t>) asks question</w:t>
      </w:r>
    </w:p>
    <w:p w14:paraId="56A91A3D" w14:textId="77777777" w:rsidR="00F054D2" w:rsidRPr="00F054D2" w:rsidRDefault="00F054D2" w:rsidP="00F054D2">
      <w:pPr>
        <w:pStyle w:val="FP"/>
        <w:rPr>
          <w:i/>
          <w:iCs/>
          <w:lang w:eastAsia="en-US"/>
        </w:rPr>
      </w:pPr>
      <w:r w:rsidRPr="00F054D2">
        <w:rPr>
          <w:i/>
          <w:iCs/>
          <w:lang w:eastAsia="en-US"/>
        </w:rPr>
        <w:t>Alessio(</w:t>
      </w:r>
      <w:proofErr w:type="spellStart"/>
      <w:r w:rsidRPr="00F054D2">
        <w:rPr>
          <w:i/>
          <w:iCs/>
          <w:lang w:eastAsia="en-US"/>
        </w:rPr>
        <w:t>nokia</w:t>
      </w:r>
      <w:proofErr w:type="spellEnd"/>
      <w:r w:rsidRPr="00F054D2">
        <w:rPr>
          <w:i/>
          <w:iCs/>
          <w:lang w:eastAsia="en-US"/>
        </w:rPr>
        <w:t>) cannot live with 20</w:t>
      </w:r>
    </w:p>
    <w:p w14:paraId="30607000"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(vivo) is not OK with r19.</w:t>
      </w:r>
    </w:p>
    <w:p w14:paraId="7EB581AB" w14:textId="77777777" w:rsidR="00F054D2" w:rsidRPr="00F054D2" w:rsidRDefault="00F054D2" w:rsidP="00F054D2">
      <w:pPr>
        <w:pStyle w:val="FP"/>
        <w:rPr>
          <w:i/>
          <w:iCs/>
          <w:lang w:eastAsia="en-US"/>
        </w:rPr>
      </w:pPr>
      <w:r w:rsidRPr="00F054D2">
        <w:rPr>
          <w:i/>
          <w:iCs/>
          <w:lang w:eastAsia="en-US"/>
        </w:rPr>
        <w:t>Juan Zhang (Qualcomm) can live with r08, r19 or r20 and support to make a consensus about this topic in this meeting.</w:t>
      </w:r>
    </w:p>
    <w:p w14:paraId="143C7CE0" w14:textId="77777777" w:rsidR="00F054D2" w:rsidRPr="00F054D2" w:rsidRDefault="00F054D2" w:rsidP="00F054D2">
      <w:pPr>
        <w:pStyle w:val="FP"/>
        <w:rPr>
          <w:i/>
          <w:iCs/>
          <w:lang w:eastAsia="en-US"/>
        </w:rPr>
      </w:pPr>
      <w:r w:rsidRPr="00F054D2">
        <w:rPr>
          <w:i/>
          <w:iCs/>
          <w:lang w:eastAsia="en-US"/>
        </w:rPr>
        <w:t>Juan Zhang (Qualcomm) replies Alessio (Nokia)</w:t>
      </w:r>
    </w:p>
    <w:p w14:paraId="6F8F6BAC" w14:textId="77777777" w:rsidR="00F054D2" w:rsidRPr="00F054D2" w:rsidRDefault="00F054D2" w:rsidP="00F054D2">
      <w:pPr>
        <w:pStyle w:val="FP"/>
        <w:rPr>
          <w:i/>
          <w:iCs/>
          <w:lang w:eastAsia="en-US"/>
        </w:rPr>
      </w:pPr>
      <w:r w:rsidRPr="00F054D2">
        <w:rPr>
          <w:i/>
          <w:iCs/>
          <w:lang w:eastAsia="en-US"/>
        </w:rPr>
        <w:t>Alessio(</w:t>
      </w:r>
      <w:proofErr w:type="spellStart"/>
      <w:r w:rsidRPr="00F054D2">
        <w:rPr>
          <w:i/>
          <w:iCs/>
          <w:lang w:eastAsia="en-US"/>
        </w:rPr>
        <w:t>nokia</w:t>
      </w:r>
      <w:proofErr w:type="spellEnd"/>
      <w:r w:rsidRPr="00F054D2">
        <w:rPr>
          <w:i/>
          <w:iCs/>
          <w:lang w:eastAsia="en-US"/>
        </w:rPr>
        <w:t xml:space="preserve">) ask then if one text proposal would be ok for </w:t>
      </w:r>
      <w:proofErr w:type="spellStart"/>
      <w:r w:rsidRPr="00F054D2">
        <w:rPr>
          <w:i/>
          <w:iCs/>
          <w:lang w:eastAsia="en-US"/>
        </w:rPr>
        <w:t>qualcomm</w:t>
      </w:r>
      <w:proofErr w:type="spellEnd"/>
    </w:p>
    <w:p w14:paraId="6C229E91" w14:textId="77777777" w:rsidR="00F054D2" w:rsidRPr="00F054D2" w:rsidRDefault="00F054D2" w:rsidP="00F054D2">
      <w:pPr>
        <w:pStyle w:val="FP"/>
        <w:rPr>
          <w:i/>
          <w:iCs/>
          <w:lang w:eastAsia="en-US"/>
        </w:rPr>
      </w:pPr>
      <w:r w:rsidRPr="00F054D2">
        <w:rPr>
          <w:i/>
          <w:iCs/>
          <w:lang w:eastAsia="en-US"/>
        </w:rPr>
        <w:t>Lars (Sony) let's try r19 for CC3 as proposed by Saso</w:t>
      </w:r>
    </w:p>
    <w:p w14:paraId="072A0EE6" w14:textId="77777777" w:rsidR="00F054D2" w:rsidRPr="00F054D2" w:rsidRDefault="00F054D2" w:rsidP="00F054D2">
      <w:pPr>
        <w:pStyle w:val="FP"/>
        <w:rPr>
          <w:i/>
          <w:iCs/>
          <w:lang w:eastAsia="en-US"/>
        </w:rPr>
      </w:pPr>
      <w:r w:rsidRPr="00F054D2">
        <w:rPr>
          <w:i/>
          <w:iCs/>
          <w:lang w:eastAsia="en-US"/>
        </w:rPr>
        <w:t>Alessio(</w:t>
      </w:r>
      <w:proofErr w:type="spellStart"/>
      <w:r w:rsidRPr="00F054D2">
        <w:rPr>
          <w:i/>
          <w:iCs/>
          <w:lang w:eastAsia="en-US"/>
        </w:rPr>
        <w:t>nokia</w:t>
      </w:r>
      <w:proofErr w:type="spellEnd"/>
      <w:r w:rsidRPr="00F054D2">
        <w:rPr>
          <w:i/>
          <w:iCs/>
          <w:lang w:eastAsia="en-US"/>
        </w:rPr>
        <w:t>)) let's try r19 for CC3 as proposed by Saso</w:t>
      </w:r>
    </w:p>
    <w:p w14:paraId="738A4885"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(vivo) objects to r19 and can compromise to r21 for progress</w:t>
      </w:r>
    </w:p>
    <w:p w14:paraId="1B0D14A6" w14:textId="77777777" w:rsidR="00F054D2" w:rsidRPr="00F054D2" w:rsidRDefault="00F054D2" w:rsidP="00F054D2">
      <w:pPr>
        <w:pStyle w:val="FP"/>
        <w:rPr>
          <w:i/>
          <w:iCs/>
          <w:lang w:eastAsia="en-US"/>
        </w:rPr>
      </w:pPr>
      <w:r w:rsidRPr="00F054D2">
        <w:rPr>
          <w:i/>
          <w:iCs/>
          <w:lang w:eastAsia="en-US"/>
        </w:rPr>
        <w:t xml:space="preserve">Lars (Sony) ask </w:t>
      </w:r>
      <w:proofErr w:type="spellStart"/>
      <w:r w:rsidRPr="00F054D2">
        <w:rPr>
          <w:i/>
          <w:iCs/>
          <w:lang w:eastAsia="en-US"/>
        </w:rPr>
        <w:t>Xiaowan</w:t>
      </w:r>
      <w:proofErr w:type="spellEnd"/>
      <w:r w:rsidRPr="00F054D2">
        <w:rPr>
          <w:i/>
          <w:iCs/>
          <w:lang w:eastAsia="en-US"/>
        </w:rPr>
        <w:t xml:space="preserve"> to re-consider r19</w:t>
      </w:r>
    </w:p>
    <w:p w14:paraId="5FDDE15F" w14:textId="77777777" w:rsidR="00F054D2" w:rsidRPr="00F054D2" w:rsidRDefault="00F054D2" w:rsidP="00F054D2">
      <w:pPr>
        <w:pStyle w:val="FP"/>
        <w:rPr>
          <w:i/>
          <w:iCs/>
          <w:lang w:eastAsia="en-US"/>
        </w:rPr>
      </w:pPr>
      <w:r w:rsidRPr="00F054D2">
        <w:rPr>
          <w:i/>
          <w:iCs/>
          <w:lang w:eastAsia="en-US"/>
        </w:rPr>
        <w:t>Lars (Sony) are ok also ok with r21</w:t>
      </w:r>
    </w:p>
    <w:p w14:paraId="5E1BD4C6" w14:textId="77777777" w:rsidR="00F054D2" w:rsidRPr="00F054D2" w:rsidRDefault="00F054D2" w:rsidP="00F054D2">
      <w:pPr>
        <w:pStyle w:val="FP"/>
        <w:rPr>
          <w:i/>
          <w:iCs/>
          <w:lang w:eastAsia="en-US"/>
        </w:rPr>
      </w:pPr>
      <w:r w:rsidRPr="00F054D2">
        <w:rPr>
          <w:i/>
          <w:iCs/>
          <w:lang w:eastAsia="en-US"/>
        </w:rPr>
        <w:t>Ouyang(Huawei) is OK with r21.</w:t>
      </w:r>
    </w:p>
    <w:p w14:paraId="6CBE92E8" w14:textId="77777777" w:rsidR="00F054D2" w:rsidRPr="00F054D2" w:rsidRDefault="00F054D2" w:rsidP="00F054D2">
      <w:pPr>
        <w:pStyle w:val="FP"/>
        <w:rPr>
          <w:i/>
          <w:iCs/>
          <w:lang w:eastAsia="en-US"/>
        </w:rPr>
      </w:pPr>
      <w:r w:rsidRPr="00F054D2">
        <w:rPr>
          <w:i/>
          <w:iCs/>
          <w:lang w:eastAsia="en-US"/>
        </w:rPr>
        <w:t>Saso (Rapporteur) points to a missing 's' in 'attempt' in r21</w:t>
      </w:r>
    </w:p>
    <w:p w14:paraId="6616CC75" w14:textId="77777777" w:rsidR="00F054D2" w:rsidRPr="00F054D2" w:rsidRDefault="00F054D2" w:rsidP="00F054D2">
      <w:pPr>
        <w:pStyle w:val="FP"/>
        <w:rPr>
          <w:i/>
          <w:iCs/>
          <w:lang w:eastAsia="en-US"/>
        </w:rPr>
      </w:pPr>
      <w:r w:rsidRPr="00F054D2">
        <w:rPr>
          <w:i/>
          <w:iCs/>
          <w:lang w:eastAsia="en-US"/>
        </w:rPr>
        <w:lastRenderedPageBreak/>
        <w:t>Guillaume (MediaTek): objects to r18~r21. Provides r22</w:t>
      </w:r>
    </w:p>
    <w:p w14:paraId="13AEA037" w14:textId="77777777" w:rsidR="00F054D2" w:rsidRPr="00F054D2" w:rsidRDefault="00F054D2" w:rsidP="00F054D2">
      <w:pPr>
        <w:pStyle w:val="FP"/>
        <w:rPr>
          <w:i/>
          <w:iCs/>
          <w:lang w:eastAsia="en-US"/>
        </w:rPr>
      </w:pPr>
      <w:r w:rsidRPr="00F054D2">
        <w:rPr>
          <w:i/>
          <w:iCs/>
          <w:lang w:eastAsia="en-US"/>
        </w:rPr>
        <w:t>Lars (Sony) is also ok with r22</w:t>
      </w:r>
    </w:p>
    <w:p w14:paraId="2D450D30" w14:textId="77777777" w:rsidR="00F054D2" w:rsidRPr="00F054D2" w:rsidRDefault="00F054D2" w:rsidP="00F054D2">
      <w:pPr>
        <w:pStyle w:val="FP"/>
        <w:rPr>
          <w:i/>
          <w:iCs/>
          <w:lang w:eastAsia="en-US"/>
        </w:rPr>
      </w:pPr>
      <w:r w:rsidRPr="00F054D2">
        <w:rPr>
          <w:i/>
          <w:iCs/>
          <w:lang w:eastAsia="en-US"/>
        </w:rPr>
        <w:t>Juan Zhang (Qualcomm) can agree any one from r19 to r22.</w:t>
      </w:r>
    </w:p>
    <w:p w14:paraId="4D17AE8C" w14:textId="77777777" w:rsidR="00F054D2" w:rsidRPr="00F054D2" w:rsidRDefault="00F054D2" w:rsidP="00F054D2">
      <w:pPr>
        <w:pStyle w:val="FP"/>
        <w:rPr>
          <w:i/>
          <w:iCs/>
          <w:lang w:eastAsia="en-US"/>
        </w:rPr>
      </w:pPr>
      <w:r w:rsidRPr="00F054D2">
        <w:rPr>
          <w:i/>
          <w:iCs/>
          <w:lang w:eastAsia="en-US"/>
        </w:rPr>
        <w:t>Alessio(Nokia) likes r22</w:t>
      </w:r>
    </w:p>
    <w:p w14:paraId="20900EF9" w14:textId="77777777" w:rsidR="00F054D2" w:rsidRPr="00F054D2" w:rsidRDefault="00F054D2" w:rsidP="00F054D2">
      <w:pPr>
        <w:pStyle w:val="FP"/>
        <w:rPr>
          <w:i/>
          <w:iCs/>
          <w:lang w:eastAsia="en-US"/>
        </w:rPr>
      </w:pPr>
      <w:r w:rsidRPr="00F054D2">
        <w:rPr>
          <w:i/>
          <w:iCs/>
          <w:lang w:eastAsia="en-US"/>
        </w:rPr>
        <w:t>Qian Chen (Ericsson) is ok with r22</w:t>
      </w:r>
    </w:p>
    <w:p w14:paraId="519B1F54" w14:textId="77777777" w:rsidR="00F054D2" w:rsidRPr="00F054D2" w:rsidRDefault="00F054D2" w:rsidP="00F054D2">
      <w:pPr>
        <w:pStyle w:val="FP"/>
        <w:rPr>
          <w:i/>
          <w:iCs/>
          <w:lang w:eastAsia="en-US"/>
        </w:rPr>
      </w:pPr>
      <w:r w:rsidRPr="00F054D2">
        <w:rPr>
          <w:i/>
          <w:iCs/>
          <w:lang w:eastAsia="en-US"/>
        </w:rPr>
        <w:t>Lalith (Samsung) is also ok with r22</w:t>
      </w:r>
    </w:p>
    <w:p w14:paraId="470DAE2F" w14:textId="77777777" w:rsidR="00F054D2" w:rsidRPr="00F054D2" w:rsidRDefault="00F054D2" w:rsidP="00F054D2">
      <w:pPr>
        <w:pStyle w:val="FP"/>
        <w:rPr>
          <w:i/>
          <w:iCs/>
          <w:lang w:eastAsia="en-US"/>
        </w:rPr>
      </w:pPr>
      <w:r w:rsidRPr="00F054D2">
        <w:rPr>
          <w:i/>
          <w:iCs/>
          <w:lang w:eastAsia="en-US"/>
        </w:rPr>
        <w:t>Guillaume (MediaTek) sends: BUSY Indication</w:t>
      </w:r>
    </w:p>
    <w:p w14:paraId="72E024A7" w14:textId="77777777" w:rsidR="00F054D2" w:rsidRPr="00A3071B" w:rsidRDefault="00F054D2" w:rsidP="00F054D2">
      <w:pPr>
        <w:keepNext/>
        <w:keepLines/>
      </w:pPr>
      <w:r>
        <w:rPr>
          <w:b/>
        </w:rPr>
        <w:t>Discussion and conclusion:</w:t>
      </w:r>
    </w:p>
    <w:p w14:paraId="46CF9279" w14:textId="54429F34" w:rsidR="00F054D2" w:rsidRDefault="00F054D2" w:rsidP="00F054D2">
      <w:pPr>
        <w:keepLines/>
        <w:rPr>
          <w:lang w:eastAsia="en-US"/>
        </w:rPr>
      </w:pPr>
      <w:r>
        <w:rPr>
          <w:lang w:eastAsia="en-US"/>
        </w:rPr>
        <w:t xml:space="preserve">r22 was provided in the drafts folder and considered. This was agreed and revised to </w:t>
      </w:r>
      <w:r w:rsidRPr="00F054D2">
        <w:rPr>
          <w:rFonts w:cs="Arial"/>
          <w:color w:val="0000FF"/>
          <w:szCs w:val="16"/>
          <w:lang w:eastAsia="en-US"/>
        </w:rPr>
        <w:t>TD S2</w:t>
      </w:r>
      <w:r w:rsidRPr="00F054D2">
        <w:rPr>
          <w:rFonts w:cs="Arial"/>
          <w:color w:val="0000FF"/>
          <w:szCs w:val="16"/>
          <w:lang w:eastAsia="en-US"/>
        </w:rPr>
        <w:noBreakHyphen/>
        <w:t>200</w:t>
      </w:r>
      <w:r>
        <w:rPr>
          <w:rFonts w:cs="Arial"/>
          <w:color w:val="0000FF"/>
          <w:szCs w:val="16"/>
          <w:lang w:eastAsia="en-US"/>
        </w:rPr>
        <w:t>9204</w:t>
      </w:r>
      <w:r>
        <w:t xml:space="preserve">, which was </w:t>
      </w:r>
      <w:r>
        <w:rPr>
          <w:color w:val="FF0000"/>
        </w:rPr>
        <w:t>approved</w:t>
      </w:r>
      <w:r>
        <w:t>.</w:t>
      </w:r>
    </w:p>
    <w:p w14:paraId="0E87997B" w14:textId="77777777" w:rsidR="00F054D2" w:rsidRDefault="00F054D2" w:rsidP="00F054D2">
      <w:pPr>
        <w:keepNext/>
        <w:keepLines/>
        <w:pBdr>
          <w:top w:val="single" w:sz="4" w:space="1" w:color="auto"/>
        </w:pBdr>
        <w:rPr>
          <w:lang w:eastAsia="en-US"/>
        </w:rPr>
      </w:pPr>
      <w:r>
        <w:rPr>
          <w:color w:val="0000FF"/>
          <w:lang w:eastAsia="en-US"/>
        </w:rPr>
        <w:t>TD S2</w:t>
      </w:r>
      <w:r>
        <w:rPr>
          <w:color w:val="0000FF"/>
          <w:lang w:eastAsia="en-US"/>
        </w:rPr>
        <w:noBreakHyphen/>
        <w:t>2008924</w:t>
      </w:r>
      <w:r>
        <w:rPr>
          <w:lang w:eastAsia="en-US"/>
        </w:rPr>
        <w:t xml:space="preserve"> (P-CR) KI #1, Conclusion . (Source: Nokia, Nokia Shanghai bell)</w:t>
      </w:r>
    </w:p>
    <w:p w14:paraId="0317ABC6" w14:textId="77777777" w:rsidR="00F054D2" w:rsidRPr="00F054D2" w:rsidRDefault="00F054D2" w:rsidP="00F054D2">
      <w:pPr>
        <w:pStyle w:val="FP"/>
        <w:keepNext/>
        <w:rPr>
          <w:b/>
          <w:bCs/>
          <w:i/>
          <w:iCs/>
          <w:lang w:eastAsia="en-US"/>
        </w:rPr>
      </w:pPr>
      <w:r w:rsidRPr="00F054D2">
        <w:rPr>
          <w:b/>
          <w:bCs/>
          <w:i/>
          <w:iCs/>
          <w:lang w:eastAsia="en-US"/>
        </w:rPr>
        <w:t>e-mail comments:</w:t>
      </w:r>
    </w:p>
    <w:p w14:paraId="3E258539" w14:textId="77777777" w:rsidR="00F054D2" w:rsidRPr="00F054D2" w:rsidRDefault="00F054D2" w:rsidP="00F054D2">
      <w:pPr>
        <w:pStyle w:val="FP"/>
        <w:rPr>
          <w:i/>
          <w:iCs/>
          <w:lang w:eastAsia="en-US"/>
        </w:rPr>
      </w:pPr>
      <w:r w:rsidRPr="00F054D2">
        <w:rPr>
          <w:i/>
          <w:iCs/>
          <w:lang w:eastAsia="en-US"/>
        </w:rPr>
        <w:t>Qian Chen (Ericsson) provides r01</w:t>
      </w:r>
    </w:p>
    <w:p w14:paraId="4074C1B0" w14:textId="77777777" w:rsidR="00F054D2" w:rsidRPr="00F054D2" w:rsidRDefault="00F054D2" w:rsidP="00F054D2">
      <w:pPr>
        <w:pStyle w:val="FP"/>
        <w:rPr>
          <w:i/>
          <w:iCs/>
          <w:lang w:eastAsia="en-US"/>
        </w:rPr>
      </w:pPr>
      <w:r w:rsidRPr="00F054D2">
        <w:rPr>
          <w:i/>
          <w:iCs/>
          <w:lang w:eastAsia="en-US"/>
        </w:rPr>
        <w:t>Lars (Sony) ask a question about static filter.</w:t>
      </w:r>
    </w:p>
    <w:p w14:paraId="5A374F95" w14:textId="77777777" w:rsidR="00F054D2" w:rsidRPr="00F054D2" w:rsidRDefault="00F054D2" w:rsidP="00F054D2">
      <w:pPr>
        <w:pStyle w:val="FP"/>
        <w:rPr>
          <w:i/>
          <w:iCs/>
          <w:lang w:eastAsia="en-US"/>
        </w:rPr>
      </w:pPr>
      <w:r w:rsidRPr="00F054D2">
        <w:rPr>
          <w:i/>
          <w:iCs/>
          <w:lang w:eastAsia="en-US"/>
        </w:rPr>
        <w:t>Qian Chen (Ericsson) provides comments.</w:t>
      </w:r>
    </w:p>
    <w:p w14:paraId="16F4EE62" w14:textId="77777777" w:rsidR="00F054D2" w:rsidRPr="00F054D2" w:rsidRDefault="00F054D2" w:rsidP="00F054D2">
      <w:pPr>
        <w:pStyle w:val="FP"/>
        <w:rPr>
          <w:i/>
          <w:iCs/>
          <w:lang w:eastAsia="en-US"/>
        </w:rPr>
      </w:pPr>
      <w:r w:rsidRPr="00F054D2">
        <w:rPr>
          <w:i/>
          <w:iCs/>
          <w:lang w:eastAsia="en-US"/>
        </w:rPr>
        <w:t>Myungjune (LGE) asks question for clarification.</w:t>
      </w:r>
    </w:p>
    <w:p w14:paraId="4D69E49E" w14:textId="77777777" w:rsidR="00F054D2" w:rsidRPr="00F054D2" w:rsidRDefault="00F054D2" w:rsidP="00F054D2">
      <w:pPr>
        <w:pStyle w:val="FP"/>
        <w:rPr>
          <w:i/>
          <w:iCs/>
          <w:lang w:eastAsia="en-US"/>
        </w:rPr>
      </w:pPr>
      <w:proofErr w:type="spellStart"/>
      <w:r w:rsidRPr="00F054D2">
        <w:rPr>
          <w:i/>
          <w:iCs/>
          <w:lang w:eastAsia="en-US"/>
        </w:rPr>
        <w:t>Jianning</w:t>
      </w:r>
      <w:proofErr w:type="spellEnd"/>
      <w:r w:rsidRPr="00F054D2">
        <w:rPr>
          <w:i/>
          <w:iCs/>
          <w:lang w:eastAsia="en-US"/>
        </w:rPr>
        <w:t xml:space="preserve"> (Xiaomi) provides comments</w:t>
      </w:r>
    </w:p>
    <w:p w14:paraId="72745205" w14:textId="77777777" w:rsidR="00F054D2" w:rsidRPr="00F054D2" w:rsidRDefault="00F054D2" w:rsidP="00F054D2">
      <w:pPr>
        <w:pStyle w:val="FP"/>
        <w:rPr>
          <w:i/>
          <w:iCs/>
          <w:lang w:eastAsia="en-US"/>
        </w:rPr>
      </w:pPr>
      <w:r w:rsidRPr="00F054D2">
        <w:rPr>
          <w:i/>
          <w:iCs/>
          <w:lang w:eastAsia="en-US"/>
        </w:rPr>
        <w:t>Lalith(Samsung) provides comments.</w:t>
      </w:r>
    </w:p>
    <w:p w14:paraId="737B74BC" w14:textId="77777777" w:rsidR="00F054D2" w:rsidRPr="00F054D2" w:rsidRDefault="00F054D2" w:rsidP="00F054D2">
      <w:pPr>
        <w:pStyle w:val="FP"/>
        <w:rPr>
          <w:i/>
          <w:iCs/>
          <w:lang w:eastAsia="en-US"/>
        </w:rPr>
      </w:pPr>
      <w:r w:rsidRPr="00F054D2">
        <w:rPr>
          <w:i/>
          <w:iCs/>
          <w:lang w:eastAsia="en-US"/>
        </w:rPr>
        <w:t>Qian Chen (Ericsson) responds to Myungjune(LGE).</w:t>
      </w:r>
    </w:p>
    <w:p w14:paraId="623A584A" w14:textId="77777777" w:rsidR="00F054D2" w:rsidRPr="00F054D2" w:rsidRDefault="00F054D2" w:rsidP="00F054D2">
      <w:pPr>
        <w:pStyle w:val="FP"/>
        <w:rPr>
          <w:i/>
          <w:iCs/>
          <w:lang w:eastAsia="en-US"/>
        </w:rPr>
      </w:pPr>
      <w:r w:rsidRPr="00F054D2">
        <w:rPr>
          <w:i/>
          <w:iCs/>
          <w:lang w:eastAsia="en-US"/>
        </w:rPr>
        <w:t>Alessio(Nokia) provides r02</w:t>
      </w:r>
    </w:p>
    <w:p w14:paraId="735A02CB" w14:textId="77777777" w:rsidR="00F054D2" w:rsidRPr="00F054D2" w:rsidRDefault="00F054D2" w:rsidP="00F054D2">
      <w:pPr>
        <w:pStyle w:val="FP"/>
        <w:rPr>
          <w:i/>
          <w:iCs/>
          <w:lang w:eastAsia="en-US"/>
        </w:rPr>
      </w:pPr>
      <w:r w:rsidRPr="00F054D2">
        <w:rPr>
          <w:i/>
          <w:iCs/>
          <w:lang w:eastAsia="en-US"/>
        </w:rPr>
        <w:t>Saso (Intel) seeks clarification</w:t>
      </w:r>
    </w:p>
    <w:p w14:paraId="5F2A25DF" w14:textId="77777777" w:rsidR="00F054D2" w:rsidRPr="00F054D2" w:rsidRDefault="00F054D2" w:rsidP="00F054D2">
      <w:pPr>
        <w:pStyle w:val="FP"/>
        <w:rPr>
          <w:i/>
          <w:iCs/>
          <w:lang w:eastAsia="en-US"/>
        </w:rPr>
      </w:pPr>
      <w:r w:rsidRPr="00F054D2">
        <w:rPr>
          <w:i/>
          <w:iCs/>
          <w:lang w:eastAsia="en-US"/>
        </w:rPr>
        <w:t>Lars (Sony) comments on r02</w:t>
      </w:r>
    </w:p>
    <w:p w14:paraId="6EFBCD3A" w14:textId="77777777" w:rsidR="00F054D2" w:rsidRPr="00F054D2" w:rsidRDefault="00F054D2" w:rsidP="00F054D2">
      <w:pPr>
        <w:pStyle w:val="FP"/>
        <w:rPr>
          <w:i/>
          <w:iCs/>
          <w:lang w:eastAsia="en-US"/>
        </w:rPr>
      </w:pPr>
      <w:r w:rsidRPr="00F054D2">
        <w:rPr>
          <w:i/>
          <w:iCs/>
          <w:lang w:eastAsia="en-US"/>
        </w:rPr>
        <w:t>Qian Chen (Ericsson) ask for clarification</w:t>
      </w:r>
    </w:p>
    <w:p w14:paraId="4CFD1584" w14:textId="77777777" w:rsidR="00F054D2" w:rsidRPr="00F054D2" w:rsidRDefault="00F054D2" w:rsidP="00F054D2">
      <w:pPr>
        <w:pStyle w:val="FP"/>
        <w:rPr>
          <w:i/>
          <w:iCs/>
          <w:lang w:eastAsia="en-US"/>
        </w:rPr>
      </w:pPr>
      <w:r w:rsidRPr="00F054D2">
        <w:rPr>
          <w:i/>
          <w:iCs/>
          <w:lang w:eastAsia="en-US"/>
        </w:rPr>
        <w:t>Alessio(Nokia) responds to Qian Chen (Ericsson)</w:t>
      </w:r>
    </w:p>
    <w:p w14:paraId="242F5514" w14:textId="77777777" w:rsidR="00F054D2" w:rsidRPr="00F054D2" w:rsidRDefault="00F054D2" w:rsidP="00F054D2">
      <w:pPr>
        <w:pStyle w:val="FP"/>
        <w:rPr>
          <w:i/>
          <w:iCs/>
          <w:lang w:eastAsia="en-US"/>
        </w:rPr>
      </w:pPr>
      <w:r w:rsidRPr="00F054D2">
        <w:rPr>
          <w:i/>
          <w:iCs/>
          <w:lang w:eastAsia="en-US"/>
        </w:rPr>
        <w:t>Qian Chen (Ericsson) responds to Alessio (Nokia)</w:t>
      </w:r>
    </w:p>
    <w:p w14:paraId="46DF97DD" w14:textId="77777777" w:rsidR="00F054D2" w:rsidRPr="00F054D2" w:rsidRDefault="00F054D2" w:rsidP="00F054D2">
      <w:pPr>
        <w:pStyle w:val="FP"/>
        <w:rPr>
          <w:i/>
          <w:iCs/>
          <w:lang w:eastAsia="en-US"/>
        </w:rPr>
      </w:pPr>
      <w:r w:rsidRPr="00F054D2">
        <w:rPr>
          <w:i/>
          <w:iCs/>
          <w:lang w:eastAsia="en-US"/>
        </w:rPr>
        <w:t>Juan Zhang (Qualcomm) provides comments</w:t>
      </w:r>
    </w:p>
    <w:p w14:paraId="0AD1CA96" w14:textId="77777777" w:rsidR="00F054D2" w:rsidRPr="00F054D2" w:rsidRDefault="00F054D2" w:rsidP="00F054D2">
      <w:pPr>
        <w:pStyle w:val="FP"/>
        <w:rPr>
          <w:i/>
          <w:iCs/>
          <w:lang w:eastAsia="en-US"/>
        </w:rPr>
      </w:pPr>
      <w:r w:rsidRPr="00F054D2">
        <w:rPr>
          <w:i/>
          <w:iCs/>
          <w:lang w:eastAsia="en-US"/>
        </w:rPr>
        <w:t>Alessio(</w:t>
      </w:r>
      <w:proofErr w:type="spellStart"/>
      <w:r w:rsidRPr="00F054D2">
        <w:rPr>
          <w:i/>
          <w:iCs/>
          <w:lang w:eastAsia="en-US"/>
        </w:rPr>
        <w:t>nokia</w:t>
      </w:r>
      <w:proofErr w:type="spellEnd"/>
      <w:r w:rsidRPr="00F054D2">
        <w:rPr>
          <w:i/>
          <w:iCs/>
          <w:lang w:eastAsia="en-US"/>
        </w:rPr>
        <w:t>) provides r03</w:t>
      </w:r>
    </w:p>
    <w:p w14:paraId="2D55930B" w14:textId="77777777" w:rsidR="00F054D2" w:rsidRPr="00F054D2" w:rsidRDefault="00F054D2" w:rsidP="00F054D2">
      <w:pPr>
        <w:pStyle w:val="FP"/>
        <w:rPr>
          <w:i/>
          <w:iCs/>
          <w:lang w:eastAsia="en-US"/>
        </w:rPr>
      </w:pPr>
      <w:r w:rsidRPr="00F054D2">
        <w:rPr>
          <w:i/>
          <w:iCs/>
          <w:lang w:eastAsia="en-US"/>
        </w:rPr>
        <w:t>Qian Chen (Ericsson) ask questions related to r03</w:t>
      </w:r>
    </w:p>
    <w:p w14:paraId="46F6C977" w14:textId="77777777" w:rsidR="00F054D2" w:rsidRPr="00F054D2" w:rsidRDefault="00F054D2" w:rsidP="00F054D2">
      <w:pPr>
        <w:pStyle w:val="FP"/>
        <w:rPr>
          <w:i/>
          <w:iCs/>
          <w:lang w:eastAsia="en-US"/>
        </w:rPr>
      </w:pPr>
      <w:r w:rsidRPr="00F054D2">
        <w:rPr>
          <w:i/>
          <w:iCs/>
          <w:lang w:eastAsia="en-US"/>
        </w:rPr>
        <w:t>Ouyang(Huawei) requests Alessio(Nokia) for clarification.</w:t>
      </w:r>
    </w:p>
    <w:p w14:paraId="049BA41D" w14:textId="77777777" w:rsidR="00F054D2" w:rsidRPr="00F054D2" w:rsidRDefault="00F054D2" w:rsidP="00F054D2">
      <w:pPr>
        <w:pStyle w:val="FP"/>
        <w:rPr>
          <w:i/>
          <w:iCs/>
          <w:lang w:eastAsia="en-US"/>
        </w:rPr>
      </w:pPr>
      <w:r w:rsidRPr="00F054D2">
        <w:rPr>
          <w:i/>
          <w:iCs/>
          <w:lang w:eastAsia="en-US"/>
        </w:rPr>
        <w:t>Juan Zhang (Qualcomm) supports Qian (Ericsson)'s comment.</w:t>
      </w:r>
    </w:p>
    <w:p w14:paraId="61F3A3C1" w14:textId="77777777" w:rsidR="00F054D2" w:rsidRPr="00F054D2" w:rsidRDefault="00F054D2" w:rsidP="00F054D2">
      <w:pPr>
        <w:pStyle w:val="FP"/>
        <w:rPr>
          <w:i/>
          <w:iCs/>
          <w:lang w:eastAsia="en-US"/>
        </w:rPr>
      </w:pPr>
      <w:proofErr w:type="spellStart"/>
      <w:r w:rsidRPr="00F054D2">
        <w:rPr>
          <w:i/>
          <w:iCs/>
          <w:lang w:eastAsia="en-US"/>
        </w:rPr>
        <w:t>Jianning</w:t>
      </w:r>
      <w:proofErr w:type="spellEnd"/>
      <w:r w:rsidRPr="00F054D2">
        <w:rPr>
          <w:i/>
          <w:iCs/>
          <w:lang w:eastAsia="en-US"/>
        </w:rPr>
        <w:t xml:space="preserve"> (Xiaomi) shares the view of Juan (Qualcomm) and provide further concerns</w:t>
      </w:r>
    </w:p>
    <w:p w14:paraId="5ADE1E4B" w14:textId="77777777" w:rsidR="00F054D2" w:rsidRPr="00F054D2" w:rsidRDefault="00F054D2" w:rsidP="00F054D2">
      <w:pPr>
        <w:pStyle w:val="FP"/>
        <w:rPr>
          <w:i/>
          <w:iCs/>
          <w:lang w:eastAsia="en-US"/>
        </w:rPr>
      </w:pPr>
      <w:r w:rsidRPr="00F054D2">
        <w:rPr>
          <w:i/>
          <w:iCs/>
          <w:lang w:eastAsia="en-US"/>
        </w:rPr>
        <w:t>Guillaume (MediaTek) repeats concerns mentioned earlier.</w:t>
      </w:r>
    </w:p>
    <w:p w14:paraId="163D14C4" w14:textId="77777777" w:rsidR="00F054D2" w:rsidRPr="00F054D2" w:rsidRDefault="00F054D2" w:rsidP="00F054D2">
      <w:pPr>
        <w:pStyle w:val="FP"/>
        <w:rPr>
          <w:i/>
          <w:iCs/>
          <w:lang w:eastAsia="en-US"/>
        </w:rPr>
      </w:pPr>
      <w:r w:rsidRPr="00F054D2">
        <w:rPr>
          <w:i/>
          <w:iCs/>
          <w:lang w:eastAsia="en-US"/>
        </w:rPr>
        <w:t>Juan Zhang (Qualcomm) provides r04.</w:t>
      </w:r>
    </w:p>
    <w:p w14:paraId="40525DCC" w14:textId="77777777" w:rsidR="00F054D2" w:rsidRPr="00F054D2" w:rsidRDefault="00F054D2" w:rsidP="00F054D2">
      <w:pPr>
        <w:pStyle w:val="FP"/>
        <w:rPr>
          <w:i/>
          <w:iCs/>
          <w:lang w:eastAsia="en-US"/>
        </w:rPr>
      </w:pPr>
      <w:r w:rsidRPr="00F054D2">
        <w:rPr>
          <w:i/>
          <w:iCs/>
          <w:lang w:eastAsia="en-US"/>
        </w:rPr>
        <w:t>Alessio(</w:t>
      </w:r>
      <w:proofErr w:type="spellStart"/>
      <w:r w:rsidRPr="00F054D2">
        <w:rPr>
          <w:i/>
          <w:iCs/>
          <w:lang w:eastAsia="en-US"/>
        </w:rPr>
        <w:t>nokia</w:t>
      </w:r>
      <w:proofErr w:type="spellEnd"/>
      <w:r w:rsidRPr="00F054D2">
        <w:rPr>
          <w:i/>
          <w:iCs/>
          <w:lang w:eastAsia="en-US"/>
        </w:rPr>
        <w:t>) objects to this revision r04.</w:t>
      </w:r>
    </w:p>
    <w:p w14:paraId="32E53699" w14:textId="77777777" w:rsidR="00F054D2" w:rsidRPr="00F054D2" w:rsidRDefault="00F054D2" w:rsidP="00F054D2">
      <w:pPr>
        <w:pStyle w:val="FP"/>
        <w:rPr>
          <w:i/>
          <w:iCs/>
          <w:lang w:eastAsia="en-US"/>
        </w:rPr>
      </w:pPr>
      <w:r w:rsidRPr="00F054D2">
        <w:rPr>
          <w:i/>
          <w:iCs/>
          <w:lang w:eastAsia="en-US"/>
        </w:rPr>
        <w:t>Ouyang(Huawei) has concerns about 'The Encoding of the filtering rules shall...a backward compatible manner' in r03</w:t>
      </w:r>
    </w:p>
    <w:p w14:paraId="1E6C5D1B" w14:textId="77777777" w:rsidR="00F054D2" w:rsidRPr="00F054D2" w:rsidRDefault="00F054D2" w:rsidP="00F054D2">
      <w:pPr>
        <w:pStyle w:val="FP"/>
        <w:rPr>
          <w:i/>
          <w:iCs/>
          <w:lang w:eastAsia="en-US"/>
        </w:rPr>
      </w:pPr>
      <w:r w:rsidRPr="00F054D2">
        <w:rPr>
          <w:i/>
          <w:iCs/>
          <w:lang w:eastAsia="en-US"/>
        </w:rPr>
        <w:t>==== Revisions Deadline ====</w:t>
      </w:r>
    </w:p>
    <w:p w14:paraId="3E3CA043" w14:textId="77777777" w:rsidR="00F054D2" w:rsidRPr="00F054D2" w:rsidRDefault="00F054D2" w:rsidP="00F054D2">
      <w:pPr>
        <w:pStyle w:val="FP"/>
        <w:rPr>
          <w:i/>
          <w:iCs/>
          <w:lang w:eastAsia="en-US"/>
        </w:rPr>
      </w:pPr>
      <w:r w:rsidRPr="00F054D2">
        <w:rPr>
          <w:i/>
          <w:iCs/>
          <w:lang w:eastAsia="en-US"/>
        </w:rPr>
        <w:t>Qian Chen (Ericsson) suggests to postpone the paper for next meeting</w:t>
      </w:r>
    </w:p>
    <w:p w14:paraId="36DD00CF" w14:textId="77777777" w:rsidR="00F054D2" w:rsidRPr="00F054D2" w:rsidRDefault="00F054D2" w:rsidP="00F054D2">
      <w:pPr>
        <w:pStyle w:val="FP"/>
        <w:rPr>
          <w:i/>
          <w:iCs/>
          <w:lang w:eastAsia="en-US"/>
        </w:rPr>
      </w:pPr>
      <w:r w:rsidRPr="00F054D2">
        <w:rPr>
          <w:i/>
          <w:iCs/>
          <w:lang w:eastAsia="en-US"/>
        </w:rPr>
        <w:t>Juan Zhang (Qualcomm) can live with r04 or postpone.</w:t>
      </w:r>
    </w:p>
    <w:p w14:paraId="5774D034" w14:textId="77777777" w:rsidR="00F054D2" w:rsidRPr="00F054D2" w:rsidRDefault="00F054D2" w:rsidP="00F054D2">
      <w:pPr>
        <w:pStyle w:val="FP"/>
        <w:rPr>
          <w:i/>
          <w:iCs/>
          <w:lang w:eastAsia="en-US"/>
        </w:rPr>
      </w:pPr>
      <w:r w:rsidRPr="00F054D2">
        <w:rPr>
          <w:i/>
          <w:iCs/>
          <w:lang w:eastAsia="en-US"/>
        </w:rPr>
        <w:t>Saso (Rapporteur) comments.</w:t>
      </w:r>
    </w:p>
    <w:p w14:paraId="37642DE9" w14:textId="77777777" w:rsidR="00F054D2" w:rsidRPr="00F054D2" w:rsidRDefault="00F054D2" w:rsidP="00F054D2">
      <w:pPr>
        <w:pStyle w:val="FP"/>
        <w:rPr>
          <w:i/>
          <w:iCs/>
          <w:lang w:eastAsia="en-US"/>
        </w:rPr>
      </w:pPr>
      <w:proofErr w:type="spellStart"/>
      <w:r w:rsidRPr="00F054D2">
        <w:rPr>
          <w:i/>
          <w:iCs/>
          <w:lang w:eastAsia="en-US"/>
        </w:rPr>
        <w:t>Jianning</w:t>
      </w:r>
      <w:proofErr w:type="spellEnd"/>
      <w:r w:rsidRPr="00F054D2">
        <w:rPr>
          <w:i/>
          <w:iCs/>
          <w:lang w:eastAsia="en-US"/>
        </w:rPr>
        <w:t xml:space="preserve"> (Xiaomi) shares Juan (Qualcomm)'s view to progress r04 or postpone</w:t>
      </w:r>
    </w:p>
    <w:p w14:paraId="19422760" w14:textId="77777777" w:rsidR="00F054D2" w:rsidRPr="00F054D2" w:rsidRDefault="00F054D2" w:rsidP="00F054D2">
      <w:pPr>
        <w:pStyle w:val="FP"/>
        <w:rPr>
          <w:i/>
          <w:iCs/>
          <w:lang w:eastAsia="en-US"/>
        </w:rPr>
      </w:pPr>
      <w:r w:rsidRPr="00F054D2">
        <w:rPr>
          <w:i/>
          <w:iCs/>
          <w:lang w:eastAsia="en-US"/>
        </w:rPr>
        <w:t>Alessio (Nokia) cannot accept r04. Proposes r05 in draft folder for CC#2</w:t>
      </w:r>
    </w:p>
    <w:p w14:paraId="19ED5EA6" w14:textId="77777777" w:rsidR="00F054D2" w:rsidRPr="00F054D2" w:rsidRDefault="00F054D2" w:rsidP="00F054D2">
      <w:pPr>
        <w:pStyle w:val="FP"/>
        <w:rPr>
          <w:i/>
          <w:iCs/>
          <w:lang w:eastAsia="en-US"/>
        </w:rPr>
      </w:pPr>
      <w:r w:rsidRPr="00F054D2">
        <w:rPr>
          <w:i/>
          <w:iCs/>
          <w:lang w:eastAsia="en-US"/>
        </w:rPr>
        <w:t>==== Final Comments Deadline ====</w:t>
      </w:r>
    </w:p>
    <w:p w14:paraId="4254D8CD" w14:textId="77777777" w:rsidR="00F054D2" w:rsidRPr="00F054D2" w:rsidRDefault="00F054D2" w:rsidP="00F054D2">
      <w:pPr>
        <w:pStyle w:val="FP"/>
        <w:rPr>
          <w:i/>
          <w:iCs/>
          <w:lang w:eastAsia="en-US"/>
        </w:rPr>
      </w:pPr>
      <w:r w:rsidRPr="00F054D2">
        <w:rPr>
          <w:i/>
          <w:iCs/>
          <w:lang w:eastAsia="en-US"/>
        </w:rPr>
        <w:t>Guillaume (</w:t>
      </w:r>
      <w:proofErr w:type="spellStart"/>
      <w:r w:rsidRPr="00F054D2">
        <w:rPr>
          <w:i/>
          <w:iCs/>
          <w:lang w:eastAsia="en-US"/>
        </w:rPr>
        <w:t>Mediatek</w:t>
      </w:r>
      <w:proofErr w:type="spellEnd"/>
      <w:r w:rsidRPr="00F054D2">
        <w:rPr>
          <w:i/>
          <w:iCs/>
          <w:lang w:eastAsia="en-US"/>
        </w:rPr>
        <w:t>): Only r04 is ok. Objects to all other versions.</w:t>
      </w:r>
    </w:p>
    <w:p w14:paraId="4C0E09C9" w14:textId="77777777" w:rsidR="00F054D2" w:rsidRPr="00A3071B" w:rsidRDefault="00F054D2" w:rsidP="00F054D2">
      <w:pPr>
        <w:keepNext/>
        <w:keepLines/>
      </w:pPr>
      <w:r>
        <w:rPr>
          <w:b/>
        </w:rPr>
        <w:t>Discussion and conclusion:</w:t>
      </w:r>
    </w:p>
    <w:p w14:paraId="519A51A4" w14:textId="0EFCB0E9" w:rsidR="00F054D2" w:rsidRDefault="00F054D2" w:rsidP="00F054D2">
      <w:pPr>
        <w:keepLines/>
        <w:rPr>
          <w:lang w:eastAsia="en-US"/>
        </w:rPr>
      </w:pPr>
      <w:r>
        <w:rPr>
          <w:lang w:eastAsia="en-US"/>
        </w:rPr>
        <w:t xml:space="preserve">This was </w:t>
      </w:r>
      <w:r w:rsidRPr="00F054D2">
        <w:rPr>
          <w:b/>
          <w:bCs/>
          <w:color w:val="0000FF"/>
          <w:lang w:eastAsia="en-US"/>
        </w:rPr>
        <w:t>noted</w:t>
      </w:r>
      <w:r>
        <w:rPr>
          <w:lang w:eastAsia="en-US"/>
        </w:rPr>
        <w:t>.</w:t>
      </w:r>
    </w:p>
    <w:p w14:paraId="73738679" w14:textId="77777777" w:rsidR="00F054D2" w:rsidRDefault="00F054D2" w:rsidP="00F054D2">
      <w:pPr>
        <w:keepNext/>
        <w:keepLines/>
        <w:pBdr>
          <w:top w:val="single" w:sz="4" w:space="1" w:color="auto"/>
        </w:pBdr>
        <w:rPr>
          <w:lang w:eastAsia="en-US"/>
        </w:rPr>
      </w:pPr>
      <w:r>
        <w:rPr>
          <w:color w:val="0000FF"/>
          <w:lang w:eastAsia="en-US"/>
        </w:rPr>
        <w:t>TD S2</w:t>
      </w:r>
      <w:r>
        <w:rPr>
          <w:color w:val="0000FF"/>
          <w:lang w:eastAsia="en-US"/>
        </w:rPr>
        <w:noBreakHyphen/>
        <w:t>2009087</w:t>
      </w:r>
      <w:r>
        <w:rPr>
          <w:lang w:eastAsia="en-US"/>
        </w:rPr>
        <w:t xml:space="preserve"> (P-CR) KI #1 conclusion. (Source: Apple)</w:t>
      </w:r>
    </w:p>
    <w:p w14:paraId="31FABA95" w14:textId="77777777" w:rsidR="00F054D2" w:rsidRPr="00F054D2" w:rsidRDefault="00F054D2" w:rsidP="00F054D2">
      <w:pPr>
        <w:pStyle w:val="FP"/>
        <w:keepNext/>
        <w:rPr>
          <w:b/>
          <w:bCs/>
          <w:i/>
          <w:iCs/>
          <w:lang w:eastAsia="en-US"/>
        </w:rPr>
      </w:pPr>
      <w:r w:rsidRPr="00F054D2">
        <w:rPr>
          <w:b/>
          <w:bCs/>
          <w:i/>
          <w:iCs/>
          <w:lang w:eastAsia="en-US"/>
        </w:rPr>
        <w:t>e-mail comments:</w:t>
      </w:r>
    </w:p>
    <w:p w14:paraId="7AD4ABE2" w14:textId="77777777" w:rsidR="00F054D2" w:rsidRPr="00F054D2" w:rsidRDefault="00F054D2" w:rsidP="00F054D2">
      <w:pPr>
        <w:pStyle w:val="FP"/>
        <w:rPr>
          <w:i/>
          <w:iCs/>
          <w:lang w:eastAsia="en-US"/>
        </w:rPr>
      </w:pPr>
      <w:r w:rsidRPr="00F054D2">
        <w:rPr>
          <w:i/>
          <w:iCs/>
          <w:lang w:eastAsia="en-US"/>
        </w:rPr>
        <w:t>Krisztian (Apple) provides r01 as per Rapporteur's request.</w:t>
      </w:r>
    </w:p>
    <w:p w14:paraId="4BD3016D" w14:textId="77777777" w:rsidR="00F054D2" w:rsidRPr="00F054D2" w:rsidRDefault="00F054D2" w:rsidP="00F054D2">
      <w:pPr>
        <w:pStyle w:val="FP"/>
        <w:rPr>
          <w:i/>
          <w:iCs/>
          <w:lang w:eastAsia="en-US"/>
        </w:rPr>
      </w:pPr>
      <w:r w:rsidRPr="00F054D2">
        <w:rPr>
          <w:i/>
          <w:iCs/>
          <w:lang w:eastAsia="en-US"/>
        </w:rPr>
        <w:t>Ouyang(Huawei) provides r02, removes the text unrelated to 'same PLMN'.</w:t>
      </w:r>
    </w:p>
    <w:p w14:paraId="78EA840B" w14:textId="77777777" w:rsidR="00F054D2" w:rsidRPr="00F054D2" w:rsidRDefault="00F054D2" w:rsidP="00F054D2">
      <w:pPr>
        <w:pStyle w:val="FP"/>
        <w:rPr>
          <w:i/>
          <w:iCs/>
          <w:lang w:eastAsia="en-US"/>
        </w:rPr>
      </w:pPr>
      <w:r w:rsidRPr="00F054D2">
        <w:rPr>
          <w:i/>
          <w:iCs/>
          <w:lang w:eastAsia="en-US"/>
        </w:rPr>
        <w:t>Lalith (Samsung) comments.</w:t>
      </w:r>
    </w:p>
    <w:p w14:paraId="57D884D8" w14:textId="77777777" w:rsidR="00F054D2" w:rsidRPr="00F054D2" w:rsidRDefault="00F054D2" w:rsidP="00F054D2">
      <w:pPr>
        <w:pStyle w:val="FP"/>
        <w:rPr>
          <w:i/>
          <w:iCs/>
          <w:lang w:eastAsia="en-US"/>
        </w:rPr>
      </w:pPr>
      <w:r w:rsidRPr="00F054D2">
        <w:rPr>
          <w:i/>
          <w:iCs/>
          <w:lang w:eastAsia="en-US"/>
        </w:rPr>
        <w:t>Saso (Intel) comments.</w:t>
      </w:r>
    </w:p>
    <w:p w14:paraId="286D2D35" w14:textId="77777777" w:rsidR="00F054D2" w:rsidRPr="00F054D2" w:rsidRDefault="00F054D2" w:rsidP="00F054D2">
      <w:pPr>
        <w:pStyle w:val="FP"/>
        <w:rPr>
          <w:i/>
          <w:iCs/>
          <w:lang w:eastAsia="en-US"/>
        </w:rPr>
      </w:pPr>
      <w:r w:rsidRPr="00F054D2">
        <w:rPr>
          <w:i/>
          <w:iCs/>
          <w:lang w:eastAsia="en-US"/>
        </w:rPr>
        <w:t>Juan Zhang (Qualcomm) provides r03.</w:t>
      </w:r>
    </w:p>
    <w:p w14:paraId="7F6C22D1" w14:textId="77777777" w:rsidR="00F054D2" w:rsidRPr="00F054D2" w:rsidRDefault="00F054D2" w:rsidP="00F054D2">
      <w:pPr>
        <w:pStyle w:val="FP"/>
        <w:rPr>
          <w:i/>
          <w:iCs/>
          <w:lang w:eastAsia="en-US"/>
        </w:rPr>
      </w:pPr>
      <w:r w:rsidRPr="00F054D2">
        <w:rPr>
          <w:i/>
          <w:iCs/>
          <w:lang w:eastAsia="en-US"/>
        </w:rPr>
        <w:t>Saso (Intel) provides r04.</w:t>
      </w:r>
    </w:p>
    <w:p w14:paraId="7280A096"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 xml:space="preserve"> (vivo) provides r05.</w:t>
      </w:r>
    </w:p>
    <w:p w14:paraId="4B9D93A7" w14:textId="77777777" w:rsidR="00F054D2" w:rsidRPr="00F054D2" w:rsidRDefault="00F054D2" w:rsidP="00F054D2">
      <w:pPr>
        <w:pStyle w:val="FP"/>
        <w:rPr>
          <w:i/>
          <w:iCs/>
          <w:lang w:eastAsia="en-US"/>
        </w:rPr>
      </w:pPr>
      <w:r w:rsidRPr="00F054D2">
        <w:rPr>
          <w:i/>
          <w:iCs/>
          <w:lang w:eastAsia="en-US"/>
        </w:rPr>
        <w:t>Juan Zhang (Qualcomm) askes clarification about r05.</w:t>
      </w:r>
    </w:p>
    <w:p w14:paraId="77363C90" w14:textId="77777777" w:rsidR="00F054D2" w:rsidRPr="00F054D2" w:rsidRDefault="00F054D2" w:rsidP="00F054D2">
      <w:pPr>
        <w:pStyle w:val="FP"/>
        <w:rPr>
          <w:i/>
          <w:iCs/>
          <w:lang w:eastAsia="en-US"/>
        </w:rPr>
      </w:pPr>
      <w:r w:rsidRPr="00F054D2">
        <w:rPr>
          <w:i/>
          <w:iCs/>
          <w:lang w:eastAsia="en-US"/>
        </w:rPr>
        <w:t xml:space="preserve">Lalith(Samsung) responds to </w:t>
      </w:r>
      <w:proofErr w:type="spellStart"/>
      <w:r w:rsidRPr="00F054D2">
        <w:rPr>
          <w:i/>
          <w:iCs/>
          <w:lang w:eastAsia="en-US"/>
        </w:rPr>
        <w:t>Xiaowan</w:t>
      </w:r>
      <w:proofErr w:type="spellEnd"/>
      <w:r w:rsidRPr="00F054D2">
        <w:rPr>
          <w:i/>
          <w:iCs/>
          <w:lang w:eastAsia="en-US"/>
        </w:rPr>
        <w:t>.</w:t>
      </w:r>
    </w:p>
    <w:p w14:paraId="76BE6AC7"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(vivo) replies to Lalith(Samsung) and Juan Zhang (Qualcomm) askes</w:t>
      </w:r>
    </w:p>
    <w:p w14:paraId="021347E9" w14:textId="77777777" w:rsidR="00F054D2" w:rsidRPr="00F054D2" w:rsidRDefault="00F054D2" w:rsidP="00F054D2">
      <w:pPr>
        <w:pStyle w:val="FP"/>
        <w:rPr>
          <w:i/>
          <w:iCs/>
          <w:lang w:eastAsia="en-US"/>
        </w:rPr>
      </w:pPr>
      <w:r w:rsidRPr="00F054D2">
        <w:rPr>
          <w:i/>
          <w:iCs/>
          <w:lang w:eastAsia="en-US"/>
        </w:rPr>
        <w:t>Ouyang(Huawei) requests Lalith(Samsung) for clarification.</w:t>
      </w:r>
    </w:p>
    <w:p w14:paraId="38BA739C" w14:textId="77777777" w:rsidR="00F054D2" w:rsidRPr="00F054D2" w:rsidRDefault="00F054D2" w:rsidP="00F054D2">
      <w:pPr>
        <w:pStyle w:val="FP"/>
        <w:rPr>
          <w:i/>
          <w:iCs/>
          <w:lang w:eastAsia="en-US"/>
        </w:rPr>
      </w:pPr>
      <w:r w:rsidRPr="00F054D2">
        <w:rPr>
          <w:i/>
          <w:iCs/>
          <w:lang w:eastAsia="en-US"/>
        </w:rPr>
        <w:t>Saso (Intel) replies to Ouyang(Huawei).</w:t>
      </w:r>
    </w:p>
    <w:p w14:paraId="63F209D4" w14:textId="77777777" w:rsidR="00F054D2" w:rsidRPr="00F054D2" w:rsidRDefault="00F054D2" w:rsidP="00F054D2">
      <w:pPr>
        <w:pStyle w:val="FP"/>
        <w:rPr>
          <w:i/>
          <w:iCs/>
          <w:lang w:eastAsia="en-US"/>
        </w:rPr>
      </w:pPr>
      <w:r w:rsidRPr="00F054D2">
        <w:rPr>
          <w:i/>
          <w:iCs/>
          <w:lang w:eastAsia="en-US"/>
        </w:rPr>
        <w:t>Lalith(Samsung) respond to Ouyang(Huawei).</w:t>
      </w:r>
    </w:p>
    <w:p w14:paraId="576FF8E9" w14:textId="77777777" w:rsidR="00F054D2" w:rsidRPr="00F054D2" w:rsidRDefault="00F054D2" w:rsidP="00F054D2">
      <w:pPr>
        <w:pStyle w:val="FP"/>
        <w:rPr>
          <w:i/>
          <w:iCs/>
          <w:lang w:eastAsia="en-US"/>
        </w:rPr>
      </w:pPr>
      <w:r w:rsidRPr="00F054D2">
        <w:rPr>
          <w:i/>
          <w:iCs/>
          <w:lang w:eastAsia="en-US"/>
        </w:rPr>
        <w:t>Ouyang(Huawei) replies to Saso (Intel).</w:t>
      </w:r>
    </w:p>
    <w:p w14:paraId="7DACD5E3" w14:textId="77777777" w:rsidR="00F054D2" w:rsidRPr="00F054D2" w:rsidRDefault="00F054D2" w:rsidP="00F054D2">
      <w:pPr>
        <w:pStyle w:val="FP"/>
        <w:rPr>
          <w:i/>
          <w:iCs/>
          <w:lang w:eastAsia="en-US"/>
        </w:rPr>
      </w:pPr>
      <w:r w:rsidRPr="00F054D2">
        <w:rPr>
          <w:i/>
          <w:iCs/>
          <w:lang w:eastAsia="en-US"/>
        </w:rPr>
        <w:t>Ouyang(Huawei) replies to Lalith(Samsung) .</w:t>
      </w:r>
    </w:p>
    <w:p w14:paraId="6A965E19" w14:textId="77777777" w:rsidR="00F054D2" w:rsidRPr="00F054D2" w:rsidRDefault="00F054D2" w:rsidP="00F054D2">
      <w:pPr>
        <w:pStyle w:val="FP"/>
        <w:rPr>
          <w:i/>
          <w:iCs/>
          <w:lang w:eastAsia="en-US"/>
        </w:rPr>
      </w:pPr>
      <w:r w:rsidRPr="00F054D2">
        <w:rPr>
          <w:i/>
          <w:iCs/>
          <w:lang w:eastAsia="en-US"/>
        </w:rPr>
        <w:t>Lalith(Samsung) replies to Ouyang(Huawei) .</w:t>
      </w:r>
    </w:p>
    <w:p w14:paraId="25A4D002" w14:textId="77777777" w:rsidR="00F054D2" w:rsidRPr="00F054D2" w:rsidRDefault="00F054D2" w:rsidP="00F054D2">
      <w:pPr>
        <w:pStyle w:val="FP"/>
        <w:rPr>
          <w:i/>
          <w:iCs/>
          <w:lang w:eastAsia="en-US"/>
        </w:rPr>
      </w:pPr>
      <w:r w:rsidRPr="00F054D2">
        <w:rPr>
          <w:i/>
          <w:iCs/>
          <w:lang w:eastAsia="en-US"/>
        </w:rPr>
        <w:t>Ouyang(Huawei) replies to Lalith(Samsung).</w:t>
      </w:r>
    </w:p>
    <w:p w14:paraId="3ECC97EC" w14:textId="77777777" w:rsidR="00F054D2" w:rsidRPr="00F054D2" w:rsidRDefault="00F054D2" w:rsidP="00F054D2">
      <w:pPr>
        <w:pStyle w:val="FP"/>
        <w:rPr>
          <w:i/>
          <w:iCs/>
          <w:lang w:eastAsia="en-US"/>
        </w:rPr>
      </w:pPr>
      <w:r w:rsidRPr="00F054D2">
        <w:rPr>
          <w:i/>
          <w:iCs/>
          <w:lang w:eastAsia="en-US"/>
        </w:rPr>
        <w:lastRenderedPageBreak/>
        <w:t>Lalith(Samsung) replies to Ouyang(Huawei).</w:t>
      </w:r>
    </w:p>
    <w:p w14:paraId="49ECFF3E" w14:textId="77777777" w:rsidR="00F054D2" w:rsidRPr="00F054D2" w:rsidRDefault="00F054D2" w:rsidP="00F054D2">
      <w:pPr>
        <w:pStyle w:val="FP"/>
        <w:rPr>
          <w:i/>
          <w:iCs/>
          <w:lang w:eastAsia="en-US"/>
        </w:rPr>
      </w:pPr>
      <w:r w:rsidRPr="00F054D2">
        <w:rPr>
          <w:i/>
          <w:iCs/>
          <w:lang w:eastAsia="en-US"/>
        </w:rPr>
        <w:t>Yang Xu (OPPO) provides r06.</w:t>
      </w:r>
    </w:p>
    <w:p w14:paraId="2408C471" w14:textId="77777777" w:rsidR="00F054D2" w:rsidRPr="00F054D2" w:rsidRDefault="00F054D2" w:rsidP="00F054D2">
      <w:pPr>
        <w:pStyle w:val="FP"/>
        <w:rPr>
          <w:i/>
          <w:iCs/>
          <w:lang w:eastAsia="en-US"/>
        </w:rPr>
      </w:pPr>
      <w:r w:rsidRPr="00F054D2">
        <w:rPr>
          <w:i/>
          <w:iCs/>
          <w:lang w:eastAsia="en-US"/>
        </w:rPr>
        <w:t>==== Revisions Deadline ====</w:t>
      </w:r>
    </w:p>
    <w:p w14:paraId="7F64F17F" w14:textId="77777777" w:rsidR="00F054D2" w:rsidRPr="00F054D2" w:rsidRDefault="00F054D2" w:rsidP="00F054D2">
      <w:pPr>
        <w:pStyle w:val="FP"/>
        <w:rPr>
          <w:i/>
          <w:iCs/>
          <w:lang w:eastAsia="en-US"/>
        </w:rPr>
      </w:pPr>
      <w:proofErr w:type="spellStart"/>
      <w:r w:rsidRPr="00F054D2">
        <w:rPr>
          <w:i/>
          <w:iCs/>
          <w:lang w:eastAsia="en-US"/>
        </w:rPr>
        <w:t>Xiaowan</w:t>
      </w:r>
      <w:proofErr w:type="spellEnd"/>
      <w:r w:rsidRPr="00F054D2">
        <w:rPr>
          <w:i/>
          <w:iCs/>
          <w:lang w:eastAsia="en-US"/>
        </w:rPr>
        <w:t xml:space="preserve"> (vivo) disagree with r00, r01, r03, r04, r06.</w:t>
      </w:r>
    </w:p>
    <w:p w14:paraId="5E919C28" w14:textId="77777777" w:rsidR="00F054D2" w:rsidRPr="00F054D2" w:rsidRDefault="00F054D2" w:rsidP="00F054D2">
      <w:pPr>
        <w:pStyle w:val="FP"/>
        <w:rPr>
          <w:i/>
          <w:iCs/>
          <w:lang w:eastAsia="en-US"/>
        </w:rPr>
      </w:pPr>
      <w:r w:rsidRPr="00F054D2">
        <w:rPr>
          <w:i/>
          <w:iCs/>
          <w:lang w:eastAsia="en-US"/>
        </w:rPr>
        <w:t>Krisztian (Apple) can live with r02 assuming we can agree on a revision of 8582 with covering non-3GPP access. Otherwise, I prefer r01. r05 is an empty document, no need to agree on it.</w:t>
      </w:r>
    </w:p>
    <w:p w14:paraId="132090A9" w14:textId="77777777" w:rsidR="00F054D2" w:rsidRPr="00F054D2" w:rsidRDefault="00F054D2" w:rsidP="00F054D2">
      <w:pPr>
        <w:pStyle w:val="FP"/>
        <w:rPr>
          <w:i/>
          <w:iCs/>
          <w:lang w:eastAsia="en-US"/>
        </w:rPr>
      </w:pPr>
      <w:r w:rsidRPr="00F054D2">
        <w:rPr>
          <w:i/>
          <w:iCs/>
          <w:lang w:eastAsia="en-US"/>
        </w:rPr>
        <w:t>Yang Xu (OPPO) object r02</w:t>
      </w:r>
    </w:p>
    <w:p w14:paraId="635A6CF9" w14:textId="77777777" w:rsidR="00F054D2" w:rsidRPr="00F054D2" w:rsidRDefault="00F054D2" w:rsidP="00F054D2">
      <w:pPr>
        <w:pStyle w:val="FP"/>
        <w:rPr>
          <w:i/>
          <w:iCs/>
          <w:lang w:eastAsia="en-US"/>
        </w:rPr>
      </w:pPr>
      <w:r w:rsidRPr="00F054D2">
        <w:rPr>
          <w:i/>
          <w:iCs/>
          <w:lang w:eastAsia="en-US"/>
        </w:rPr>
        <w:t>Qian Chen (Ericsson) proposes to go with r06, or postpone the paper to next meeting.</w:t>
      </w:r>
    </w:p>
    <w:p w14:paraId="1F137489" w14:textId="77777777" w:rsidR="00F054D2" w:rsidRPr="00F054D2" w:rsidRDefault="00F054D2" w:rsidP="00F054D2">
      <w:pPr>
        <w:pStyle w:val="FP"/>
        <w:rPr>
          <w:i/>
          <w:iCs/>
          <w:lang w:eastAsia="en-US"/>
        </w:rPr>
      </w:pPr>
      <w:r w:rsidRPr="00F054D2">
        <w:rPr>
          <w:i/>
          <w:iCs/>
          <w:lang w:eastAsia="en-US"/>
        </w:rPr>
        <w:t>Juan Zhang (Qualcomm) proposes to go with r05 or noted the paper</w:t>
      </w:r>
    </w:p>
    <w:p w14:paraId="486A6AB6" w14:textId="77777777" w:rsidR="00F054D2" w:rsidRPr="00F054D2" w:rsidRDefault="00F054D2" w:rsidP="00F054D2">
      <w:pPr>
        <w:pStyle w:val="FP"/>
        <w:rPr>
          <w:i/>
          <w:iCs/>
          <w:lang w:eastAsia="en-US"/>
        </w:rPr>
      </w:pPr>
      <w:r w:rsidRPr="00F054D2">
        <w:rPr>
          <w:i/>
          <w:iCs/>
          <w:lang w:eastAsia="en-US"/>
        </w:rPr>
        <w:t>Saso (Rapporteur) notes that 'on the same network' has no RAN dependency, and as such, it will need to be escalated to SA plenary in case there is no conclusion in this meeting.</w:t>
      </w:r>
    </w:p>
    <w:p w14:paraId="358C91C6" w14:textId="77777777" w:rsidR="00F054D2" w:rsidRPr="00F054D2" w:rsidRDefault="00F054D2" w:rsidP="00F054D2">
      <w:pPr>
        <w:pStyle w:val="FP"/>
        <w:rPr>
          <w:i/>
          <w:iCs/>
          <w:lang w:eastAsia="en-US"/>
        </w:rPr>
      </w:pPr>
      <w:proofErr w:type="spellStart"/>
      <w:r w:rsidRPr="00F054D2">
        <w:rPr>
          <w:i/>
          <w:iCs/>
          <w:lang w:eastAsia="en-US"/>
        </w:rPr>
        <w:t>Jianning</w:t>
      </w:r>
      <w:proofErr w:type="spellEnd"/>
      <w:r w:rsidRPr="00F054D2">
        <w:rPr>
          <w:i/>
          <w:iCs/>
          <w:lang w:eastAsia="en-US"/>
        </w:rPr>
        <w:t xml:space="preserve"> (Xiaomi) also propose to progress r05 or note this </w:t>
      </w:r>
      <w:proofErr w:type="spellStart"/>
      <w:r w:rsidRPr="00F054D2">
        <w:rPr>
          <w:i/>
          <w:iCs/>
          <w:lang w:eastAsia="en-US"/>
        </w:rPr>
        <w:t>pCR</w:t>
      </w:r>
      <w:proofErr w:type="spellEnd"/>
    </w:p>
    <w:p w14:paraId="6CC1219C" w14:textId="77777777" w:rsidR="00F054D2" w:rsidRPr="00F054D2" w:rsidRDefault="00F054D2" w:rsidP="00F054D2">
      <w:pPr>
        <w:pStyle w:val="FP"/>
        <w:rPr>
          <w:i/>
          <w:iCs/>
          <w:lang w:eastAsia="en-US"/>
        </w:rPr>
      </w:pPr>
      <w:r w:rsidRPr="00F054D2">
        <w:rPr>
          <w:i/>
          <w:iCs/>
          <w:lang w:eastAsia="en-US"/>
        </w:rPr>
        <w:t>Alessio(Nokia) it seems this is for CC#2 to decide</w:t>
      </w:r>
    </w:p>
    <w:p w14:paraId="48333EDB" w14:textId="77777777" w:rsidR="00F054D2" w:rsidRPr="00F054D2" w:rsidRDefault="00F054D2" w:rsidP="00F054D2">
      <w:pPr>
        <w:pStyle w:val="FP"/>
        <w:rPr>
          <w:i/>
          <w:iCs/>
          <w:lang w:eastAsia="en-US"/>
        </w:rPr>
      </w:pPr>
      <w:r w:rsidRPr="00F054D2">
        <w:rPr>
          <w:i/>
          <w:iCs/>
          <w:lang w:eastAsia="en-US"/>
        </w:rPr>
        <w:t>Lalith(Samsung) further requests clarification from Saso (Rapporteur)</w:t>
      </w:r>
    </w:p>
    <w:p w14:paraId="70FF21A9" w14:textId="77777777" w:rsidR="00F054D2" w:rsidRPr="00F054D2" w:rsidRDefault="00F054D2" w:rsidP="00F054D2">
      <w:pPr>
        <w:pStyle w:val="FP"/>
        <w:rPr>
          <w:i/>
          <w:iCs/>
          <w:lang w:eastAsia="en-US"/>
        </w:rPr>
      </w:pPr>
      <w:r w:rsidRPr="00F054D2">
        <w:rPr>
          <w:i/>
          <w:iCs/>
          <w:lang w:eastAsia="en-US"/>
        </w:rPr>
        <w:t>Lalith(Samsung) replies to Alessio(Nokia)</w:t>
      </w:r>
    </w:p>
    <w:p w14:paraId="06BB42E4" w14:textId="77777777" w:rsidR="00F054D2" w:rsidRPr="00F054D2" w:rsidRDefault="00F054D2" w:rsidP="00F054D2">
      <w:pPr>
        <w:pStyle w:val="FP"/>
        <w:rPr>
          <w:i/>
          <w:iCs/>
          <w:lang w:eastAsia="en-US"/>
        </w:rPr>
      </w:pPr>
      <w:r w:rsidRPr="00F054D2">
        <w:rPr>
          <w:i/>
          <w:iCs/>
          <w:lang w:eastAsia="en-US"/>
        </w:rPr>
        <w:t>Saso(Rapporteur) comments</w:t>
      </w:r>
    </w:p>
    <w:p w14:paraId="5901C6EB" w14:textId="77777777" w:rsidR="00F054D2" w:rsidRPr="00F054D2" w:rsidRDefault="00F054D2" w:rsidP="00F054D2">
      <w:pPr>
        <w:pStyle w:val="FP"/>
        <w:rPr>
          <w:i/>
          <w:iCs/>
          <w:lang w:eastAsia="en-US"/>
        </w:rPr>
      </w:pPr>
      <w:r w:rsidRPr="00F054D2">
        <w:rPr>
          <w:i/>
          <w:iCs/>
          <w:lang w:eastAsia="en-US"/>
        </w:rPr>
        <w:t>==== Final Comments Deadline ====</w:t>
      </w:r>
    </w:p>
    <w:p w14:paraId="34391803" w14:textId="77777777" w:rsidR="00F054D2" w:rsidRPr="00F054D2" w:rsidRDefault="00F054D2" w:rsidP="00F054D2">
      <w:pPr>
        <w:pStyle w:val="FP"/>
        <w:rPr>
          <w:i/>
          <w:iCs/>
          <w:lang w:eastAsia="en-US"/>
        </w:rPr>
      </w:pPr>
      <w:r w:rsidRPr="00F054D2">
        <w:rPr>
          <w:i/>
          <w:iCs/>
          <w:lang w:eastAsia="en-US"/>
        </w:rPr>
        <w:t>Krisztian (Apple) supports Rapporteur's proposal to escalate the lack of conclusion on 'on the same network' in the SA plenary.</w:t>
      </w:r>
    </w:p>
    <w:p w14:paraId="0D5B017C" w14:textId="77777777" w:rsidR="00F054D2" w:rsidRPr="00F054D2" w:rsidRDefault="00F054D2" w:rsidP="00F054D2">
      <w:pPr>
        <w:pStyle w:val="FP"/>
        <w:rPr>
          <w:i/>
          <w:iCs/>
          <w:lang w:eastAsia="en-US"/>
        </w:rPr>
      </w:pPr>
      <w:proofErr w:type="spellStart"/>
      <w:r w:rsidRPr="00F054D2">
        <w:rPr>
          <w:i/>
          <w:iCs/>
          <w:lang w:eastAsia="en-US"/>
        </w:rPr>
        <w:t>Jianning</w:t>
      </w:r>
      <w:proofErr w:type="spellEnd"/>
      <w:r w:rsidRPr="00F054D2">
        <w:rPr>
          <w:i/>
          <w:iCs/>
          <w:lang w:eastAsia="en-US"/>
        </w:rPr>
        <w:t xml:space="preserve"> (Xiaomi) proposes to try Show of Hand in CC#3 to see if it is necessary to bring to SA </w:t>
      </w:r>
      <w:proofErr w:type="spellStart"/>
      <w:r w:rsidRPr="00F054D2">
        <w:rPr>
          <w:i/>
          <w:iCs/>
          <w:lang w:eastAsia="en-US"/>
        </w:rPr>
        <w:t>planery</w:t>
      </w:r>
      <w:proofErr w:type="spellEnd"/>
      <w:r w:rsidRPr="00F054D2">
        <w:rPr>
          <w:i/>
          <w:iCs/>
          <w:lang w:eastAsia="en-US"/>
        </w:rPr>
        <w:t>.</w:t>
      </w:r>
    </w:p>
    <w:p w14:paraId="7754B614" w14:textId="77777777" w:rsidR="00F054D2" w:rsidRPr="00F054D2" w:rsidRDefault="00F054D2" w:rsidP="00F054D2">
      <w:pPr>
        <w:pStyle w:val="FP"/>
        <w:rPr>
          <w:i/>
          <w:iCs/>
          <w:lang w:eastAsia="en-US"/>
        </w:rPr>
      </w:pPr>
      <w:r w:rsidRPr="00F054D2">
        <w:rPr>
          <w:i/>
          <w:iCs/>
          <w:lang w:eastAsia="en-US"/>
        </w:rPr>
        <w:t>Guillaume (MediaTek) replies.</w:t>
      </w:r>
    </w:p>
    <w:p w14:paraId="07DA1AC6" w14:textId="77777777" w:rsidR="00F054D2" w:rsidRPr="00F054D2" w:rsidRDefault="00F054D2" w:rsidP="00F054D2">
      <w:pPr>
        <w:pStyle w:val="FP"/>
        <w:rPr>
          <w:i/>
          <w:iCs/>
          <w:lang w:eastAsia="en-US"/>
        </w:rPr>
      </w:pPr>
      <w:r w:rsidRPr="00F054D2">
        <w:rPr>
          <w:i/>
          <w:iCs/>
          <w:lang w:eastAsia="en-US"/>
        </w:rPr>
        <w:t xml:space="preserve">Saso (Rapporteur) seeks clarification on the proposed </w:t>
      </w:r>
      <w:proofErr w:type="spellStart"/>
      <w:r w:rsidRPr="00F054D2">
        <w:rPr>
          <w:i/>
          <w:iCs/>
          <w:lang w:eastAsia="en-US"/>
        </w:rPr>
        <w:t>SoH</w:t>
      </w:r>
      <w:proofErr w:type="spellEnd"/>
      <w:r w:rsidRPr="00F054D2">
        <w:rPr>
          <w:i/>
          <w:iCs/>
          <w:lang w:eastAsia="en-US"/>
        </w:rPr>
        <w:t>.</w:t>
      </w:r>
    </w:p>
    <w:p w14:paraId="5541DAFF" w14:textId="77777777" w:rsidR="00F054D2" w:rsidRPr="00F054D2" w:rsidRDefault="00F054D2" w:rsidP="00F054D2">
      <w:pPr>
        <w:pStyle w:val="FP"/>
        <w:rPr>
          <w:i/>
          <w:iCs/>
          <w:lang w:eastAsia="en-US"/>
        </w:rPr>
      </w:pPr>
      <w:r w:rsidRPr="00F054D2">
        <w:rPr>
          <w:i/>
          <w:iCs/>
          <w:lang w:eastAsia="en-US"/>
        </w:rPr>
        <w:t>Lalith(Samsung) comments</w:t>
      </w:r>
    </w:p>
    <w:p w14:paraId="5A7B43E6" w14:textId="77777777" w:rsidR="00F054D2" w:rsidRPr="00A3071B" w:rsidRDefault="00F054D2" w:rsidP="00F054D2">
      <w:pPr>
        <w:keepNext/>
        <w:keepLines/>
      </w:pPr>
      <w:r>
        <w:rPr>
          <w:b/>
        </w:rPr>
        <w:t>Discussion and conclusion:</w:t>
      </w:r>
    </w:p>
    <w:p w14:paraId="45E8B189" w14:textId="45262B4C" w:rsidR="00F054D2" w:rsidRDefault="00F054D2" w:rsidP="00F054D2">
      <w:pPr>
        <w:keepLines/>
        <w:rPr>
          <w:lang w:eastAsia="en-US"/>
        </w:rPr>
      </w:pPr>
      <w:r>
        <w:rPr>
          <w:lang w:eastAsia="en-US"/>
        </w:rPr>
        <w:t xml:space="preserve">Intel asked to clarify whether this is noted or postponed. NEC requested postponing to the next meeting as there </w:t>
      </w:r>
      <w:r w:rsidR="000D15F3">
        <w:rPr>
          <w:lang w:eastAsia="en-US"/>
        </w:rPr>
        <w:t>is some</w:t>
      </w:r>
      <w:r>
        <w:rPr>
          <w:lang w:eastAsia="en-US"/>
        </w:rPr>
        <w:t xml:space="preserve"> suppo</w:t>
      </w:r>
      <w:r w:rsidR="000D15F3">
        <w:rPr>
          <w:lang w:eastAsia="en-US"/>
        </w:rPr>
        <w:t xml:space="preserve">rt. This was then </w:t>
      </w:r>
      <w:r w:rsidR="000D15F3" w:rsidRPr="000D15F3">
        <w:rPr>
          <w:b/>
          <w:bCs/>
          <w:color w:val="FF0000"/>
          <w:lang w:eastAsia="en-US"/>
        </w:rPr>
        <w:t>postponed</w:t>
      </w:r>
      <w:r w:rsidR="000D15F3">
        <w:rPr>
          <w:lang w:eastAsia="en-US"/>
        </w:rPr>
        <w:t>.</w:t>
      </w:r>
    </w:p>
    <w:p w14:paraId="6A8D37C2" w14:textId="77777777" w:rsidR="000D15F3" w:rsidRDefault="000D15F3" w:rsidP="000D15F3">
      <w:pPr>
        <w:keepNext/>
        <w:keepLines/>
        <w:pBdr>
          <w:top w:val="single" w:sz="4" w:space="1" w:color="auto"/>
        </w:pBdr>
        <w:rPr>
          <w:lang w:eastAsia="en-US"/>
        </w:rPr>
      </w:pPr>
      <w:r>
        <w:rPr>
          <w:color w:val="0000FF"/>
          <w:lang w:eastAsia="en-US"/>
        </w:rPr>
        <w:t>TD S2</w:t>
      </w:r>
      <w:r>
        <w:rPr>
          <w:color w:val="0000FF"/>
          <w:lang w:eastAsia="en-US"/>
        </w:rPr>
        <w:noBreakHyphen/>
        <w:t>2008584</w:t>
      </w:r>
      <w:r>
        <w:rPr>
          <w:lang w:eastAsia="en-US"/>
        </w:rPr>
        <w:t xml:space="preserve"> (P-CR) KI#2: Interim conclusions . (Source: Vivo)</w:t>
      </w:r>
    </w:p>
    <w:p w14:paraId="46A10271" w14:textId="77777777" w:rsidR="000D15F3" w:rsidRPr="00F054D2" w:rsidRDefault="000D15F3" w:rsidP="000D15F3">
      <w:pPr>
        <w:pStyle w:val="FP"/>
        <w:keepNext/>
        <w:rPr>
          <w:b/>
          <w:bCs/>
          <w:i/>
          <w:iCs/>
          <w:lang w:eastAsia="en-US"/>
        </w:rPr>
      </w:pPr>
      <w:r w:rsidRPr="00F054D2">
        <w:rPr>
          <w:b/>
          <w:bCs/>
          <w:i/>
          <w:iCs/>
          <w:lang w:eastAsia="en-US"/>
        </w:rPr>
        <w:t>e-mail comments:</w:t>
      </w:r>
    </w:p>
    <w:p w14:paraId="29E77149" w14:textId="77777777" w:rsidR="000D15F3" w:rsidRPr="00F054D2" w:rsidRDefault="000D15F3" w:rsidP="000D15F3">
      <w:pPr>
        <w:pStyle w:val="FP"/>
        <w:rPr>
          <w:i/>
          <w:iCs/>
          <w:lang w:eastAsia="en-US"/>
        </w:rPr>
      </w:pPr>
      <w:r w:rsidRPr="00F054D2">
        <w:rPr>
          <w:i/>
          <w:iCs/>
          <w:lang w:eastAsia="en-US"/>
        </w:rPr>
        <w:t>Qian Chen (Ericsson) provides r01.</w:t>
      </w:r>
    </w:p>
    <w:p w14:paraId="2EF1B4E5" w14:textId="77777777" w:rsidR="000D15F3" w:rsidRPr="00F054D2" w:rsidRDefault="000D15F3" w:rsidP="000D15F3">
      <w:pPr>
        <w:pStyle w:val="FP"/>
        <w:rPr>
          <w:i/>
          <w:iCs/>
          <w:lang w:eastAsia="en-US"/>
        </w:rPr>
      </w:pPr>
      <w:r w:rsidRPr="00F054D2">
        <w:rPr>
          <w:i/>
          <w:iCs/>
          <w:lang w:eastAsia="en-US"/>
        </w:rPr>
        <w:t>Lars (Sony) provides r02.</w:t>
      </w:r>
    </w:p>
    <w:p w14:paraId="09B57196" w14:textId="77777777" w:rsidR="000D15F3" w:rsidRPr="00F054D2" w:rsidRDefault="000D15F3" w:rsidP="000D15F3">
      <w:pPr>
        <w:pStyle w:val="FP"/>
        <w:rPr>
          <w:i/>
          <w:iCs/>
          <w:lang w:eastAsia="en-US"/>
        </w:rPr>
      </w:pPr>
      <w:r w:rsidRPr="00F054D2">
        <w:rPr>
          <w:i/>
          <w:iCs/>
          <w:lang w:eastAsia="en-US"/>
        </w:rPr>
        <w:t>Ouyang(Huawei) suggests to postpone the enhancement on EPS.</w:t>
      </w:r>
    </w:p>
    <w:p w14:paraId="10D34A68" w14:textId="77777777" w:rsidR="000D15F3" w:rsidRPr="00F054D2" w:rsidRDefault="000D15F3" w:rsidP="000D15F3">
      <w:pPr>
        <w:pStyle w:val="FP"/>
        <w:rPr>
          <w:i/>
          <w:iCs/>
          <w:lang w:eastAsia="en-US"/>
        </w:rPr>
      </w:pPr>
      <w:r w:rsidRPr="00F054D2">
        <w:rPr>
          <w:i/>
          <w:iCs/>
          <w:lang w:eastAsia="en-US"/>
        </w:rPr>
        <w:t>Saso (Intel) replies to Ouyang (Huawei).</w:t>
      </w:r>
    </w:p>
    <w:p w14:paraId="14DA3321" w14:textId="77777777" w:rsidR="000D15F3" w:rsidRPr="00F054D2" w:rsidRDefault="000D15F3" w:rsidP="000D15F3">
      <w:pPr>
        <w:pStyle w:val="FP"/>
        <w:rPr>
          <w:i/>
          <w:iCs/>
          <w:lang w:eastAsia="en-US"/>
        </w:rPr>
      </w:pPr>
      <w:r w:rsidRPr="00F054D2">
        <w:rPr>
          <w:i/>
          <w:iCs/>
          <w:lang w:eastAsia="en-US"/>
        </w:rPr>
        <w:t>Lars (Sony) also comments.</w:t>
      </w:r>
    </w:p>
    <w:p w14:paraId="11E82713" w14:textId="77777777" w:rsidR="000D15F3" w:rsidRPr="00F054D2" w:rsidRDefault="000D15F3" w:rsidP="000D15F3">
      <w:pPr>
        <w:pStyle w:val="FP"/>
        <w:rPr>
          <w:i/>
          <w:iCs/>
          <w:lang w:eastAsia="en-US"/>
        </w:rPr>
      </w:pPr>
      <w:r w:rsidRPr="00F054D2">
        <w:rPr>
          <w:i/>
          <w:iCs/>
          <w:lang w:eastAsia="en-US"/>
        </w:rPr>
        <w:t>Ouyang(Huawei) replies to Saso (Intel) and Lars (Sony).</w:t>
      </w:r>
    </w:p>
    <w:p w14:paraId="122FAC38" w14:textId="77777777" w:rsidR="000D15F3" w:rsidRPr="00F054D2" w:rsidRDefault="000D15F3" w:rsidP="000D15F3">
      <w:pPr>
        <w:pStyle w:val="FP"/>
        <w:rPr>
          <w:i/>
          <w:iCs/>
          <w:lang w:eastAsia="en-US"/>
        </w:rPr>
      </w:pPr>
      <w:r w:rsidRPr="00F054D2">
        <w:rPr>
          <w:i/>
          <w:iCs/>
          <w:lang w:eastAsia="en-US"/>
        </w:rPr>
        <w:t>Guillaume (MediaTek) provides r03.</w:t>
      </w:r>
    </w:p>
    <w:p w14:paraId="49EE892E" w14:textId="77777777" w:rsidR="000D15F3" w:rsidRPr="00F054D2" w:rsidRDefault="000D15F3" w:rsidP="000D15F3">
      <w:pPr>
        <w:pStyle w:val="FP"/>
        <w:rPr>
          <w:i/>
          <w:iCs/>
          <w:lang w:eastAsia="en-US"/>
        </w:rPr>
      </w:pPr>
      <w:r w:rsidRPr="00F054D2">
        <w:rPr>
          <w:i/>
          <w:iCs/>
          <w:lang w:eastAsia="en-US"/>
        </w:rPr>
        <w:t>Lars (Sony) provides r04.</w:t>
      </w:r>
    </w:p>
    <w:p w14:paraId="5F118353" w14:textId="77777777" w:rsidR="000D15F3" w:rsidRPr="00F054D2" w:rsidRDefault="000D15F3" w:rsidP="000D15F3">
      <w:pPr>
        <w:pStyle w:val="FP"/>
        <w:rPr>
          <w:i/>
          <w:iCs/>
          <w:lang w:eastAsia="en-US"/>
        </w:rPr>
      </w:pPr>
      <w:r w:rsidRPr="00F054D2">
        <w:rPr>
          <w:i/>
          <w:iCs/>
          <w:lang w:eastAsia="en-US"/>
        </w:rPr>
        <w:t>Juan Zhang (Qualcomm) provides r05.</w:t>
      </w:r>
    </w:p>
    <w:p w14:paraId="3DE7EA48" w14:textId="77777777" w:rsidR="000D15F3" w:rsidRPr="00F054D2" w:rsidRDefault="000D15F3" w:rsidP="000D15F3">
      <w:pPr>
        <w:pStyle w:val="FP"/>
        <w:rPr>
          <w:i/>
          <w:iCs/>
          <w:lang w:eastAsia="en-US"/>
        </w:rPr>
      </w:pPr>
      <w:r w:rsidRPr="00F054D2">
        <w:rPr>
          <w:i/>
          <w:iCs/>
          <w:lang w:eastAsia="en-US"/>
        </w:rPr>
        <w:t>Ouyang(Huawei) replies to Saso(Intel).</w:t>
      </w:r>
    </w:p>
    <w:p w14:paraId="0513B1EA" w14:textId="77777777" w:rsidR="000D15F3" w:rsidRPr="00F054D2" w:rsidRDefault="000D15F3" w:rsidP="000D15F3">
      <w:pPr>
        <w:pStyle w:val="FP"/>
        <w:rPr>
          <w:i/>
          <w:iCs/>
          <w:lang w:eastAsia="en-US"/>
        </w:rPr>
      </w:pPr>
      <w:r w:rsidRPr="00F054D2">
        <w:rPr>
          <w:i/>
          <w:iCs/>
          <w:lang w:eastAsia="en-US"/>
        </w:rPr>
        <w:t>Saso (Intel) repeats to Ouyang that this is 'alignment' work. No need for RAN2 to plan for it.</w:t>
      </w:r>
    </w:p>
    <w:p w14:paraId="5F9D04BF" w14:textId="77777777" w:rsidR="000D15F3" w:rsidRPr="00F054D2" w:rsidRDefault="000D15F3" w:rsidP="000D15F3">
      <w:pPr>
        <w:pStyle w:val="FP"/>
        <w:rPr>
          <w:i/>
          <w:iCs/>
          <w:lang w:eastAsia="en-US"/>
        </w:rPr>
      </w:pPr>
      <w:r w:rsidRPr="00F054D2">
        <w:rPr>
          <w:i/>
          <w:iCs/>
          <w:lang w:eastAsia="en-US"/>
        </w:rPr>
        <w:t>Ouyang(Huawei) repeats to Saso(Intel) that it is not SA2 to decide whether this is 'alignment' work or not.</w:t>
      </w:r>
    </w:p>
    <w:p w14:paraId="25CBE9B5" w14:textId="77777777" w:rsidR="000D15F3" w:rsidRPr="00F054D2" w:rsidRDefault="000D15F3" w:rsidP="000D15F3">
      <w:pPr>
        <w:pStyle w:val="FP"/>
        <w:rPr>
          <w:i/>
          <w:iCs/>
          <w:lang w:eastAsia="en-US"/>
        </w:rPr>
      </w:pPr>
      <w:r w:rsidRPr="00F054D2">
        <w:rPr>
          <w:i/>
          <w:iCs/>
          <w:lang w:eastAsia="en-US"/>
        </w:rPr>
        <w:t>==== Revisions Deadline ====</w:t>
      </w:r>
    </w:p>
    <w:p w14:paraId="1AD181D3" w14:textId="77777777" w:rsidR="000D15F3" w:rsidRPr="00F054D2" w:rsidRDefault="000D15F3" w:rsidP="000D15F3">
      <w:pPr>
        <w:pStyle w:val="FP"/>
        <w:rPr>
          <w:i/>
          <w:iCs/>
          <w:lang w:eastAsia="en-US"/>
        </w:rPr>
      </w:pPr>
      <w:r w:rsidRPr="00F054D2">
        <w:rPr>
          <w:i/>
          <w:iCs/>
          <w:lang w:eastAsia="en-US"/>
        </w:rPr>
        <w:t>Ouyang(Huawei) proposes that this paper should be postponed.</w:t>
      </w:r>
    </w:p>
    <w:p w14:paraId="726E308D" w14:textId="77777777" w:rsidR="000D15F3" w:rsidRPr="00F054D2" w:rsidRDefault="000D15F3" w:rsidP="000D15F3">
      <w:pPr>
        <w:pStyle w:val="FP"/>
        <w:rPr>
          <w:i/>
          <w:iCs/>
          <w:lang w:eastAsia="en-US"/>
        </w:rPr>
      </w:pPr>
      <w:r w:rsidRPr="00F054D2">
        <w:rPr>
          <w:i/>
          <w:iCs/>
          <w:lang w:eastAsia="en-US"/>
        </w:rPr>
        <w:t>Lars (Sony) does not accept the request by Ouyang to postpone. There is no ground for such proposal as explained during this meeting.</w:t>
      </w:r>
    </w:p>
    <w:p w14:paraId="08497435" w14:textId="77777777" w:rsidR="000D15F3" w:rsidRPr="00F054D2" w:rsidRDefault="000D15F3" w:rsidP="000D15F3">
      <w:pPr>
        <w:pStyle w:val="FP"/>
        <w:rPr>
          <w:i/>
          <w:iCs/>
          <w:lang w:eastAsia="en-US"/>
        </w:rPr>
      </w:pPr>
      <w:r w:rsidRPr="00F054D2">
        <w:rPr>
          <w:i/>
          <w:iCs/>
          <w:lang w:eastAsia="en-US"/>
        </w:rPr>
        <w:t>Ouyang(Huawei) don't believe SA2 can make any decision on TS 36.304 on behalf of RAN2. Consequently, we objects to any revisions of this contribution.</w:t>
      </w:r>
    </w:p>
    <w:p w14:paraId="04FBC6C9" w14:textId="77777777" w:rsidR="000D15F3" w:rsidRPr="00F054D2" w:rsidRDefault="000D15F3" w:rsidP="000D15F3">
      <w:pPr>
        <w:pStyle w:val="FP"/>
        <w:rPr>
          <w:i/>
          <w:iCs/>
          <w:lang w:eastAsia="en-US"/>
        </w:rPr>
      </w:pPr>
      <w:r w:rsidRPr="00F054D2">
        <w:rPr>
          <w:i/>
          <w:iCs/>
          <w:lang w:eastAsia="en-US"/>
        </w:rPr>
        <w:t>Saso (Rapporteur) thinks the objection from Huawei is not justified because the conclusion does not require any work in RAN2 other than alignment of the description in TS 36.304. Proposes to raise TD S2</w:t>
      </w:r>
      <w:r w:rsidRPr="00F054D2">
        <w:rPr>
          <w:i/>
          <w:iCs/>
          <w:lang w:eastAsia="en-US"/>
        </w:rPr>
        <w:noBreakHyphen/>
        <w:t>2008584r05 for approval in CC#2.</w:t>
      </w:r>
    </w:p>
    <w:p w14:paraId="4A05C2F8" w14:textId="77777777" w:rsidR="000D15F3" w:rsidRPr="00F054D2" w:rsidRDefault="000D15F3" w:rsidP="000D15F3">
      <w:pPr>
        <w:pStyle w:val="FP"/>
        <w:rPr>
          <w:i/>
          <w:iCs/>
          <w:lang w:eastAsia="en-US"/>
        </w:rPr>
      </w:pPr>
      <w:r w:rsidRPr="00F054D2">
        <w:rPr>
          <w:i/>
          <w:iCs/>
          <w:lang w:eastAsia="en-US"/>
        </w:rPr>
        <w:t>Wanqiang (Huawei) provides the reasons to ask postpone/objection</w:t>
      </w:r>
    </w:p>
    <w:p w14:paraId="5A15758A" w14:textId="77777777" w:rsidR="000D15F3" w:rsidRPr="00F054D2" w:rsidRDefault="000D15F3" w:rsidP="000D15F3">
      <w:pPr>
        <w:pStyle w:val="FP"/>
        <w:rPr>
          <w:i/>
          <w:iCs/>
          <w:lang w:eastAsia="en-US"/>
        </w:rPr>
      </w:pPr>
      <w:r w:rsidRPr="00F054D2">
        <w:rPr>
          <w:i/>
          <w:iCs/>
          <w:lang w:eastAsia="en-US"/>
        </w:rPr>
        <w:t>Guillaume (MediaTek) is OK with r05.</w:t>
      </w:r>
    </w:p>
    <w:p w14:paraId="044B19FC" w14:textId="77777777" w:rsidR="000D15F3" w:rsidRPr="00F054D2" w:rsidRDefault="000D15F3" w:rsidP="000D15F3">
      <w:pPr>
        <w:pStyle w:val="FP"/>
        <w:rPr>
          <w:i/>
          <w:iCs/>
          <w:lang w:eastAsia="en-US"/>
        </w:rPr>
      </w:pPr>
      <w:r w:rsidRPr="00F054D2">
        <w:rPr>
          <w:i/>
          <w:iCs/>
          <w:lang w:eastAsia="en-US"/>
        </w:rPr>
        <w:t>Saso (Rapporteur) replies to Wanqiang (Huawei)</w:t>
      </w:r>
    </w:p>
    <w:p w14:paraId="50308CC5" w14:textId="77777777" w:rsidR="000D15F3" w:rsidRPr="00F054D2" w:rsidRDefault="000D15F3" w:rsidP="000D15F3">
      <w:pPr>
        <w:pStyle w:val="FP"/>
        <w:rPr>
          <w:i/>
          <w:iCs/>
          <w:lang w:eastAsia="en-US"/>
        </w:rPr>
      </w:pPr>
      <w:r w:rsidRPr="00F054D2">
        <w:rPr>
          <w:i/>
          <w:iCs/>
          <w:lang w:eastAsia="en-US"/>
        </w:rPr>
        <w:t>Saso (Rapporteur) indicates that the EPS + EPS case is clearly stated within FS_MUSIM scope in 23.761 clause 4.2. Given that the solution principle has no impact on RAN (other than alignment change to 36.304), there is no valid reason to block the decision in SA2. Rapporteur proposes to check r05 for approval in CC#3.</w:t>
      </w:r>
    </w:p>
    <w:p w14:paraId="7195528E" w14:textId="77777777" w:rsidR="000D15F3" w:rsidRPr="00F054D2" w:rsidRDefault="000D15F3" w:rsidP="000D15F3">
      <w:pPr>
        <w:pStyle w:val="FP"/>
        <w:rPr>
          <w:i/>
          <w:iCs/>
          <w:lang w:eastAsia="en-US"/>
        </w:rPr>
      </w:pPr>
      <w:r w:rsidRPr="00F054D2">
        <w:rPr>
          <w:i/>
          <w:iCs/>
          <w:lang w:eastAsia="en-US"/>
        </w:rPr>
        <w:t xml:space="preserve">Ouyang(Huawei) comments that Saso (Rapporteur)'s statement is contradicting. </w:t>
      </w:r>
    </w:p>
    <w:p w14:paraId="088D0E7F" w14:textId="77777777" w:rsidR="000D15F3" w:rsidRPr="00F054D2" w:rsidRDefault="000D15F3" w:rsidP="000D15F3">
      <w:pPr>
        <w:pStyle w:val="FP"/>
        <w:rPr>
          <w:i/>
          <w:iCs/>
          <w:lang w:eastAsia="en-US"/>
        </w:rPr>
      </w:pPr>
      <w:r w:rsidRPr="00F054D2">
        <w:rPr>
          <w:i/>
          <w:iCs/>
          <w:lang w:eastAsia="en-US"/>
        </w:rPr>
        <w:t>'Given that the solution principle has no impact on RAN (other than alignment change to 36.304)', TS 36.304 is RAN2 spec, which is RAN impact.</w:t>
      </w:r>
    </w:p>
    <w:p w14:paraId="2671C9D2" w14:textId="77777777" w:rsidR="000D15F3" w:rsidRPr="00F054D2" w:rsidRDefault="000D15F3" w:rsidP="000D15F3">
      <w:pPr>
        <w:pStyle w:val="FP"/>
        <w:rPr>
          <w:i/>
          <w:iCs/>
          <w:lang w:eastAsia="en-US"/>
        </w:rPr>
      </w:pPr>
      <w:r w:rsidRPr="00F054D2">
        <w:rPr>
          <w:i/>
          <w:iCs/>
          <w:lang w:eastAsia="en-US"/>
        </w:rPr>
        <w:t>==== Final Comments Deadline ====</w:t>
      </w:r>
    </w:p>
    <w:p w14:paraId="76585327" w14:textId="77777777" w:rsidR="000D15F3" w:rsidRPr="00A3071B" w:rsidRDefault="000D15F3" w:rsidP="000D15F3">
      <w:pPr>
        <w:keepNext/>
        <w:keepLines/>
      </w:pPr>
      <w:r>
        <w:rPr>
          <w:b/>
        </w:rPr>
        <w:t>Discussion and conclusion:</w:t>
      </w:r>
    </w:p>
    <w:p w14:paraId="374969BE" w14:textId="77777777" w:rsidR="000D15F3" w:rsidRDefault="000D15F3" w:rsidP="000D15F3">
      <w:pPr>
        <w:keepLines/>
        <w:rPr>
          <w:lang w:eastAsia="en-US"/>
        </w:rPr>
      </w:pPr>
      <w:r>
        <w:rPr>
          <w:lang w:eastAsia="en-US"/>
        </w:rPr>
        <w:t>Intel commented that this is for conditional approval, depending on the TSG RAN Plenary decisions, as this is an interim conclusion. Huawei commented that there is another proposal which has no RAN impact and did not understand why this was being accepted instead. Intel commented that this is the EPS-EPS case which needs a small change in a RAN specification. Ericsson asked to ensure that without stable conclusions, this cannot be included in a normative WID.</w:t>
      </w:r>
    </w:p>
    <w:p w14:paraId="03A6EDE6" w14:textId="18FE0C69" w:rsidR="000D15F3" w:rsidRDefault="000D15F3" w:rsidP="000D15F3">
      <w:pPr>
        <w:keepLines/>
        <w:rPr>
          <w:lang w:eastAsia="en-US"/>
        </w:rPr>
      </w:pPr>
      <w:r>
        <w:rPr>
          <w:lang w:eastAsia="en-US"/>
        </w:rPr>
        <w:t xml:space="preserve">Proposal: Add an editor's note: </w:t>
      </w:r>
      <w:r w:rsidRPr="000D15F3">
        <w:rPr>
          <w:i/>
          <w:iCs/>
          <w:color w:val="0000FF"/>
          <w:lang w:eastAsia="en-US"/>
        </w:rPr>
        <w:t>'Editor's note: This conclusion needs to be confirmed in RAN plenary'</w:t>
      </w:r>
      <w:r>
        <w:rPr>
          <w:lang w:eastAsia="en-US"/>
        </w:rPr>
        <w:t xml:space="preserve"> to r05.</w:t>
      </w:r>
    </w:p>
    <w:p w14:paraId="0EC43C9B" w14:textId="2FFCEBF9" w:rsidR="000D15F3" w:rsidRPr="000D15F3" w:rsidRDefault="000D15F3" w:rsidP="000D15F3">
      <w:pPr>
        <w:keepLines/>
        <w:rPr>
          <w:b/>
          <w:bCs/>
          <w:lang w:eastAsia="en-US"/>
        </w:rPr>
      </w:pPr>
      <w:r w:rsidRPr="000D15F3">
        <w:rPr>
          <w:b/>
          <w:bCs/>
          <w:lang w:eastAsia="en-US"/>
        </w:rPr>
        <w:t>Support for r05+editor's note:</w:t>
      </w:r>
      <w:r w:rsidRPr="000D15F3">
        <w:rPr>
          <w:b/>
          <w:bCs/>
          <w:lang w:eastAsia="en-US"/>
        </w:rPr>
        <w:tab/>
        <w:t>18</w:t>
      </w:r>
    </w:p>
    <w:p w14:paraId="14F577C4" w14:textId="379D411D" w:rsidR="000D15F3" w:rsidRPr="000D15F3" w:rsidRDefault="000D15F3" w:rsidP="000D15F3">
      <w:pPr>
        <w:keepLines/>
        <w:rPr>
          <w:b/>
          <w:bCs/>
          <w:lang w:eastAsia="en-US"/>
        </w:rPr>
      </w:pPr>
      <w:r w:rsidRPr="000D15F3">
        <w:rPr>
          <w:b/>
          <w:bCs/>
          <w:lang w:eastAsia="en-US"/>
        </w:rPr>
        <w:lastRenderedPageBreak/>
        <w:t>Objection to this:</w:t>
      </w:r>
      <w:r w:rsidRPr="000D15F3">
        <w:rPr>
          <w:b/>
          <w:bCs/>
          <w:lang w:eastAsia="en-US"/>
        </w:rPr>
        <w:tab/>
        <w:t>1 (Huawei)</w:t>
      </w:r>
    </w:p>
    <w:p w14:paraId="357B0584" w14:textId="74077DAC" w:rsidR="000D15F3" w:rsidRDefault="000D15F3" w:rsidP="000D15F3">
      <w:pPr>
        <w:keepLines/>
        <w:rPr>
          <w:lang w:eastAsia="en-US"/>
        </w:rPr>
      </w:pPr>
      <w:r>
        <w:rPr>
          <w:lang w:eastAsia="en-US"/>
        </w:rPr>
        <w:t xml:space="preserve">r05 plus an editor's note was agreed and revised in </w:t>
      </w:r>
      <w:r w:rsidRPr="000D15F3">
        <w:rPr>
          <w:rFonts w:cs="Arial"/>
          <w:color w:val="0000FF"/>
          <w:szCs w:val="16"/>
          <w:lang w:eastAsia="en-US"/>
        </w:rPr>
        <w:t>TD S2</w:t>
      </w:r>
      <w:r w:rsidRPr="000D15F3">
        <w:rPr>
          <w:rFonts w:cs="Arial"/>
          <w:color w:val="0000FF"/>
          <w:szCs w:val="16"/>
          <w:lang w:eastAsia="en-US"/>
        </w:rPr>
        <w:noBreakHyphen/>
        <w:t>200</w:t>
      </w:r>
      <w:r>
        <w:rPr>
          <w:rFonts w:cs="Arial"/>
          <w:color w:val="0000FF"/>
          <w:szCs w:val="16"/>
          <w:lang w:eastAsia="en-US"/>
        </w:rPr>
        <w:t>9205, which was</w:t>
      </w:r>
      <w:r w:rsidRPr="008B160F">
        <w:rPr>
          <w:lang w:eastAsia="en-US"/>
        </w:rPr>
        <w:t xml:space="preserve"> </w:t>
      </w:r>
      <w:r w:rsidRPr="000D15F3">
        <w:rPr>
          <w:color w:val="FF0000"/>
          <w:lang w:eastAsia="en-US"/>
        </w:rPr>
        <w:t xml:space="preserve">approved with </w:t>
      </w:r>
      <w:r>
        <w:rPr>
          <w:color w:val="FF0000"/>
          <w:lang w:eastAsia="en-US"/>
        </w:rPr>
        <w:t>an objection from Huawei</w:t>
      </w:r>
      <w:r>
        <w:rPr>
          <w:lang w:eastAsia="en-US"/>
        </w:rPr>
        <w:t>.</w:t>
      </w:r>
    </w:p>
    <w:p w14:paraId="7169A04E" w14:textId="77777777" w:rsidR="000D15F3" w:rsidRDefault="000D15F3" w:rsidP="000D15F3">
      <w:pPr>
        <w:keepNext/>
        <w:keepLines/>
        <w:pBdr>
          <w:top w:val="single" w:sz="4" w:space="1" w:color="auto"/>
        </w:pBdr>
        <w:rPr>
          <w:lang w:eastAsia="en-US"/>
        </w:rPr>
      </w:pPr>
      <w:r>
        <w:rPr>
          <w:color w:val="0000FF"/>
          <w:lang w:eastAsia="en-US"/>
        </w:rPr>
        <w:t>TD S2</w:t>
      </w:r>
      <w:r>
        <w:rPr>
          <w:color w:val="0000FF"/>
          <w:lang w:eastAsia="en-US"/>
        </w:rPr>
        <w:noBreakHyphen/>
        <w:t>2008718</w:t>
      </w:r>
      <w:r>
        <w:rPr>
          <w:lang w:eastAsia="en-US"/>
        </w:rPr>
        <w:t xml:space="preserve"> (P-CR) KI #2, Conclusion . (Source: Sony, Nokia, </w:t>
      </w:r>
      <w:proofErr w:type="spellStart"/>
      <w:r>
        <w:rPr>
          <w:lang w:eastAsia="en-US"/>
        </w:rPr>
        <w:t>Convida</w:t>
      </w:r>
      <w:proofErr w:type="spellEnd"/>
      <w:r>
        <w:rPr>
          <w:lang w:eastAsia="en-US"/>
        </w:rPr>
        <w:t xml:space="preserve"> Wireless, NEC, Samsung)</w:t>
      </w:r>
    </w:p>
    <w:p w14:paraId="7C37D5EE" w14:textId="77777777" w:rsidR="000D15F3" w:rsidRPr="00F054D2" w:rsidRDefault="000D15F3" w:rsidP="000D15F3">
      <w:pPr>
        <w:pStyle w:val="FP"/>
        <w:keepNext/>
        <w:rPr>
          <w:b/>
          <w:bCs/>
          <w:i/>
          <w:iCs/>
          <w:lang w:eastAsia="en-US"/>
        </w:rPr>
      </w:pPr>
      <w:r w:rsidRPr="00F054D2">
        <w:rPr>
          <w:b/>
          <w:bCs/>
          <w:i/>
          <w:iCs/>
          <w:lang w:eastAsia="en-US"/>
        </w:rPr>
        <w:t>e-mail comments:</w:t>
      </w:r>
    </w:p>
    <w:p w14:paraId="05170692" w14:textId="77777777" w:rsidR="000D15F3" w:rsidRPr="00F054D2" w:rsidRDefault="000D15F3" w:rsidP="000D15F3">
      <w:pPr>
        <w:pStyle w:val="FP"/>
        <w:rPr>
          <w:i/>
          <w:iCs/>
          <w:lang w:eastAsia="en-US"/>
        </w:rPr>
      </w:pPr>
      <w:r w:rsidRPr="00F054D2">
        <w:rPr>
          <w:i/>
          <w:iCs/>
          <w:lang w:eastAsia="en-US"/>
        </w:rPr>
        <w:t>Qian Chen (Ericsson) provides r01</w:t>
      </w:r>
    </w:p>
    <w:p w14:paraId="5F63D34C" w14:textId="77777777" w:rsidR="000D15F3" w:rsidRPr="00F054D2" w:rsidRDefault="000D15F3" w:rsidP="000D15F3">
      <w:pPr>
        <w:pStyle w:val="FP"/>
        <w:rPr>
          <w:i/>
          <w:iCs/>
          <w:lang w:eastAsia="en-US"/>
        </w:rPr>
      </w:pPr>
      <w:r w:rsidRPr="00F054D2">
        <w:rPr>
          <w:i/>
          <w:iCs/>
          <w:lang w:eastAsia="en-US"/>
        </w:rPr>
        <w:t>Lars (Sony) provides r02</w:t>
      </w:r>
    </w:p>
    <w:p w14:paraId="13ADF6A9" w14:textId="77777777" w:rsidR="000D15F3" w:rsidRPr="00F054D2" w:rsidRDefault="000D15F3" w:rsidP="000D15F3">
      <w:pPr>
        <w:pStyle w:val="FP"/>
        <w:rPr>
          <w:i/>
          <w:iCs/>
          <w:lang w:eastAsia="en-US"/>
        </w:rPr>
      </w:pPr>
      <w:proofErr w:type="spellStart"/>
      <w:r w:rsidRPr="00F054D2">
        <w:rPr>
          <w:i/>
          <w:iCs/>
          <w:lang w:eastAsia="en-US"/>
        </w:rPr>
        <w:t>Xiaowan</w:t>
      </w:r>
      <w:proofErr w:type="spellEnd"/>
      <w:r w:rsidRPr="00F054D2">
        <w:rPr>
          <w:i/>
          <w:iCs/>
          <w:lang w:eastAsia="en-US"/>
        </w:rPr>
        <w:t xml:space="preserve"> (vivo) provides r03</w:t>
      </w:r>
    </w:p>
    <w:p w14:paraId="13DC6207" w14:textId="77777777" w:rsidR="000D15F3" w:rsidRPr="00F054D2" w:rsidRDefault="000D15F3" w:rsidP="000D15F3">
      <w:pPr>
        <w:pStyle w:val="FP"/>
        <w:rPr>
          <w:i/>
          <w:iCs/>
          <w:lang w:eastAsia="en-US"/>
        </w:rPr>
      </w:pPr>
      <w:r w:rsidRPr="00F054D2">
        <w:rPr>
          <w:i/>
          <w:iCs/>
          <w:lang w:eastAsia="en-US"/>
        </w:rPr>
        <w:t>Lars (Sony) does not agree with r03</w:t>
      </w:r>
    </w:p>
    <w:p w14:paraId="08A9559A" w14:textId="77777777" w:rsidR="000D15F3" w:rsidRPr="00F054D2" w:rsidRDefault="000D15F3" w:rsidP="000D15F3">
      <w:pPr>
        <w:pStyle w:val="FP"/>
        <w:rPr>
          <w:i/>
          <w:iCs/>
          <w:lang w:eastAsia="en-US"/>
        </w:rPr>
      </w:pPr>
      <w:r w:rsidRPr="00F054D2">
        <w:rPr>
          <w:i/>
          <w:iCs/>
          <w:lang w:eastAsia="en-US"/>
        </w:rPr>
        <w:t>Ouyang(Huawei) comments.</w:t>
      </w:r>
    </w:p>
    <w:p w14:paraId="6345AB1E" w14:textId="77777777" w:rsidR="000D15F3" w:rsidRPr="00F054D2" w:rsidRDefault="000D15F3" w:rsidP="000D15F3">
      <w:pPr>
        <w:pStyle w:val="FP"/>
        <w:rPr>
          <w:i/>
          <w:iCs/>
          <w:lang w:eastAsia="en-US"/>
        </w:rPr>
      </w:pPr>
      <w:r w:rsidRPr="00F054D2">
        <w:rPr>
          <w:i/>
          <w:iCs/>
          <w:lang w:eastAsia="en-US"/>
        </w:rPr>
        <w:t>Lars (Sony) reply to Ouyang.</w:t>
      </w:r>
    </w:p>
    <w:p w14:paraId="02C28441" w14:textId="77777777" w:rsidR="000D15F3" w:rsidRPr="00F054D2" w:rsidRDefault="000D15F3" w:rsidP="000D15F3">
      <w:pPr>
        <w:pStyle w:val="FP"/>
        <w:rPr>
          <w:i/>
          <w:iCs/>
          <w:lang w:eastAsia="en-US"/>
        </w:rPr>
      </w:pPr>
      <w:r w:rsidRPr="00F054D2">
        <w:rPr>
          <w:i/>
          <w:iCs/>
          <w:lang w:eastAsia="en-US"/>
        </w:rPr>
        <w:t>Qian Chen (Ericsson) supports Lars (Sony) and do not agree with r03. Further comments provided as well.</w:t>
      </w:r>
    </w:p>
    <w:p w14:paraId="7B5869BB" w14:textId="77777777" w:rsidR="000D15F3" w:rsidRPr="00F054D2" w:rsidRDefault="000D15F3" w:rsidP="000D15F3">
      <w:pPr>
        <w:pStyle w:val="FP"/>
        <w:rPr>
          <w:i/>
          <w:iCs/>
          <w:lang w:eastAsia="en-US"/>
        </w:rPr>
      </w:pPr>
      <w:r w:rsidRPr="00F054D2">
        <w:rPr>
          <w:i/>
          <w:iCs/>
          <w:lang w:eastAsia="en-US"/>
        </w:rPr>
        <w:t>Lalith(Samsung) share same view as Qian Chen (Ericsson) and Lars (Sony).</w:t>
      </w:r>
    </w:p>
    <w:p w14:paraId="09DD2D04" w14:textId="77777777" w:rsidR="000D15F3" w:rsidRPr="00F054D2" w:rsidRDefault="000D15F3" w:rsidP="000D15F3">
      <w:pPr>
        <w:pStyle w:val="FP"/>
        <w:rPr>
          <w:i/>
          <w:iCs/>
          <w:lang w:eastAsia="en-US"/>
        </w:rPr>
      </w:pPr>
      <w:r w:rsidRPr="00F054D2">
        <w:rPr>
          <w:i/>
          <w:iCs/>
          <w:lang w:eastAsia="en-US"/>
        </w:rPr>
        <w:t>Mike (</w:t>
      </w:r>
      <w:proofErr w:type="spellStart"/>
      <w:r w:rsidRPr="00F054D2">
        <w:rPr>
          <w:i/>
          <w:iCs/>
          <w:lang w:eastAsia="en-US"/>
        </w:rPr>
        <w:t>Convida</w:t>
      </w:r>
      <w:proofErr w:type="spellEnd"/>
      <w:r w:rsidRPr="00F054D2">
        <w:rPr>
          <w:i/>
          <w:iCs/>
          <w:lang w:eastAsia="en-US"/>
        </w:rPr>
        <w:t xml:space="preserve"> Wireless) objects to r03 and expresses support for the views of Lalith(Samsung), Qian Chen (Ericsson) and Lars (Sony).</w:t>
      </w:r>
    </w:p>
    <w:p w14:paraId="0514A33C" w14:textId="77777777" w:rsidR="000D15F3" w:rsidRPr="00F054D2" w:rsidRDefault="000D15F3" w:rsidP="000D15F3">
      <w:pPr>
        <w:pStyle w:val="FP"/>
        <w:rPr>
          <w:i/>
          <w:iCs/>
          <w:lang w:eastAsia="en-US"/>
        </w:rPr>
      </w:pPr>
      <w:r w:rsidRPr="00F054D2">
        <w:rPr>
          <w:i/>
          <w:iCs/>
          <w:lang w:eastAsia="en-US"/>
        </w:rPr>
        <w:t>Ouyang(Huawei) has concern on any solutions with EPS impact on KI#2 .</w:t>
      </w:r>
    </w:p>
    <w:p w14:paraId="03C6F1CB" w14:textId="77777777" w:rsidR="000D15F3" w:rsidRPr="00F054D2" w:rsidRDefault="000D15F3" w:rsidP="000D15F3">
      <w:pPr>
        <w:pStyle w:val="FP"/>
        <w:rPr>
          <w:i/>
          <w:iCs/>
          <w:lang w:eastAsia="en-US"/>
        </w:rPr>
      </w:pPr>
      <w:proofErr w:type="spellStart"/>
      <w:r w:rsidRPr="00F054D2">
        <w:rPr>
          <w:i/>
          <w:iCs/>
          <w:lang w:eastAsia="en-US"/>
        </w:rPr>
        <w:t>Xiaowan</w:t>
      </w:r>
      <w:proofErr w:type="spellEnd"/>
      <w:r w:rsidRPr="00F054D2">
        <w:rPr>
          <w:i/>
          <w:iCs/>
          <w:lang w:eastAsia="en-US"/>
        </w:rPr>
        <w:t>(vivo) comments</w:t>
      </w:r>
    </w:p>
    <w:p w14:paraId="0236A6AE" w14:textId="77777777" w:rsidR="000D15F3" w:rsidRPr="00F054D2" w:rsidRDefault="000D15F3" w:rsidP="000D15F3">
      <w:pPr>
        <w:pStyle w:val="FP"/>
        <w:rPr>
          <w:i/>
          <w:iCs/>
          <w:lang w:eastAsia="en-US"/>
        </w:rPr>
      </w:pPr>
      <w:proofErr w:type="spellStart"/>
      <w:r w:rsidRPr="00F054D2">
        <w:rPr>
          <w:i/>
          <w:iCs/>
          <w:lang w:eastAsia="en-US"/>
        </w:rPr>
        <w:t>Jianning</w:t>
      </w:r>
      <w:proofErr w:type="spellEnd"/>
      <w:r w:rsidRPr="00F054D2">
        <w:rPr>
          <w:i/>
          <w:iCs/>
          <w:lang w:eastAsia="en-US"/>
        </w:rPr>
        <w:t xml:space="preserve"> (Xiaomi) shares </w:t>
      </w:r>
      <w:proofErr w:type="spellStart"/>
      <w:r w:rsidRPr="00F054D2">
        <w:rPr>
          <w:i/>
          <w:iCs/>
          <w:lang w:eastAsia="en-US"/>
        </w:rPr>
        <w:t>Xiaowan</w:t>
      </w:r>
      <w:proofErr w:type="spellEnd"/>
      <w:r w:rsidRPr="00F054D2">
        <w:rPr>
          <w:i/>
          <w:iCs/>
          <w:lang w:eastAsia="en-US"/>
        </w:rPr>
        <w:t xml:space="preserve">(VIVO)'s view that PO/PF calculation is </w:t>
      </w:r>
      <w:proofErr w:type="spellStart"/>
      <w:r w:rsidRPr="00F054D2">
        <w:rPr>
          <w:i/>
          <w:iCs/>
          <w:lang w:eastAsia="en-US"/>
        </w:rPr>
        <w:t>differernt</w:t>
      </w:r>
      <w:proofErr w:type="spellEnd"/>
      <w:r w:rsidRPr="00F054D2">
        <w:rPr>
          <w:i/>
          <w:iCs/>
          <w:lang w:eastAsia="en-US"/>
        </w:rPr>
        <w:t xml:space="preserve"> regarding to NR and LTE due to different impacted parameters, not necessary to purse the unified solution.</w:t>
      </w:r>
    </w:p>
    <w:p w14:paraId="05A521F4" w14:textId="77777777" w:rsidR="000D15F3" w:rsidRPr="00F054D2" w:rsidRDefault="000D15F3" w:rsidP="000D15F3">
      <w:pPr>
        <w:pStyle w:val="FP"/>
        <w:rPr>
          <w:i/>
          <w:iCs/>
          <w:lang w:eastAsia="en-US"/>
        </w:rPr>
      </w:pPr>
      <w:r w:rsidRPr="00F054D2">
        <w:rPr>
          <w:i/>
          <w:iCs/>
          <w:lang w:eastAsia="en-US"/>
        </w:rPr>
        <w:t>Lars (Sony) responds to Ouyang(Huawei) again.</w:t>
      </w:r>
    </w:p>
    <w:p w14:paraId="2B143EB9" w14:textId="77777777" w:rsidR="000D15F3" w:rsidRPr="00F054D2" w:rsidRDefault="000D15F3" w:rsidP="000D15F3">
      <w:pPr>
        <w:pStyle w:val="FP"/>
        <w:rPr>
          <w:i/>
          <w:iCs/>
          <w:lang w:eastAsia="en-US"/>
        </w:rPr>
      </w:pPr>
      <w:r w:rsidRPr="00F054D2">
        <w:rPr>
          <w:i/>
          <w:iCs/>
          <w:lang w:eastAsia="en-US"/>
        </w:rPr>
        <w:t xml:space="preserve">Lars (Sony) responds to </w:t>
      </w:r>
      <w:proofErr w:type="spellStart"/>
      <w:r w:rsidRPr="00F054D2">
        <w:rPr>
          <w:i/>
          <w:iCs/>
          <w:lang w:eastAsia="en-US"/>
        </w:rPr>
        <w:t>Jianning</w:t>
      </w:r>
      <w:proofErr w:type="spellEnd"/>
      <w:r w:rsidRPr="00F054D2">
        <w:rPr>
          <w:i/>
          <w:iCs/>
          <w:lang w:eastAsia="en-US"/>
        </w:rPr>
        <w:t xml:space="preserve"> (Xiaomi).</w:t>
      </w:r>
    </w:p>
    <w:p w14:paraId="42B708B4" w14:textId="77777777" w:rsidR="000D15F3" w:rsidRPr="00F054D2" w:rsidRDefault="000D15F3" w:rsidP="000D15F3">
      <w:pPr>
        <w:pStyle w:val="FP"/>
        <w:rPr>
          <w:i/>
          <w:iCs/>
          <w:lang w:eastAsia="en-US"/>
        </w:rPr>
      </w:pPr>
      <w:r w:rsidRPr="00F054D2">
        <w:rPr>
          <w:i/>
          <w:iCs/>
          <w:lang w:eastAsia="en-US"/>
        </w:rPr>
        <w:t>Ouyang(Huawei) replies to Lars (Sony) .</w:t>
      </w:r>
    </w:p>
    <w:p w14:paraId="02D5B341" w14:textId="77777777" w:rsidR="000D15F3" w:rsidRPr="00F054D2" w:rsidRDefault="000D15F3" w:rsidP="000D15F3">
      <w:pPr>
        <w:pStyle w:val="FP"/>
        <w:rPr>
          <w:i/>
          <w:iCs/>
          <w:lang w:eastAsia="en-US"/>
        </w:rPr>
      </w:pPr>
      <w:r w:rsidRPr="00F054D2">
        <w:rPr>
          <w:i/>
          <w:iCs/>
          <w:lang w:eastAsia="en-US"/>
        </w:rPr>
        <w:t>Lars (Sony) responds to Ouyang(Huawei).</w:t>
      </w:r>
    </w:p>
    <w:p w14:paraId="5B4A75EA" w14:textId="77777777" w:rsidR="000D15F3" w:rsidRPr="00F054D2" w:rsidRDefault="000D15F3" w:rsidP="000D15F3">
      <w:pPr>
        <w:pStyle w:val="FP"/>
        <w:rPr>
          <w:i/>
          <w:iCs/>
          <w:lang w:eastAsia="en-US"/>
        </w:rPr>
      </w:pPr>
      <w:r w:rsidRPr="00F054D2">
        <w:rPr>
          <w:i/>
          <w:iCs/>
          <w:lang w:eastAsia="en-US"/>
        </w:rPr>
        <w:t>Ouyang(Huawei) responses to Lars (Sony).</w:t>
      </w:r>
    </w:p>
    <w:p w14:paraId="529A7FC7" w14:textId="77777777" w:rsidR="000D15F3" w:rsidRPr="00F054D2" w:rsidRDefault="000D15F3" w:rsidP="000D15F3">
      <w:pPr>
        <w:pStyle w:val="FP"/>
        <w:rPr>
          <w:i/>
          <w:iCs/>
          <w:lang w:eastAsia="en-US"/>
        </w:rPr>
      </w:pPr>
      <w:r w:rsidRPr="00F054D2">
        <w:rPr>
          <w:i/>
          <w:iCs/>
          <w:lang w:eastAsia="en-US"/>
        </w:rPr>
        <w:t>Guillaume (MediaTek): r00, r01, r02 are not acceptable.</w:t>
      </w:r>
    </w:p>
    <w:p w14:paraId="0C24EA1C" w14:textId="77777777" w:rsidR="000D15F3" w:rsidRPr="00F054D2" w:rsidRDefault="000D15F3" w:rsidP="000D15F3">
      <w:pPr>
        <w:pStyle w:val="FP"/>
        <w:rPr>
          <w:i/>
          <w:iCs/>
          <w:lang w:eastAsia="en-US"/>
        </w:rPr>
      </w:pPr>
      <w:r w:rsidRPr="00F054D2">
        <w:rPr>
          <w:i/>
          <w:iCs/>
          <w:lang w:eastAsia="en-US"/>
        </w:rPr>
        <w:t>Saso (Intel) provides r05.</w:t>
      </w:r>
    </w:p>
    <w:p w14:paraId="7F35EE76" w14:textId="77777777" w:rsidR="000D15F3" w:rsidRPr="00F054D2" w:rsidRDefault="000D15F3" w:rsidP="000D15F3">
      <w:pPr>
        <w:pStyle w:val="FP"/>
        <w:rPr>
          <w:i/>
          <w:iCs/>
          <w:lang w:eastAsia="en-US"/>
        </w:rPr>
      </w:pPr>
      <w:r w:rsidRPr="00F054D2">
        <w:rPr>
          <w:i/>
          <w:iCs/>
          <w:lang w:eastAsia="en-US"/>
        </w:rPr>
        <w:t>Juan Zhang (Qualcomm) provides r06.</w:t>
      </w:r>
    </w:p>
    <w:p w14:paraId="530A3135" w14:textId="77777777" w:rsidR="000D15F3" w:rsidRPr="00F054D2" w:rsidRDefault="000D15F3" w:rsidP="000D15F3">
      <w:pPr>
        <w:pStyle w:val="FP"/>
        <w:rPr>
          <w:i/>
          <w:iCs/>
          <w:lang w:eastAsia="en-US"/>
        </w:rPr>
      </w:pPr>
      <w:r w:rsidRPr="00F054D2">
        <w:rPr>
          <w:i/>
          <w:iCs/>
          <w:lang w:eastAsia="en-US"/>
        </w:rPr>
        <w:t>Guillaume (MediaTek) provides r07</w:t>
      </w:r>
    </w:p>
    <w:p w14:paraId="490EA056" w14:textId="77777777" w:rsidR="000D15F3" w:rsidRPr="00F054D2" w:rsidRDefault="000D15F3" w:rsidP="000D15F3">
      <w:pPr>
        <w:pStyle w:val="FP"/>
        <w:rPr>
          <w:i/>
          <w:iCs/>
          <w:lang w:eastAsia="en-US"/>
        </w:rPr>
      </w:pPr>
      <w:proofErr w:type="spellStart"/>
      <w:r w:rsidRPr="00F054D2">
        <w:rPr>
          <w:i/>
          <w:iCs/>
          <w:lang w:eastAsia="en-US"/>
        </w:rPr>
        <w:t>Jianning</w:t>
      </w:r>
      <w:proofErr w:type="spellEnd"/>
      <w:r w:rsidRPr="00F054D2">
        <w:rPr>
          <w:i/>
          <w:iCs/>
          <w:lang w:eastAsia="en-US"/>
        </w:rPr>
        <w:t xml:space="preserve"> (Xiaomi) provides r08</w:t>
      </w:r>
    </w:p>
    <w:p w14:paraId="5129D42A" w14:textId="77777777" w:rsidR="000D15F3" w:rsidRPr="00F054D2" w:rsidRDefault="000D15F3" w:rsidP="000D15F3">
      <w:pPr>
        <w:pStyle w:val="FP"/>
        <w:rPr>
          <w:i/>
          <w:iCs/>
          <w:lang w:eastAsia="en-US"/>
        </w:rPr>
      </w:pPr>
      <w:r w:rsidRPr="00F054D2">
        <w:rPr>
          <w:i/>
          <w:iCs/>
          <w:lang w:eastAsia="en-US"/>
        </w:rPr>
        <w:t>Alessio(Nokia) provides r09</w:t>
      </w:r>
    </w:p>
    <w:p w14:paraId="4CBD2FB1" w14:textId="77777777" w:rsidR="000D15F3" w:rsidRPr="00F054D2" w:rsidRDefault="000D15F3" w:rsidP="000D15F3">
      <w:pPr>
        <w:pStyle w:val="FP"/>
        <w:rPr>
          <w:i/>
          <w:iCs/>
          <w:lang w:eastAsia="en-US"/>
        </w:rPr>
      </w:pPr>
      <w:r w:rsidRPr="00F054D2">
        <w:rPr>
          <w:i/>
          <w:iCs/>
          <w:lang w:eastAsia="en-US"/>
        </w:rPr>
        <w:t>Lars (Sony) agrees with Alessio(Nokia) and prefer r09</w:t>
      </w:r>
    </w:p>
    <w:p w14:paraId="10DB6A60" w14:textId="77777777" w:rsidR="000D15F3" w:rsidRPr="00F054D2" w:rsidRDefault="000D15F3" w:rsidP="000D15F3">
      <w:pPr>
        <w:pStyle w:val="FP"/>
        <w:rPr>
          <w:i/>
          <w:iCs/>
          <w:lang w:eastAsia="en-US"/>
        </w:rPr>
      </w:pPr>
      <w:r w:rsidRPr="00F054D2">
        <w:rPr>
          <w:i/>
          <w:iCs/>
          <w:lang w:eastAsia="en-US"/>
        </w:rPr>
        <w:t>Qian Chen (Ericsson) provides r10</w:t>
      </w:r>
    </w:p>
    <w:p w14:paraId="4C8CACE1" w14:textId="77777777" w:rsidR="000D15F3" w:rsidRPr="00F054D2" w:rsidRDefault="000D15F3" w:rsidP="000D15F3">
      <w:pPr>
        <w:pStyle w:val="FP"/>
        <w:rPr>
          <w:i/>
          <w:iCs/>
          <w:lang w:eastAsia="en-US"/>
        </w:rPr>
      </w:pPr>
      <w:r w:rsidRPr="00F054D2">
        <w:rPr>
          <w:i/>
          <w:iCs/>
          <w:lang w:eastAsia="en-US"/>
        </w:rPr>
        <w:t>Lars (Sony) we are ok with r10 provided by Qian</w:t>
      </w:r>
    </w:p>
    <w:p w14:paraId="4BD122EE" w14:textId="77777777" w:rsidR="000D15F3" w:rsidRPr="00F054D2" w:rsidRDefault="000D15F3" w:rsidP="000D15F3">
      <w:pPr>
        <w:pStyle w:val="FP"/>
        <w:rPr>
          <w:i/>
          <w:iCs/>
          <w:lang w:eastAsia="en-US"/>
        </w:rPr>
      </w:pPr>
      <w:r w:rsidRPr="00F054D2">
        <w:rPr>
          <w:i/>
          <w:iCs/>
          <w:lang w:eastAsia="en-US"/>
        </w:rPr>
        <w:t>Alessio(Nokia) we are ok with r10 provided by Qian</w:t>
      </w:r>
    </w:p>
    <w:p w14:paraId="3135F395" w14:textId="77777777" w:rsidR="000D15F3" w:rsidRPr="00F054D2" w:rsidRDefault="000D15F3" w:rsidP="000D15F3">
      <w:pPr>
        <w:pStyle w:val="FP"/>
        <w:rPr>
          <w:i/>
          <w:iCs/>
          <w:lang w:eastAsia="en-US"/>
        </w:rPr>
      </w:pPr>
      <w:r w:rsidRPr="00F054D2">
        <w:rPr>
          <w:i/>
          <w:iCs/>
          <w:lang w:eastAsia="en-US"/>
        </w:rPr>
        <w:t>Juan Zhang (Qualcomm) provides r11</w:t>
      </w:r>
    </w:p>
    <w:p w14:paraId="7DCE5CEA" w14:textId="77777777" w:rsidR="000D15F3" w:rsidRPr="00F054D2" w:rsidRDefault="000D15F3" w:rsidP="000D15F3">
      <w:pPr>
        <w:pStyle w:val="FP"/>
        <w:rPr>
          <w:i/>
          <w:iCs/>
          <w:lang w:eastAsia="en-US"/>
        </w:rPr>
      </w:pPr>
      <w:r w:rsidRPr="00F054D2">
        <w:rPr>
          <w:i/>
          <w:iCs/>
          <w:lang w:eastAsia="en-US"/>
        </w:rPr>
        <w:t>Ouyang(Huawei) provide r12.</w:t>
      </w:r>
    </w:p>
    <w:p w14:paraId="70CF6947" w14:textId="77777777" w:rsidR="000D15F3" w:rsidRPr="00F054D2" w:rsidRDefault="000D15F3" w:rsidP="000D15F3">
      <w:pPr>
        <w:pStyle w:val="FP"/>
        <w:rPr>
          <w:i/>
          <w:iCs/>
          <w:lang w:eastAsia="en-US"/>
        </w:rPr>
      </w:pPr>
      <w:r w:rsidRPr="00F054D2">
        <w:rPr>
          <w:i/>
          <w:iCs/>
          <w:lang w:eastAsia="en-US"/>
        </w:rPr>
        <w:t>==== Revisions Deadline ====</w:t>
      </w:r>
    </w:p>
    <w:p w14:paraId="6006B4C3" w14:textId="77777777" w:rsidR="000D15F3" w:rsidRPr="00F054D2" w:rsidRDefault="000D15F3" w:rsidP="000D15F3">
      <w:pPr>
        <w:pStyle w:val="FP"/>
        <w:rPr>
          <w:i/>
          <w:iCs/>
          <w:lang w:eastAsia="en-US"/>
        </w:rPr>
      </w:pPr>
      <w:r w:rsidRPr="00F054D2">
        <w:rPr>
          <w:i/>
          <w:iCs/>
          <w:lang w:eastAsia="en-US"/>
        </w:rPr>
        <w:t>Ouyang(Huawei) objects to r9,r10,r11.</w:t>
      </w:r>
    </w:p>
    <w:p w14:paraId="7C51934C" w14:textId="77777777" w:rsidR="000D15F3" w:rsidRPr="00F054D2" w:rsidRDefault="000D15F3" w:rsidP="000D15F3">
      <w:pPr>
        <w:pStyle w:val="FP"/>
        <w:rPr>
          <w:i/>
          <w:iCs/>
          <w:lang w:eastAsia="en-US"/>
        </w:rPr>
      </w:pPr>
      <w:r w:rsidRPr="00F054D2">
        <w:rPr>
          <w:i/>
          <w:iCs/>
          <w:lang w:eastAsia="en-US"/>
        </w:rPr>
        <w:t>Ouyang(Huawei) objects to r12 . Suggest to consider r07 proposed by Guillaume (MediaTek).</w:t>
      </w:r>
    </w:p>
    <w:p w14:paraId="608CD17B" w14:textId="77777777" w:rsidR="000D15F3" w:rsidRPr="00F054D2" w:rsidRDefault="000D15F3" w:rsidP="000D15F3">
      <w:pPr>
        <w:pStyle w:val="FP"/>
        <w:rPr>
          <w:i/>
          <w:iCs/>
          <w:lang w:eastAsia="en-US"/>
        </w:rPr>
      </w:pPr>
      <w:r w:rsidRPr="00F054D2">
        <w:rPr>
          <w:i/>
          <w:iCs/>
          <w:lang w:eastAsia="en-US"/>
        </w:rPr>
        <w:t>Lars (Sony) support r10 and r11, but can live r12.</w:t>
      </w:r>
    </w:p>
    <w:p w14:paraId="154D33BA" w14:textId="77777777" w:rsidR="000D15F3" w:rsidRPr="00F054D2" w:rsidRDefault="000D15F3" w:rsidP="000D15F3">
      <w:pPr>
        <w:pStyle w:val="FP"/>
        <w:rPr>
          <w:i/>
          <w:iCs/>
          <w:lang w:eastAsia="en-US"/>
        </w:rPr>
      </w:pPr>
      <w:r w:rsidRPr="00F054D2">
        <w:rPr>
          <w:i/>
          <w:iCs/>
          <w:lang w:eastAsia="en-US"/>
        </w:rPr>
        <w:t>Qian Chen (Ericsson) also supports r10 and r11, but can live with r12.</w:t>
      </w:r>
    </w:p>
    <w:p w14:paraId="4DC62A74" w14:textId="77777777" w:rsidR="000D15F3" w:rsidRPr="00F054D2" w:rsidRDefault="000D15F3" w:rsidP="000D15F3">
      <w:pPr>
        <w:pStyle w:val="FP"/>
        <w:rPr>
          <w:i/>
          <w:iCs/>
          <w:lang w:eastAsia="en-US"/>
        </w:rPr>
      </w:pPr>
      <w:r w:rsidRPr="00F054D2">
        <w:rPr>
          <w:i/>
          <w:iCs/>
          <w:lang w:eastAsia="en-US"/>
        </w:rPr>
        <w:t>Saso (Rapporteur) proposes to agree r07.</w:t>
      </w:r>
    </w:p>
    <w:p w14:paraId="465793B5" w14:textId="77777777" w:rsidR="000D15F3" w:rsidRPr="00F054D2" w:rsidRDefault="000D15F3" w:rsidP="000D15F3">
      <w:pPr>
        <w:pStyle w:val="FP"/>
        <w:rPr>
          <w:i/>
          <w:iCs/>
          <w:lang w:eastAsia="en-US"/>
        </w:rPr>
      </w:pPr>
      <w:r w:rsidRPr="00F054D2">
        <w:rPr>
          <w:i/>
          <w:iCs/>
          <w:lang w:eastAsia="en-US"/>
        </w:rPr>
        <w:t xml:space="preserve">Lars (Sony) does not agree with </w:t>
      </w:r>
      <w:proofErr w:type="spellStart"/>
      <w:r w:rsidRPr="00F054D2">
        <w:rPr>
          <w:i/>
          <w:iCs/>
          <w:lang w:eastAsia="en-US"/>
        </w:rPr>
        <w:t>Saso's</w:t>
      </w:r>
      <w:proofErr w:type="spellEnd"/>
      <w:r w:rsidRPr="00F054D2">
        <w:rPr>
          <w:i/>
          <w:iCs/>
          <w:lang w:eastAsia="en-US"/>
        </w:rPr>
        <w:t xml:space="preserve"> proposal yet</w:t>
      </w:r>
    </w:p>
    <w:p w14:paraId="28CA725A" w14:textId="77777777" w:rsidR="000D15F3" w:rsidRPr="00F054D2" w:rsidRDefault="000D15F3" w:rsidP="000D15F3">
      <w:pPr>
        <w:pStyle w:val="FP"/>
        <w:rPr>
          <w:i/>
          <w:iCs/>
          <w:lang w:eastAsia="en-US"/>
        </w:rPr>
      </w:pPr>
      <w:r w:rsidRPr="00F054D2">
        <w:rPr>
          <w:i/>
          <w:iCs/>
          <w:lang w:eastAsia="en-US"/>
        </w:rPr>
        <w:t>Guillaume (MediaTek) agrees with Saso (Rapporteur). R10/11 are not ok. R07 is clearer than R12.</w:t>
      </w:r>
    </w:p>
    <w:p w14:paraId="7991BA3D" w14:textId="77777777" w:rsidR="000D15F3" w:rsidRPr="00F054D2" w:rsidRDefault="000D15F3" w:rsidP="000D15F3">
      <w:pPr>
        <w:pStyle w:val="FP"/>
        <w:rPr>
          <w:i/>
          <w:iCs/>
          <w:lang w:eastAsia="en-US"/>
        </w:rPr>
      </w:pPr>
      <w:r w:rsidRPr="00F054D2">
        <w:rPr>
          <w:i/>
          <w:iCs/>
          <w:lang w:eastAsia="en-US"/>
        </w:rPr>
        <w:t>Alessio(Nokia) can only agree with r10 or r11</w:t>
      </w:r>
    </w:p>
    <w:p w14:paraId="66A2A44D" w14:textId="77777777" w:rsidR="000D15F3" w:rsidRPr="00F054D2" w:rsidRDefault="000D15F3" w:rsidP="000D15F3">
      <w:pPr>
        <w:pStyle w:val="FP"/>
        <w:rPr>
          <w:i/>
          <w:iCs/>
          <w:lang w:eastAsia="en-US"/>
        </w:rPr>
      </w:pPr>
      <w:proofErr w:type="spellStart"/>
      <w:r w:rsidRPr="00F054D2">
        <w:rPr>
          <w:i/>
          <w:iCs/>
          <w:lang w:eastAsia="en-US"/>
        </w:rPr>
        <w:t>Xiaowan</w:t>
      </w:r>
      <w:proofErr w:type="spellEnd"/>
      <w:r w:rsidRPr="00F054D2">
        <w:rPr>
          <w:i/>
          <w:iCs/>
          <w:lang w:eastAsia="en-US"/>
        </w:rPr>
        <w:t xml:space="preserve"> (vivo) can only live with r03, r05, r07, r8 and also proposes to agree r07</w:t>
      </w:r>
    </w:p>
    <w:p w14:paraId="08861EC7" w14:textId="77777777" w:rsidR="000D15F3" w:rsidRPr="00F054D2" w:rsidRDefault="000D15F3" w:rsidP="000D15F3">
      <w:pPr>
        <w:pStyle w:val="FP"/>
        <w:rPr>
          <w:i/>
          <w:iCs/>
          <w:lang w:eastAsia="en-US"/>
        </w:rPr>
      </w:pPr>
      <w:r w:rsidRPr="00F054D2">
        <w:rPr>
          <w:i/>
          <w:iCs/>
          <w:lang w:eastAsia="en-US"/>
        </w:rPr>
        <w:t>Lars (Sony) way forward proposal</w:t>
      </w:r>
    </w:p>
    <w:p w14:paraId="1C5774FD" w14:textId="77777777" w:rsidR="000D15F3" w:rsidRPr="00F054D2" w:rsidRDefault="000D15F3" w:rsidP="000D15F3">
      <w:pPr>
        <w:pStyle w:val="FP"/>
        <w:rPr>
          <w:i/>
          <w:iCs/>
          <w:lang w:eastAsia="en-US"/>
        </w:rPr>
      </w:pPr>
      <w:r w:rsidRPr="00F054D2">
        <w:rPr>
          <w:i/>
          <w:iCs/>
          <w:lang w:eastAsia="en-US"/>
        </w:rPr>
        <w:t>Guillaume (MediaTek) responds and maintains objection to r10/r11.</w:t>
      </w:r>
    </w:p>
    <w:p w14:paraId="622FC654" w14:textId="77777777" w:rsidR="000D15F3" w:rsidRPr="00F054D2" w:rsidRDefault="000D15F3" w:rsidP="000D15F3">
      <w:pPr>
        <w:pStyle w:val="FP"/>
        <w:rPr>
          <w:i/>
          <w:iCs/>
          <w:lang w:eastAsia="en-US"/>
        </w:rPr>
      </w:pPr>
      <w:r w:rsidRPr="00F054D2">
        <w:rPr>
          <w:i/>
          <w:iCs/>
          <w:lang w:eastAsia="en-US"/>
        </w:rPr>
        <w:t>Juan Zhang (Qualcomm) proposes to agree r07.</w:t>
      </w:r>
    </w:p>
    <w:p w14:paraId="5DD87C1A" w14:textId="77777777" w:rsidR="000D15F3" w:rsidRPr="00F054D2" w:rsidRDefault="000D15F3" w:rsidP="000D15F3">
      <w:pPr>
        <w:pStyle w:val="FP"/>
        <w:rPr>
          <w:i/>
          <w:iCs/>
          <w:lang w:eastAsia="en-US"/>
        </w:rPr>
      </w:pPr>
      <w:r w:rsidRPr="00F054D2">
        <w:rPr>
          <w:i/>
          <w:iCs/>
          <w:lang w:eastAsia="en-US"/>
        </w:rPr>
        <w:t>Ouyang(Huawei) shares the views from Guillaume (MediaTek).</w:t>
      </w:r>
    </w:p>
    <w:p w14:paraId="551DC763" w14:textId="77777777" w:rsidR="000D15F3" w:rsidRPr="00F054D2" w:rsidRDefault="000D15F3" w:rsidP="000D15F3">
      <w:pPr>
        <w:pStyle w:val="FP"/>
        <w:rPr>
          <w:i/>
          <w:iCs/>
          <w:lang w:eastAsia="en-US"/>
        </w:rPr>
      </w:pPr>
      <w:r w:rsidRPr="00F054D2">
        <w:rPr>
          <w:i/>
          <w:iCs/>
          <w:lang w:eastAsia="en-US"/>
        </w:rPr>
        <w:t>Lars (Sony) comments</w:t>
      </w:r>
    </w:p>
    <w:p w14:paraId="727707EA" w14:textId="77777777" w:rsidR="000D15F3" w:rsidRPr="00F054D2" w:rsidRDefault="000D15F3" w:rsidP="000D15F3">
      <w:pPr>
        <w:pStyle w:val="FP"/>
        <w:rPr>
          <w:i/>
          <w:iCs/>
          <w:lang w:eastAsia="en-US"/>
        </w:rPr>
      </w:pPr>
      <w:r w:rsidRPr="00F054D2">
        <w:rPr>
          <w:i/>
          <w:iCs/>
          <w:lang w:eastAsia="en-US"/>
        </w:rPr>
        <w:t>Qian Chen (Ericsson) provides comments</w:t>
      </w:r>
    </w:p>
    <w:p w14:paraId="5B778BE0" w14:textId="77777777" w:rsidR="000D15F3" w:rsidRPr="00F054D2" w:rsidRDefault="000D15F3" w:rsidP="000D15F3">
      <w:pPr>
        <w:pStyle w:val="FP"/>
        <w:rPr>
          <w:i/>
          <w:iCs/>
          <w:lang w:eastAsia="en-US"/>
        </w:rPr>
      </w:pPr>
      <w:r w:rsidRPr="00F054D2">
        <w:rPr>
          <w:i/>
          <w:iCs/>
          <w:lang w:eastAsia="en-US"/>
        </w:rPr>
        <w:t>Alessio(Nokia) agrees it is better to postpone than doing the wrong thing.</w:t>
      </w:r>
    </w:p>
    <w:p w14:paraId="143DF18F" w14:textId="77777777" w:rsidR="000D15F3" w:rsidRPr="00F054D2" w:rsidRDefault="000D15F3" w:rsidP="000D15F3">
      <w:pPr>
        <w:pStyle w:val="FP"/>
        <w:rPr>
          <w:i/>
          <w:iCs/>
          <w:lang w:eastAsia="en-US"/>
        </w:rPr>
      </w:pPr>
      <w:r w:rsidRPr="00F054D2">
        <w:rPr>
          <w:i/>
          <w:iCs/>
          <w:lang w:eastAsia="en-US"/>
        </w:rPr>
        <w:t>Alessio(</w:t>
      </w:r>
      <w:proofErr w:type="spellStart"/>
      <w:r w:rsidRPr="00F054D2">
        <w:rPr>
          <w:i/>
          <w:iCs/>
          <w:lang w:eastAsia="en-US"/>
        </w:rPr>
        <w:t>nokia</w:t>
      </w:r>
      <w:proofErr w:type="spellEnd"/>
      <w:r w:rsidRPr="00F054D2">
        <w:rPr>
          <w:i/>
          <w:iCs/>
          <w:lang w:eastAsia="en-US"/>
        </w:rPr>
        <w:t>) Nokia cannot accept r07</w:t>
      </w:r>
    </w:p>
    <w:p w14:paraId="2768C4FB" w14:textId="77777777" w:rsidR="000D15F3" w:rsidRPr="00F054D2" w:rsidRDefault="000D15F3" w:rsidP="000D15F3">
      <w:pPr>
        <w:pStyle w:val="FP"/>
        <w:rPr>
          <w:i/>
          <w:iCs/>
          <w:lang w:eastAsia="en-US"/>
        </w:rPr>
      </w:pPr>
      <w:proofErr w:type="spellStart"/>
      <w:r w:rsidRPr="00F054D2">
        <w:rPr>
          <w:i/>
          <w:iCs/>
          <w:lang w:eastAsia="en-US"/>
        </w:rPr>
        <w:t>Xiaowan</w:t>
      </w:r>
      <w:proofErr w:type="spellEnd"/>
      <w:r w:rsidRPr="00F054D2">
        <w:rPr>
          <w:i/>
          <w:iCs/>
          <w:lang w:eastAsia="en-US"/>
        </w:rPr>
        <w:t xml:space="preserve"> (vivo) provides comments</w:t>
      </w:r>
    </w:p>
    <w:p w14:paraId="79599657" w14:textId="77777777" w:rsidR="000D15F3" w:rsidRPr="00F054D2" w:rsidRDefault="000D15F3" w:rsidP="000D15F3">
      <w:pPr>
        <w:pStyle w:val="FP"/>
        <w:rPr>
          <w:i/>
          <w:iCs/>
          <w:lang w:eastAsia="en-US"/>
        </w:rPr>
      </w:pPr>
      <w:r w:rsidRPr="00F054D2">
        <w:rPr>
          <w:i/>
          <w:iCs/>
          <w:lang w:eastAsia="en-US"/>
        </w:rPr>
        <w:t>Lars (Sony) it may be better to postpone.</w:t>
      </w:r>
    </w:p>
    <w:p w14:paraId="7CE97A8B" w14:textId="77777777" w:rsidR="000D15F3" w:rsidRPr="00F054D2" w:rsidRDefault="000D15F3" w:rsidP="000D15F3">
      <w:pPr>
        <w:pStyle w:val="FP"/>
        <w:rPr>
          <w:i/>
          <w:iCs/>
          <w:lang w:eastAsia="en-US"/>
        </w:rPr>
      </w:pPr>
      <w:r w:rsidRPr="00F054D2">
        <w:rPr>
          <w:i/>
          <w:iCs/>
          <w:lang w:eastAsia="en-US"/>
        </w:rPr>
        <w:t>Mike (</w:t>
      </w:r>
      <w:proofErr w:type="spellStart"/>
      <w:r w:rsidRPr="00F054D2">
        <w:rPr>
          <w:i/>
          <w:iCs/>
          <w:lang w:eastAsia="en-US"/>
        </w:rPr>
        <w:t>Convida</w:t>
      </w:r>
      <w:proofErr w:type="spellEnd"/>
      <w:r w:rsidRPr="00F054D2">
        <w:rPr>
          <w:i/>
          <w:iCs/>
          <w:lang w:eastAsia="en-US"/>
        </w:rPr>
        <w:t xml:space="preserve"> Wireless) supports moving forward with r10 or r11.</w:t>
      </w:r>
    </w:p>
    <w:p w14:paraId="240F18EA" w14:textId="77777777" w:rsidR="000D15F3" w:rsidRPr="00F054D2" w:rsidRDefault="000D15F3" w:rsidP="000D15F3">
      <w:pPr>
        <w:pStyle w:val="FP"/>
        <w:rPr>
          <w:i/>
          <w:iCs/>
          <w:lang w:eastAsia="en-US"/>
        </w:rPr>
      </w:pPr>
      <w:r w:rsidRPr="00F054D2">
        <w:rPr>
          <w:i/>
          <w:iCs/>
          <w:lang w:eastAsia="en-US"/>
        </w:rPr>
        <w:t>==== Final Comments Deadline ====</w:t>
      </w:r>
    </w:p>
    <w:p w14:paraId="723B8A91" w14:textId="77777777" w:rsidR="000D15F3" w:rsidRPr="00F054D2" w:rsidRDefault="000D15F3" w:rsidP="000D15F3">
      <w:pPr>
        <w:pStyle w:val="FP"/>
        <w:rPr>
          <w:i/>
          <w:iCs/>
          <w:lang w:eastAsia="en-US"/>
        </w:rPr>
      </w:pPr>
      <w:r w:rsidRPr="00F054D2">
        <w:rPr>
          <w:i/>
          <w:iCs/>
          <w:lang w:eastAsia="en-US"/>
        </w:rPr>
        <w:t>Lalith(Samsung) proposes to postpone.</w:t>
      </w:r>
    </w:p>
    <w:p w14:paraId="713FDA67" w14:textId="77777777" w:rsidR="000D15F3" w:rsidRPr="00F054D2" w:rsidRDefault="000D15F3" w:rsidP="000D15F3">
      <w:pPr>
        <w:pStyle w:val="FP"/>
        <w:rPr>
          <w:i/>
          <w:iCs/>
          <w:lang w:eastAsia="en-US"/>
        </w:rPr>
      </w:pPr>
      <w:r w:rsidRPr="00F054D2">
        <w:rPr>
          <w:i/>
          <w:iCs/>
          <w:lang w:eastAsia="en-US"/>
        </w:rPr>
        <w:t>Juan Zhang (Qualcomm) proposes postpone</w:t>
      </w:r>
    </w:p>
    <w:p w14:paraId="39AA99D4" w14:textId="77777777" w:rsidR="000D15F3" w:rsidRPr="00F054D2" w:rsidRDefault="000D15F3" w:rsidP="000D15F3">
      <w:pPr>
        <w:pStyle w:val="FP"/>
        <w:rPr>
          <w:i/>
          <w:iCs/>
          <w:lang w:eastAsia="en-US"/>
        </w:rPr>
      </w:pPr>
      <w:r w:rsidRPr="00F054D2">
        <w:rPr>
          <w:i/>
          <w:iCs/>
          <w:lang w:eastAsia="en-US"/>
        </w:rPr>
        <w:t>Ouyang(Huawei) suggests to postpone..</w:t>
      </w:r>
    </w:p>
    <w:p w14:paraId="60DC2FF5" w14:textId="77777777" w:rsidR="000D15F3" w:rsidRPr="00A3071B" w:rsidRDefault="000D15F3" w:rsidP="000D15F3">
      <w:pPr>
        <w:keepNext/>
        <w:keepLines/>
      </w:pPr>
      <w:r>
        <w:rPr>
          <w:b/>
        </w:rPr>
        <w:t>Discussion and conclusion:</w:t>
      </w:r>
    </w:p>
    <w:p w14:paraId="33B6C5EA" w14:textId="77777777" w:rsidR="000D15F3" w:rsidRDefault="000D15F3" w:rsidP="000D15F3">
      <w:pPr>
        <w:keepLines/>
        <w:rPr>
          <w:lang w:eastAsia="en-US"/>
        </w:rPr>
      </w:pPr>
      <w:r>
        <w:rPr>
          <w:lang w:eastAsia="en-US"/>
        </w:rPr>
        <w:t xml:space="preserve">This was </w:t>
      </w:r>
      <w:r w:rsidRPr="000D15F3">
        <w:rPr>
          <w:color w:val="FF0000"/>
          <w:lang w:eastAsia="en-US"/>
        </w:rPr>
        <w:t>postponed</w:t>
      </w:r>
      <w:r>
        <w:rPr>
          <w:lang w:eastAsia="en-US"/>
        </w:rPr>
        <w:t>.</w:t>
      </w:r>
    </w:p>
    <w:p w14:paraId="194F3307" w14:textId="08C1F99B" w:rsidR="000D15F3" w:rsidRDefault="000D15F3" w:rsidP="000D15F3">
      <w:pPr>
        <w:keepLines/>
        <w:pBdr>
          <w:top w:val="single" w:sz="4" w:space="1" w:color="auto"/>
        </w:pBdr>
        <w:rPr>
          <w:lang w:eastAsia="en-US"/>
        </w:rPr>
      </w:pPr>
      <w:r w:rsidRPr="000D15F3">
        <w:rPr>
          <w:rFonts w:cs="Arial"/>
          <w:color w:val="0000FF"/>
          <w:szCs w:val="16"/>
          <w:lang w:eastAsia="en-US"/>
        </w:rPr>
        <w:t>TD S2</w:t>
      </w:r>
      <w:r w:rsidRPr="000D15F3">
        <w:rPr>
          <w:rFonts w:cs="Arial"/>
          <w:color w:val="0000FF"/>
          <w:szCs w:val="16"/>
          <w:lang w:eastAsia="en-US"/>
        </w:rPr>
        <w:noBreakHyphen/>
        <w:t>200</w:t>
      </w:r>
      <w:r>
        <w:rPr>
          <w:rFonts w:cs="Arial"/>
          <w:color w:val="0000FF"/>
          <w:szCs w:val="16"/>
          <w:lang w:eastAsia="en-US"/>
        </w:rPr>
        <w:t>9036</w:t>
      </w:r>
      <w:r w:rsidRPr="008B160F">
        <w:rPr>
          <w:lang w:eastAsia="en-US"/>
        </w:rPr>
        <w:t xml:space="preserve"> </w:t>
      </w:r>
      <w:r>
        <w:rPr>
          <w:lang w:eastAsia="en-US"/>
        </w:rPr>
        <w:t>KI#1: Proposed conclusions for notification type solutions.</w:t>
      </w:r>
      <w:r w:rsidR="00EC06F9">
        <w:rPr>
          <w:lang w:eastAsia="en-US"/>
        </w:rPr>
        <w:t xml:space="preserve"> (Source: Google, vivo Mobile Communications Ltd, Comcast, Broadcom)</w:t>
      </w:r>
    </w:p>
    <w:p w14:paraId="263C084D" w14:textId="77777777" w:rsidR="00EC06F9" w:rsidRPr="00F054D2" w:rsidRDefault="00EC06F9" w:rsidP="00EC06F9">
      <w:pPr>
        <w:pStyle w:val="FP"/>
        <w:keepNext/>
        <w:rPr>
          <w:b/>
          <w:bCs/>
          <w:i/>
          <w:iCs/>
          <w:lang w:eastAsia="en-US"/>
        </w:rPr>
      </w:pPr>
      <w:r w:rsidRPr="00F054D2">
        <w:rPr>
          <w:b/>
          <w:bCs/>
          <w:i/>
          <w:iCs/>
          <w:lang w:eastAsia="en-US"/>
        </w:rPr>
        <w:lastRenderedPageBreak/>
        <w:t>e-mail comments:</w:t>
      </w:r>
    </w:p>
    <w:p w14:paraId="6E885D25" w14:textId="77777777" w:rsidR="00EC06F9" w:rsidRDefault="00EC06F9" w:rsidP="00EC06F9">
      <w:pPr>
        <w:pStyle w:val="FP"/>
        <w:rPr>
          <w:i/>
          <w:iCs/>
          <w:lang w:eastAsia="en-US"/>
        </w:rPr>
      </w:pPr>
      <w:r>
        <w:rPr>
          <w:i/>
          <w:iCs/>
          <w:lang w:eastAsia="en-US"/>
        </w:rPr>
        <w:t>Qian Chen (Ericsson) ask for clarification</w:t>
      </w:r>
    </w:p>
    <w:p w14:paraId="05EB618F" w14:textId="77777777" w:rsidR="00EC06F9" w:rsidRDefault="00EC06F9" w:rsidP="00EC06F9">
      <w:pPr>
        <w:pStyle w:val="FP"/>
        <w:rPr>
          <w:i/>
          <w:iCs/>
          <w:lang w:eastAsia="en-US"/>
        </w:rPr>
      </w:pPr>
      <w:r>
        <w:rPr>
          <w:i/>
          <w:iCs/>
          <w:lang w:eastAsia="en-US"/>
        </w:rPr>
        <w:t xml:space="preserve">Qian Chen (Ericsson) fixed the subject with </w:t>
      </w:r>
      <w:proofErr w:type="spellStart"/>
      <w:r>
        <w:rPr>
          <w:i/>
          <w:iCs/>
          <w:lang w:eastAsia="en-US"/>
        </w:rPr>
        <w:t>pCR</w:t>
      </w:r>
      <w:proofErr w:type="spellEnd"/>
      <w:r>
        <w:rPr>
          <w:i/>
          <w:iCs/>
          <w:lang w:eastAsia="en-US"/>
        </w:rPr>
        <w:t xml:space="preserve"> title</w:t>
      </w:r>
    </w:p>
    <w:p w14:paraId="51290C09" w14:textId="77777777" w:rsidR="00EC06F9" w:rsidRDefault="00EC06F9" w:rsidP="00EC06F9">
      <w:pPr>
        <w:pStyle w:val="FP"/>
        <w:rPr>
          <w:i/>
          <w:iCs/>
          <w:lang w:eastAsia="en-US"/>
        </w:rPr>
      </w:pPr>
      <w:r>
        <w:rPr>
          <w:i/>
          <w:iCs/>
          <w:lang w:eastAsia="en-US"/>
        </w:rPr>
        <w:t>Adrian (vivo) responds to Ericsson questions.</w:t>
      </w:r>
    </w:p>
    <w:p w14:paraId="06E61B1B" w14:textId="77777777" w:rsidR="00EC06F9" w:rsidRDefault="00EC06F9" w:rsidP="00EC06F9">
      <w:pPr>
        <w:pStyle w:val="FP"/>
        <w:rPr>
          <w:i/>
          <w:iCs/>
          <w:lang w:eastAsia="en-US"/>
        </w:rPr>
      </w:pPr>
      <w:r>
        <w:rPr>
          <w:i/>
          <w:iCs/>
          <w:lang w:eastAsia="en-US"/>
        </w:rPr>
        <w:t>Alessio(Nokia) objects to any revision of this paper</w:t>
      </w:r>
    </w:p>
    <w:p w14:paraId="0502635B" w14:textId="77777777" w:rsidR="00EC06F9" w:rsidRDefault="00EC06F9" w:rsidP="00EC06F9">
      <w:pPr>
        <w:pStyle w:val="FP"/>
        <w:rPr>
          <w:i/>
          <w:iCs/>
          <w:lang w:eastAsia="en-US"/>
        </w:rPr>
      </w:pPr>
      <w:r>
        <w:rPr>
          <w:i/>
          <w:iCs/>
          <w:lang w:eastAsia="en-US"/>
        </w:rPr>
        <w:t>Saso (Intel) notes that the SA2 LS was not related to Sol#13</w:t>
      </w:r>
    </w:p>
    <w:p w14:paraId="68FD8E81" w14:textId="77777777" w:rsidR="00EC06F9" w:rsidRDefault="00EC06F9" w:rsidP="00EC06F9">
      <w:pPr>
        <w:pStyle w:val="FP"/>
        <w:rPr>
          <w:i/>
          <w:iCs/>
          <w:lang w:eastAsia="en-US"/>
        </w:rPr>
      </w:pPr>
      <w:r>
        <w:rPr>
          <w:i/>
          <w:iCs/>
          <w:lang w:eastAsia="en-US"/>
        </w:rPr>
        <w:t>Pavan (Google) responds to Alessio (Nokia).</w:t>
      </w:r>
    </w:p>
    <w:p w14:paraId="514ECB46" w14:textId="77777777" w:rsidR="00EC06F9" w:rsidRDefault="00EC06F9" w:rsidP="00EC06F9">
      <w:pPr>
        <w:pStyle w:val="FP"/>
        <w:rPr>
          <w:i/>
          <w:iCs/>
          <w:lang w:eastAsia="en-US"/>
        </w:rPr>
      </w:pPr>
      <w:r>
        <w:rPr>
          <w:i/>
          <w:iCs/>
          <w:lang w:eastAsia="en-US"/>
        </w:rPr>
        <w:t>Lars (Sony) ask a question on sol13.</w:t>
      </w:r>
    </w:p>
    <w:p w14:paraId="6465A223" w14:textId="77777777" w:rsidR="00EC06F9" w:rsidRDefault="00EC06F9" w:rsidP="00EC06F9">
      <w:pPr>
        <w:pStyle w:val="FP"/>
        <w:rPr>
          <w:i/>
          <w:iCs/>
          <w:lang w:eastAsia="en-US"/>
        </w:rPr>
      </w:pPr>
      <w:r>
        <w:rPr>
          <w:i/>
          <w:iCs/>
          <w:lang w:eastAsia="en-US"/>
        </w:rPr>
        <w:t>Qian Chen (Ericsson) ask further questions.</w:t>
      </w:r>
    </w:p>
    <w:p w14:paraId="5E0C3C54" w14:textId="77777777" w:rsidR="00EC06F9" w:rsidRDefault="00EC06F9" w:rsidP="00EC06F9">
      <w:pPr>
        <w:pStyle w:val="FP"/>
        <w:rPr>
          <w:i/>
          <w:iCs/>
          <w:lang w:eastAsia="en-US"/>
        </w:rPr>
      </w:pPr>
      <w:r>
        <w:rPr>
          <w:i/>
          <w:iCs/>
          <w:lang w:eastAsia="en-US"/>
        </w:rPr>
        <w:t>Adrian (vivo) responds below.</w:t>
      </w:r>
    </w:p>
    <w:p w14:paraId="26E7B0B2" w14:textId="77777777" w:rsidR="00EC06F9" w:rsidRDefault="00EC06F9" w:rsidP="00EC06F9">
      <w:pPr>
        <w:pStyle w:val="FP"/>
        <w:rPr>
          <w:i/>
          <w:iCs/>
          <w:lang w:eastAsia="en-US"/>
        </w:rPr>
      </w:pPr>
      <w:proofErr w:type="spellStart"/>
      <w:r>
        <w:rPr>
          <w:i/>
          <w:iCs/>
          <w:lang w:eastAsia="en-US"/>
        </w:rPr>
        <w:t>Jianning</w:t>
      </w:r>
      <w:proofErr w:type="spellEnd"/>
      <w:r>
        <w:rPr>
          <w:i/>
          <w:iCs/>
          <w:lang w:eastAsia="en-US"/>
        </w:rPr>
        <w:t xml:space="preserve"> (Xiaomi) shares Lars (SONY)'s view that no normative work is needed since Rel-16 can support it.</w:t>
      </w:r>
    </w:p>
    <w:p w14:paraId="3F0B069B" w14:textId="77777777" w:rsidR="00EC06F9" w:rsidRDefault="00EC06F9" w:rsidP="00EC06F9">
      <w:pPr>
        <w:pStyle w:val="FP"/>
        <w:rPr>
          <w:i/>
          <w:iCs/>
          <w:lang w:eastAsia="en-US"/>
        </w:rPr>
      </w:pPr>
      <w:r>
        <w:rPr>
          <w:i/>
          <w:iCs/>
          <w:lang w:eastAsia="en-US"/>
        </w:rPr>
        <w:t>Qian Chen (Ericsson) provides responses.</w:t>
      </w:r>
    </w:p>
    <w:p w14:paraId="6D8C50DF" w14:textId="77777777" w:rsidR="00EC06F9" w:rsidRDefault="00EC06F9" w:rsidP="00EC06F9">
      <w:pPr>
        <w:pStyle w:val="FP"/>
        <w:rPr>
          <w:i/>
          <w:iCs/>
          <w:lang w:eastAsia="en-US"/>
        </w:rPr>
      </w:pPr>
      <w:r>
        <w:rPr>
          <w:i/>
          <w:iCs/>
          <w:lang w:eastAsia="en-US"/>
        </w:rPr>
        <w:t>Qian Chen (Ericson) provides comments.</w:t>
      </w:r>
    </w:p>
    <w:p w14:paraId="29A43801" w14:textId="77777777" w:rsidR="00EC06F9" w:rsidRDefault="00EC06F9" w:rsidP="00EC06F9">
      <w:pPr>
        <w:pStyle w:val="FP"/>
        <w:rPr>
          <w:i/>
          <w:iCs/>
          <w:lang w:eastAsia="en-US"/>
        </w:rPr>
      </w:pPr>
      <w:r>
        <w:rPr>
          <w:i/>
          <w:iCs/>
          <w:lang w:eastAsia="en-US"/>
        </w:rPr>
        <w:t>Saso (Intel) seeks clarification on step 10A in 23.761 Figure 6.13.3-1.</w:t>
      </w:r>
    </w:p>
    <w:p w14:paraId="11B1501D" w14:textId="77777777" w:rsidR="00EC06F9" w:rsidRDefault="00EC06F9" w:rsidP="00EC06F9">
      <w:pPr>
        <w:pStyle w:val="FP"/>
        <w:rPr>
          <w:i/>
          <w:iCs/>
          <w:lang w:eastAsia="en-US"/>
        </w:rPr>
      </w:pPr>
      <w:r>
        <w:rPr>
          <w:i/>
          <w:iCs/>
          <w:lang w:eastAsia="en-US"/>
        </w:rPr>
        <w:t>Qian Chen (Ericsson) provides comments</w:t>
      </w:r>
    </w:p>
    <w:p w14:paraId="738DD96C" w14:textId="77777777" w:rsidR="00EC06F9" w:rsidRDefault="00EC06F9" w:rsidP="00EC06F9">
      <w:pPr>
        <w:pStyle w:val="FP"/>
        <w:rPr>
          <w:i/>
          <w:iCs/>
          <w:lang w:eastAsia="en-US"/>
        </w:rPr>
      </w:pPr>
      <w:r>
        <w:rPr>
          <w:i/>
          <w:iCs/>
          <w:lang w:eastAsia="en-US"/>
        </w:rPr>
        <w:t>Lars (Sony) provides r01</w:t>
      </w:r>
    </w:p>
    <w:p w14:paraId="1AC8C42B" w14:textId="77777777" w:rsidR="00EC06F9" w:rsidRDefault="00EC06F9" w:rsidP="00EC06F9">
      <w:pPr>
        <w:pStyle w:val="FP"/>
        <w:rPr>
          <w:i/>
          <w:iCs/>
          <w:lang w:eastAsia="en-US"/>
        </w:rPr>
      </w:pPr>
      <w:r>
        <w:rPr>
          <w:i/>
          <w:iCs/>
          <w:lang w:eastAsia="en-US"/>
        </w:rPr>
        <w:t>Juan Zhang (Qualcomm) supports r01.</w:t>
      </w:r>
    </w:p>
    <w:p w14:paraId="47348A98" w14:textId="77777777" w:rsidR="00EC06F9" w:rsidRDefault="00EC06F9" w:rsidP="00EC06F9">
      <w:pPr>
        <w:pStyle w:val="FP"/>
        <w:rPr>
          <w:i/>
          <w:iCs/>
          <w:lang w:eastAsia="en-US"/>
        </w:rPr>
      </w:pPr>
      <w:r>
        <w:rPr>
          <w:i/>
          <w:iCs/>
          <w:lang w:eastAsia="en-US"/>
        </w:rPr>
        <w:t>Adrian (vivo) answers Saso.</w:t>
      </w:r>
    </w:p>
    <w:p w14:paraId="6B814BAB" w14:textId="77777777" w:rsidR="00EC06F9" w:rsidRDefault="00EC06F9" w:rsidP="00EC06F9">
      <w:pPr>
        <w:pStyle w:val="FP"/>
        <w:rPr>
          <w:i/>
          <w:iCs/>
          <w:lang w:eastAsia="en-US"/>
        </w:rPr>
      </w:pPr>
      <w:r>
        <w:rPr>
          <w:i/>
          <w:iCs/>
          <w:lang w:eastAsia="en-US"/>
        </w:rPr>
        <w:t>Adrian (vivo) provides r02</w:t>
      </w:r>
    </w:p>
    <w:p w14:paraId="020FAF95" w14:textId="77777777" w:rsidR="00EC06F9" w:rsidRDefault="00EC06F9" w:rsidP="00EC06F9">
      <w:pPr>
        <w:pStyle w:val="FP"/>
        <w:rPr>
          <w:i/>
          <w:iCs/>
          <w:lang w:eastAsia="en-US"/>
        </w:rPr>
      </w:pPr>
      <w:r>
        <w:rPr>
          <w:i/>
          <w:iCs/>
          <w:lang w:eastAsia="en-US"/>
        </w:rPr>
        <w:t>Lars (Sony) comments on r02</w:t>
      </w:r>
    </w:p>
    <w:p w14:paraId="6B3A7733" w14:textId="77777777" w:rsidR="00EC06F9" w:rsidRDefault="00EC06F9" w:rsidP="00EC06F9">
      <w:pPr>
        <w:pStyle w:val="FP"/>
        <w:rPr>
          <w:i/>
          <w:iCs/>
          <w:lang w:eastAsia="en-US"/>
        </w:rPr>
      </w:pPr>
      <w:r>
        <w:rPr>
          <w:i/>
          <w:iCs/>
          <w:lang w:eastAsia="en-US"/>
        </w:rPr>
        <w:t>==== Revisions Deadline ====</w:t>
      </w:r>
    </w:p>
    <w:p w14:paraId="2316B976" w14:textId="77777777" w:rsidR="00EC06F9" w:rsidRDefault="00EC06F9" w:rsidP="00EC06F9">
      <w:pPr>
        <w:pStyle w:val="FP"/>
        <w:rPr>
          <w:i/>
          <w:iCs/>
          <w:lang w:eastAsia="en-US"/>
        </w:rPr>
      </w:pPr>
      <w:r>
        <w:rPr>
          <w:i/>
          <w:iCs/>
          <w:lang w:eastAsia="en-US"/>
        </w:rPr>
        <w:t>Qian Chen (Ericsson) provides comments on r02</w:t>
      </w:r>
    </w:p>
    <w:p w14:paraId="56578BE2" w14:textId="77777777" w:rsidR="00EC06F9" w:rsidRDefault="00EC06F9" w:rsidP="00EC06F9">
      <w:pPr>
        <w:pStyle w:val="FP"/>
        <w:rPr>
          <w:i/>
          <w:iCs/>
          <w:lang w:eastAsia="en-US"/>
        </w:rPr>
      </w:pPr>
      <w:r>
        <w:rPr>
          <w:i/>
          <w:iCs/>
          <w:lang w:eastAsia="en-US"/>
        </w:rPr>
        <w:t>Curt (Charter) comments on r02 and future version ☺</w:t>
      </w:r>
    </w:p>
    <w:p w14:paraId="0E800CC4" w14:textId="77777777" w:rsidR="00EC06F9" w:rsidRDefault="00EC06F9" w:rsidP="00EC06F9">
      <w:pPr>
        <w:pStyle w:val="FP"/>
        <w:rPr>
          <w:i/>
          <w:iCs/>
          <w:lang w:eastAsia="en-US"/>
        </w:rPr>
      </w:pPr>
      <w:r>
        <w:rPr>
          <w:i/>
          <w:iCs/>
          <w:lang w:eastAsia="en-US"/>
        </w:rPr>
        <w:t>Lars (Sony) responds to Curt (Charter)</w:t>
      </w:r>
    </w:p>
    <w:p w14:paraId="4D33B3F6" w14:textId="77777777" w:rsidR="00EC06F9" w:rsidRDefault="00EC06F9" w:rsidP="00EC06F9">
      <w:pPr>
        <w:pStyle w:val="FP"/>
        <w:rPr>
          <w:i/>
          <w:iCs/>
          <w:lang w:eastAsia="en-US"/>
        </w:rPr>
      </w:pPr>
      <w:r>
        <w:rPr>
          <w:i/>
          <w:iCs/>
          <w:lang w:eastAsia="en-US"/>
        </w:rPr>
        <w:t>Alessio (Nokia) responds to Pavan (Google)</w:t>
      </w:r>
    </w:p>
    <w:p w14:paraId="321873EB" w14:textId="77777777" w:rsidR="00EC06F9" w:rsidRDefault="00EC06F9" w:rsidP="00EC06F9">
      <w:pPr>
        <w:pStyle w:val="FP"/>
        <w:rPr>
          <w:i/>
          <w:iCs/>
          <w:lang w:eastAsia="en-US"/>
        </w:rPr>
      </w:pPr>
      <w:r>
        <w:rPr>
          <w:i/>
          <w:iCs/>
          <w:lang w:eastAsia="en-US"/>
        </w:rPr>
        <w:t>Pavan (Google) asks Qian (Ericsson) for clarification</w:t>
      </w:r>
    </w:p>
    <w:p w14:paraId="4DD9B966" w14:textId="77777777" w:rsidR="00EC06F9" w:rsidRDefault="00EC06F9" w:rsidP="00EC06F9">
      <w:pPr>
        <w:pStyle w:val="FP"/>
        <w:rPr>
          <w:i/>
          <w:iCs/>
          <w:lang w:eastAsia="en-US"/>
        </w:rPr>
      </w:pPr>
      <w:r>
        <w:rPr>
          <w:i/>
          <w:iCs/>
          <w:lang w:eastAsia="en-US"/>
        </w:rPr>
        <w:t>Adrian (vivo) provides response</w:t>
      </w:r>
    </w:p>
    <w:p w14:paraId="087EA0E6" w14:textId="77777777" w:rsidR="00EC06F9" w:rsidRDefault="00EC06F9" w:rsidP="00EC06F9">
      <w:pPr>
        <w:pStyle w:val="FP"/>
        <w:rPr>
          <w:i/>
          <w:iCs/>
          <w:lang w:eastAsia="en-US"/>
        </w:rPr>
      </w:pPr>
      <w:r>
        <w:rPr>
          <w:i/>
          <w:iCs/>
          <w:lang w:eastAsia="en-US"/>
        </w:rPr>
        <w:t>Saso (Rapporteur) seeks clarifications on stage 2 specification impact</w:t>
      </w:r>
    </w:p>
    <w:p w14:paraId="5C9FA64F" w14:textId="77777777" w:rsidR="00EC06F9" w:rsidRDefault="00EC06F9" w:rsidP="00EC06F9">
      <w:pPr>
        <w:pStyle w:val="FP"/>
        <w:rPr>
          <w:i/>
          <w:iCs/>
          <w:lang w:eastAsia="en-US"/>
        </w:rPr>
      </w:pPr>
      <w:r>
        <w:rPr>
          <w:i/>
          <w:iCs/>
          <w:lang w:eastAsia="en-US"/>
        </w:rPr>
        <w:t>Qian Chen (Ericsson) responds and propose to go with r01 or postpone</w:t>
      </w:r>
    </w:p>
    <w:p w14:paraId="1000E737" w14:textId="77777777" w:rsidR="00EC06F9" w:rsidRDefault="00EC06F9" w:rsidP="00EC06F9">
      <w:pPr>
        <w:pStyle w:val="FP"/>
        <w:rPr>
          <w:i/>
          <w:iCs/>
          <w:lang w:eastAsia="en-US"/>
        </w:rPr>
      </w:pPr>
      <w:r>
        <w:rPr>
          <w:i/>
          <w:iCs/>
          <w:lang w:eastAsia="en-US"/>
        </w:rPr>
        <w:t>Saso (Intel) proposes r03 in DRAFTS folder</w:t>
      </w:r>
    </w:p>
    <w:p w14:paraId="20AC5298" w14:textId="77777777" w:rsidR="00EC06F9" w:rsidRDefault="00EC06F9" w:rsidP="00EC06F9">
      <w:pPr>
        <w:pStyle w:val="FP"/>
        <w:rPr>
          <w:i/>
          <w:iCs/>
          <w:lang w:eastAsia="en-US"/>
        </w:rPr>
      </w:pPr>
      <w:r>
        <w:rPr>
          <w:i/>
          <w:iCs/>
          <w:lang w:eastAsia="en-US"/>
        </w:rPr>
        <w:t>Qian Chen (Ericsson) provides r04 in DRAFTS folder</w:t>
      </w:r>
    </w:p>
    <w:p w14:paraId="4AB7DE6B" w14:textId="77777777" w:rsidR="00EC06F9" w:rsidRDefault="00EC06F9" w:rsidP="00EC06F9">
      <w:pPr>
        <w:pStyle w:val="FP"/>
        <w:rPr>
          <w:i/>
          <w:iCs/>
          <w:lang w:eastAsia="en-US"/>
        </w:rPr>
      </w:pPr>
      <w:r>
        <w:rPr>
          <w:i/>
          <w:iCs/>
          <w:lang w:eastAsia="en-US"/>
        </w:rPr>
        <w:t>Lars (Sony) we do not agree on r03.</w:t>
      </w:r>
    </w:p>
    <w:p w14:paraId="4C04E24D" w14:textId="77777777" w:rsidR="00EC06F9" w:rsidRDefault="00EC06F9" w:rsidP="00EC06F9">
      <w:pPr>
        <w:pStyle w:val="FP"/>
        <w:rPr>
          <w:i/>
          <w:iCs/>
          <w:lang w:eastAsia="en-US"/>
        </w:rPr>
      </w:pPr>
      <w:r>
        <w:rPr>
          <w:i/>
          <w:iCs/>
          <w:lang w:eastAsia="en-US"/>
        </w:rPr>
        <w:t>Qian Chen (Ericsson) comments.</w:t>
      </w:r>
    </w:p>
    <w:p w14:paraId="7D438562" w14:textId="77777777" w:rsidR="00EC06F9" w:rsidRDefault="00EC06F9" w:rsidP="00EC06F9">
      <w:pPr>
        <w:pStyle w:val="FP"/>
        <w:rPr>
          <w:i/>
          <w:iCs/>
          <w:lang w:eastAsia="en-US"/>
        </w:rPr>
      </w:pPr>
      <w:proofErr w:type="spellStart"/>
      <w:r>
        <w:rPr>
          <w:i/>
          <w:iCs/>
          <w:lang w:eastAsia="en-US"/>
        </w:rPr>
        <w:t>Jianning</w:t>
      </w:r>
      <w:proofErr w:type="spellEnd"/>
      <w:r>
        <w:rPr>
          <w:i/>
          <w:iCs/>
          <w:lang w:eastAsia="en-US"/>
        </w:rPr>
        <w:t xml:space="preserve"> (Xiaomi) supports Saso(Intel) and ok with r01 and r03</w:t>
      </w:r>
    </w:p>
    <w:p w14:paraId="177C451C" w14:textId="77777777" w:rsidR="00EC06F9" w:rsidRDefault="00EC06F9" w:rsidP="00EC06F9">
      <w:pPr>
        <w:pStyle w:val="FP"/>
        <w:rPr>
          <w:i/>
          <w:iCs/>
          <w:lang w:eastAsia="en-US"/>
        </w:rPr>
      </w:pPr>
      <w:r>
        <w:rPr>
          <w:i/>
          <w:iCs/>
          <w:lang w:eastAsia="en-US"/>
        </w:rPr>
        <w:t>Curt (Charter) comments.</w:t>
      </w:r>
    </w:p>
    <w:p w14:paraId="1D6B08BD" w14:textId="77777777" w:rsidR="00EC06F9" w:rsidRDefault="00EC06F9" w:rsidP="00EC06F9">
      <w:pPr>
        <w:pStyle w:val="FP"/>
        <w:rPr>
          <w:i/>
          <w:iCs/>
          <w:lang w:eastAsia="en-US"/>
        </w:rPr>
      </w:pPr>
      <w:r>
        <w:rPr>
          <w:i/>
          <w:iCs/>
          <w:lang w:eastAsia="en-US"/>
        </w:rPr>
        <w:t>Alessio(Nokia) cannot accept any revision of this paper</w:t>
      </w:r>
    </w:p>
    <w:p w14:paraId="25A64833" w14:textId="77777777" w:rsidR="00EC06F9" w:rsidRDefault="00EC06F9" w:rsidP="00EC06F9">
      <w:pPr>
        <w:pStyle w:val="FP"/>
        <w:rPr>
          <w:i/>
          <w:iCs/>
          <w:lang w:eastAsia="en-US"/>
        </w:rPr>
      </w:pPr>
      <w:r>
        <w:rPr>
          <w:i/>
          <w:iCs/>
          <w:lang w:eastAsia="en-US"/>
        </w:rPr>
        <w:t>Saso (Rapporteur) comments.</w:t>
      </w:r>
    </w:p>
    <w:p w14:paraId="040BD773" w14:textId="77777777" w:rsidR="00EC06F9" w:rsidRDefault="00EC06F9" w:rsidP="00EC06F9">
      <w:pPr>
        <w:pStyle w:val="FP"/>
        <w:rPr>
          <w:i/>
          <w:iCs/>
          <w:lang w:eastAsia="en-US"/>
        </w:rPr>
      </w:pPr>
      <w:r>
        <w:rPr>
          <w:i/>
          <w:iCs/>
          <w:lang w:eastAsia="en-US"/>
        </w:rPr>
        <w:t>Qian Chen (Ericsson) provides comments.</w:t>
      </w:r>
    </w:p>
    <w:p w14:paraId="3A043675" w14:textId="77777777" w:rsidR="00EC06F9" w:rsidRDefault="00EC06F9" w:rsidP="00EC06F9">
      <w:pPr>
        <w:pStyle w:val="FP"/>
        <w:rPr>
          <w:i/>
          <w:iCs/>
          <w:lang w:eastAsia="en-US"/>
        </w:rPr>
      </w:pPr>
      <w:r>
        <w:rPr>
          <w:i/>
          <w:iCs/>
          <w:lang w:eastAsia="en-US"/>
        </w:rPr>
        <w:t>Lars (Sony) provides text proposal</w:t>
      </w:r>
    </w:p>
    <w:p w14:paraId="6C7FAEC2" w14:textId="77777777" w:rsidR="00EC06F9" w:rsidRDefault="00EC06F9" w:rsidP="00EC06F9">
      <w:pPr>
        <w:pStyle w:val="FP"/>
        <w:rPr>
          <w:i/>
          <w:iCs/>
          <w:lang w:eastAsia="en-US"/>
        </w:rPr>
      </w:pPr>
      <w:r>
        <w:rPr>
          <w:i/>
          <w:iCs/>
          <w:lang w:eastAsia="en-US"/>
        </w:rPr>
        <w:t>Pavan (Google) provides some comments</w:t>
      </w:r>
    </w:p>
    <w:p w14:paraId="79D1BAFF" w14:textId="77777777" w:rsidR="00EC06F9" w:rsidRDefault="00EC06F9" w:rsidP="00EC06F9">
      <w:pPr>
        <w:pStyle w:val="FP"/>
        <w:rPr>
          <w:i/>
          <w:iCs/>
          <w:lang w:eastAsia="en-US"/>
        </w:rPr>
      </w:pPr>
      <w:r>
        <w:rPr>
          <w:i/>
          <w:iCs/>
          <w:lang w:eastAsia="en-US"/>
        </w:rPr>
        <w:t>Saso (Intel) comments to Pavan (Google)</w:t>
      </w:r>
    </w:p>
    <w:p w14:paraId="6BD7C16D" w14:textId="77777777" w:rsidR="00EC06F9" w:rsidRDefault="00EC06F9" w:rsidP="00EC06F9">
      <w:pPr>
        <w:pStyle w:val="FP"/>
        <w:rPr>
          <w:i/>
          <w:iCs/>
          <w:lang w:eastAsia="en-US"/>
        </w:rPr>
      </w:pPr>
      <w:r>
        <w:rPr>
          <w:i/>
          <w:iCs/>
          <w:lang w:eastAsia="en-US"/>
        </w:rPr>
        <w:t>Qian Chen (Ericsson) responds to Pavan (Google)</w:t>
      </w:r>
    </w:p>
    <w:p w14:paraId="436C1EC5" w14:textId="77777777" w:rsidR="00EC06F9" w:rsidRDefault="00EC06F9" w:rsidP="00EC06F9">
      <w:pPr>
        <w:pStyle w:val="FP"/>
        <w:rPr>
          <w:i/>
          <w:iCs/>
          <w:lang w:eastAsia="en-US"/>
        </w:rPr>
      </w:pPr>
      <w:r>
        <w:rPr>
          <w:i/>
          <w:iCs/>
          <w:lang w:eastAsia="en-US"/>
        </w:rPr>
        <w:t>Pavan (Google) is OK with r3, and responds to Saso (Intel) and Qian (Ericsson)</w:t>
      </w:r>
    </w:p>
    <w:p w14:paraId="67F214F6" w14:textId="77777777" w:rsidR="00EC06F9" w:rsidRDefault="00EC06F9" w:rsidP="00EC06F9">
      <w:pPr>
        <w:pStyle w:val="FP"/>
        <w:rPr>
          <w:i/>
          <w:iCs/>
          <w:lang w:eastAsia="en-US"/>
        </w:rPr>
      </w:pPr>
      <w:r>
        <w:rPr>
          <w:i/>
          <w:iCs/>
          <w:lang w:eastAsia="en-US"/>
        </w:rPr>
        <w:t>Lars (Sony) is NOK with r3.</w:t>
      </w:r>
    </w:p>
    <w:p w14:paraId="1FA54C1C" w14:textId="77777777" w:rsidR="00EC06F9" w:rsidRDefault="00EC06F9" w:rsidP="00EC06F9">
      <w:pPr>
        <w:pStyle w:val="FP"/>
        <w:rPr>
          <w:i/>
          <w:iCs/>
          <w:lang w:eastAsia="en-US"/>
        </w:rPr>
      </w:pPr>
      <w:r>
        <w:rPr>
          <w:i/>
          <w:iCs/>
          <w:lang w:eastAsia="en-US"/>
        </w:rPr>
        <w:t>Saso (intel) replies to Lars (Sony).</w:t>
      </w:r>
    </w:p>
    <w:p w14:paraId="090EA4C3" w14:textId="77777777" w:rsidR="00EC06F9" w:rsidRDefault="00EC06F9" w:rsidP="00EC06F9">
      <w:pPr>
        <w:pStyle w:val="FP"/>
        <w:rPr>
          <w:i/>
          <w:iCs/>
          <w:lang w:eastAsia="en-US"/>
        </w:rPr>
      </w:pPr>
      <w:r>
        <w:rPr>
          <w:i/>
          <w:iCs/>
          <w:lang w:eastAsia="en-US"/>
        </w:rPr>
        <w:t>Adrian (vivo) can live with r3.</w:t>
      </w:r>
    </w:p>
    <w:p w14:paraId="00BF6760" w14:textId="77777777" w:rsidR="00EC06F9" w:rsidRDefault="00EC06F9" w:rsidP="00EC06F9">
      <w:pPr>
        <w:pStyle w:val="FP"/>
        <w:rPr>
          <w:i/>
          <w:iCs/>
          <w:lang w:eastAsia="en-US"/>
        </w:rPr>
      </w:pPr>
      <w:r>
        <w:rPr>
          <w:i/>
          <w:iCs/>
          <w:lang w:eastAsia="en-US"/>
        </w:rPr>
        <w:t>Lars (Sony) replies to Saso (intel), I can live with r03</w:t>
      </w:r>
    </w:p>
    <w:p w14:paraId="38BE9D67" w14:textId="77777777" w:rsidR="00EC06F9" w:rsidRDefault="00EC06F9" w:rsidP="00EC06F9">
      <w:pPr>
        <w:pStyle w:val="FP"/>
        <w:rPr>
          <w:i/>
          <w:iCs/>
          <w:lang w:eastAsia="en-US"/>
        </w:rPr>
      </w:pPr>
      <w:r>
        <w:rPr>
          <w:i/>
          <w:iCs/>
          <w:lang w:eastAsia="en-US"/>
        </w:rPr>
        <w:t>==== Final Comments Deadline ====</w:t>
      </w:r>
    </w:p>
    <w:p w14:paraId="68172C44" w14:textId="03A94633" w:rsidR="00EC06F9" w:rsidRPr="00F054D2" w:rsidRDefault="00EC06F9" w:rsidP="00EC06F9">
      <w:pPr>
        <w:pStyle w:val="FP"/>
        <w:rPr>
          <w:i/>
          <w:iCs/>
          <w:lang w:eastAsia="en-US"/>
        </w:rPr>
      </w:pPr>
      <w:r>
        <w:rPr>
          <w:i/>
          <w:iCs/>
          <w:lang w:eastAsia="en-US"/>
        </w:rPr>
        <w:t>Curt (Charter) can live with r03 too!</w:t>
      </w:r>
    </w:p>
    <w:p w14:paraId="7768407D" w14:textId="77777777" w:rsidR="00EC06F9" w:rsidRPr="00A3071B" w:rsidRDefault="00EC06F9" w:rsidP="00EC06F9">
      <w:pPr>
        <w:keepNext/>
        <w:keepLines/>
      </w:pPr>
      <w:r>
        <w:rPr>
          <w:b/>
        </w:rPr>
        <w:t>Discussion and conclusion:</w:t>
      </w:r>
    </w:p>
    <w:p w14:paraId="1BEB03DF" w14:textId="1CBE6980" w:rsidR="00F054D2" w:rsidRDefault="000D15F3" w:rsidP="00F054D2">
      <w:pPr>
        <w:keepLines/>
        <w:rPr>
          <w:lang w:eastAsia="en-US"/>
        </w:rPr>
      </w:pPr>
      <w:r>
        <w:rPr>
          <w:lang w:eastAsia="en-US"/>
        </w:rPr>
        <w:t xml:space="preserve">There were sustained objections to this and it was </w:t>
      </w:r>
      <w:r w:rsidRPr="000D15F3">
        <w:rPr>
          <w:b/>
          <w:bCs/>
          <w:color w:val="0000FF"/>
          <w:lang w:eastAsia="en-US"/>
        </w:rPr>
        <w:t>noted</w:t>
      </w:r>
      <w:r>
        <w:rPr>
          <w:lang w:eastAsia="en-US"/>
        </w:rPr>
        <w:t>.</w:t>
      </w:r>
    </w:p>
    <w:p w14:paraId="053F95D2" w14:textId="77777777" w:rsidR="000D15F3" w:rsidRDefault="000D15F3" w:rsidP="000D15F3">
      <w:pPr>
        <w:keepNext/>
        <w:keepLines/>
        <w:pBdr>
          <w:top w:val="single" w:sz="4" w:space="1" w:color="auto"/>
        </w:pBdr>
        <w:rPr>
          <w:lang w:eastAsia="en-US"/>
        </w:rPr>
      </w:pPr>
      <w:r>
        <w:rPr>
          <w:color w:val="0000FF"/>
          <w:lang w:eastAsia="en-US"/>
        </w:rPr>
        <w:t>TD S2</w:t>
      </w:r>
      <w:r>
        <w:rPr>
          <w:color w:val="0000FF"/>
          <w:lang w:eastAsia="en-US"/>
        </w:rPr>
        <w:noBreakHyphen/>
        <w:t>2008962</w:t>
      </w:r>
      <w:r>
        <w:rPr>
          <w:lang w:eastAsia="en-US"/>
        </w:rPr>
        <w:t xml:space="preserve"> (LS OUT) [DRAFT] Response to LS on AS RAI and optimization of release (Source: VODAFONE Group Plc)</w:t>
      </w:r>
    </w:p>
    <w:p w14:paraId="73635228" w14:textId="77777777" w:rsidR="000D15F3" w:rsidRPr="00F054D2" w:rsidRDefault="000D15F3" w:rsidP="000D15F3">
      <w:pPr>
        <w:pStyle w:val="FP"/>
        <w:keepNext/>
        <w:rPr>
          <w:b/>
          <w:bCs/>
          <w:i/>
          <w:iCs/>
          <w:lang w:eastAsia="en-US"/>
        </w:rPr>
      </w:pPr>
      <w:r w:rsidRPr="00F054D2">
        <w:rPr>
          <w:b/>
          <w:bCs/>
          <w:i/>
          <w:iCs/>
          <w:lang w:eastAsia="en-US"/>
        </w:rPr>
        <w:t>e-mail comments:</w:t>
      </w:r>
    </w:p>
    <w:p w14:paraId="4453C390" w14:textId="77777777" w:rsidR="000D15F3" w:rsidRPr="00F054D2" w:rsidRDefault="000D15F3" w:rsidP="000D15F3">
      <w:pPr>
        <w:pStyle w:val="FP"/>
        <w:rPr>
          <w:i/>
          <w:iCs/>
          <w:lang w:eastAsia="en-US"/>
        </w:rPr>
      </w:pPr>
      <w:r w:rsidRPr="00F054D2">
        <w:rPr>
          <w:i/>
          <w:iCs/>
          <w:lang w:eastAsia="en-US"/>
        </w:rPr>
        <w:t>Hannu (Nokia) comments and proposes r01.</w:t>
      </w:r>
    </w:p>
    <w:p w14:paraId="5C824F0A" w14:textId="77777777" w:rsidR="000D15F3" w:rsidRPr="00F054D2" w:rsidRDefault="000D15F3" w:rsidP="000D15F3">
      <w:pPr>
        <w:pStyle w:val="FP"/>
        <w:rPr>
          <w:i/>
          <w:iCs/>
          <w:lang w:eastAsia="en-US"/>
        </w:rPr>
      </w:pPr>
      <w:r w:rsidRPr="00F054D2">
        <w:rPr>
          <w:i/>
          <w:iCs/>
          <w:lang w:eastAsia="en-US"/>
        </w:rPr>
        <w:t>Chris (Vodafone) replies and proposes r02.</w:t>
      </w:r>
    </w:p>
    <w:p w14:paraId="0E1F29C6" w14:textId="77777777" w:rsidR="000D15F3" w:rsidRPr="00F054D2" w:rsidRDefault="000D15F3" w:rsidP="000D15F3">
      <w:pPr>
        <w:pStyle w:val="FP"/>
        <w:rPr>
          <w:i/>
          <w:iCs/>
          <w:lang w:eastAsia="en-US"/>
        </w:rPr>
      </w:pPr>
      <w:r w:rsidRPr="00F054D2">
        <w:rPr>
          <w:i/>
          <w:iCs/>
          <w:lang w:eastAsia="en-US"/>
        </w:rPr>
        <w:t>Miguel (Qualcomm) proposes r03, not ok with r00, r01, r02 as misses previous SA2 discussions and agreements.</w:t>
      </w:r>
    </w:p>
    <w:p w14:paraId="5C923D10" w14:textId="77777777" w:rsidR="000D15F3" w:rsidRPr="00F054D2" w:rsidRDefault="000D15F3" w:rsidP="000D15F3">
      <w:pPr>
        <w:pStyle w:val="FP"/>
        <w:rPr>
          <w:i/>
          <w:iCs/>
          <w:lang w:eastAsia="en-US"/>
        </w:rPr>
      </w:pPr>
      <w:r w:rsidRPr="00F054D2">
        <w:rPr>
          <w:i/>
          <w:iCs/>
          <w:lang w:eastAsia="en-US"/>
        </w:rPr>
        <w:t>Wanqiang (Huawei) supports the view from Miguel and provides the r04.</w:t>
      </w:r>
    </w:p>
    <w:p w14:paraId="713D6820" w14:textId="77777777" w:rsidR="000D15F3" w:rsidRPr="00F054D2" w:rsidRDefault="000D15F3" w:rsidP="000D15F3">
      <w:pPr>
        <w:pStyle w:val="FP"/>
        <w:rPr>
          <w:i/>
          <w:iCs/>
          <w:lang w:eastAsia="en-US"/>
        </w:rPr>
      </w:pPr>
      <w:r w:rsidRPr="00F054D2">
        <w:rPr>
          <w:i/>
          <w:iCs/>
          <w:lang w:eastAsia="en-US"/>
        </w:rPr>
        <w:t>Miguel (Qualcomm) ok with r04.</w:t>
      </w:r>
    </w:p>
    <w:p w14:paraId="5BD0813E" w14:textId="77777777" w:rsidR="000D15F3" w:rsidRPr="00F054D2" w:rsidRDefault="000D15F3" w:rsidP="000D15F3">
      <w:pPr>
        <w:pStyle w:val="FP"/>
        <w:rPr>
          <w:i/>
          <w:iCs/>
          <w:lang w:eastAsia="en-US"/>
        </w:rPr>
      </w:pPr>
      <w:r w:rsidRPr="00F054D2">
        <w:rPr>
          <w:i/>
          <w:iCs/>
          <w:lang w:eastAsia="en-US"/>
        </w:rPr>
        <w:t>Chris (Vodafone) provides R05.</w:t>
      </w:r>
    </w:p>
    <w:p w14:paraId="68FB1DD5" w14:textId="77777777" w:rsidR="000D15F3" w:rsidRPr="00F054D2" w:rsidRDefault="000D15F3" w:rsidP="000D15F3">
      <w:pPr>
        <w:pStyle w:val="FP"/>
        <w:rPr>
          <w:i/>
          <w:iCs/>
          <w:lang w:eastAsia="en-US"/>
        </w:rPr>
      </w:pPr>
      <w:r w:rsidRPr="00F054D2">
        <w:rPr>
          <w:i/>
          <w:iCs/>
          <w:lang w:eastAsia="en-US"/>
        </w:rPr>
        <w:t>Miguel (Qualcomm) OK with r05.</w:t>
      </w:r>
    </w:p>
    <w:p w14:paraId="04B46D51" w14:textId="77777777" w:rsidR="000D15F3" w:rsidRPr="00F054D2" w:rsidRDefault="000D15F3" w:rsidP="000D15F3">
      <w:pPr>
        <w:pStyle w:val="FP"/>
        <w:rPr>
          <w:i/>
          <w:iCs/>
          <w:lang w:eastAsia="en-US"/>
        </w:rPr>
      </w:pPr>
      <w:r w:rsidRPr="00F054D2">
        <w:rPr>
          <w:i/>
          <w:iCs/>
          <w:lang w:eastAsia="en-US"/>
        </w:rPr>
        <w:t>Wanqiang (Huawei) OK with r05.</w:t>
      </w:r>
    </w:p>
    <w:p w14:paraId="18D27659" w14:textId="77777777" w:rsidR="000D15F3" w:rsidRPr="00F054D2" w:rsidRDefault="000D15F3" w:rsidP="000D15F3">
      <w:pPr>
        <w:pStyle w:val="FP"/>
        <w:rPr>
          <w:i/>
          <w:iCs/>
          <w:lang w:eastAsia="en-US"/>
        </w:rPr>
      </w:pPr>
      <w:r w:rsidRPr="00F054D2">
        <w:rPr>
          <w:i/>
          <w:iCs/>
          <w:lang w:eastAsia="en-US"/>
        </w:rPr>
        <w:t>Hannu (Nokia) supports r05.</w:t>
      </w:r>
    </w:p>
    <w:p w14:paraId="5D12F777" w14:textId="77777777" w:rsidR="000D15F3" w:rsidRPr="00F054D2" w:rsidRDefault="000D15F3" w:rsidP="000D15F3">
      <w:pPr>
        <w:pStyle w:val="FP"/>
        <w:rPr>
          <w:i/>
          <w:iCs/>
          <w:lang w:eastAsia="en-US"/>
        </w:rPr>
      </w:pPr>
      <w:r w:rsidRPr="00F054D2">
        <w:rPr>
          <w:i/>
          <w:iCs/>
          <w:lang w:eastAsia="en-US"/>
        </w:rPr>
        <w:t>Paul (Ericsson) provides r06.</w:t>
      </w:r>
    </w:p>
    <w:p w14:paraId="3BAC86D8" w14:textId="77777777" w:rsidR="000D15F3" w:rsidRPr="00F054D2" w:rsidRDefault="000D15F3" w:rsidP="000D15F3">
      <w:pPr>
        <w:pStyle w:val="FP"/>
        <w:rPr>
          <w:i/>
          <w:iCs/>
          <w:lang w:eastAsia="en-US"/>
        </w:rPr>
      </w:pPr>
      <w:r w:rsidRPr="00F054D2">
        <w:rPr>
          <w:i/>
          <w:iCs/>
          <w:lang w:eastAsia="en-US"/>
        </w:rPr>
        <w:t>==== Revisions Deadline ====</w:t>
      </w:r>
    </w:p>
    <w:p w14:paraId="64BDD48C" w14:textId="77777777" w:rsidR="000D15F3" w:rsidRPr="00F054D2" w:rsidRDefault="000D15F3" w:rsidP="000D15F3">
      <w:pPr>
        <w:pStyle w:val="FP"/>
        <w:rPr>
          <w:i/>
          <w:iCs/>
          <w:lang w:eastAsia="en-US"/>
        </w:rPr>
      </w:pPr>
      <w:r w:rsidRPr="00F054D2">
        <w:rPr>
          <w:i/>
          <w:iCs/>
          <w:lang w:eastAsia="en-US"/>
        </w:rPr>
        <w:t>Miguel (Qualcomm) objects to r06 and supports r05.</w:t>
      </w:r>
    </w:p>
    <w:p w14:paraId="618FF505" w14:textId="77777777" w:rsidR="000D15F3" w:rsidRPr="00F054D2" w:rsidRDefault="000D15F3" w:rsidP="000D15F3">
      <w:pPr>
        <w:pStyle w:val="FP"/>
        <w:rPr>
          <w:i/>
          <w:iCs/>
          <w:lang w:eastAsia="en-US"/>
        </w:rPr>
      </w:pPr>
      <w:r w:rsidRPr="00F054D2">
        <w:rPr>
          <w:i/>
          <w:iCs/>
          <w:lang w:eastAsia="en-US"/>
        </w:rPr>
        <w:lastRenderedPageBreak/>
        <w:t>Hannu (Nokia) objects to r06 and supports r05.</w:t>
      </w:r>
    </w:p>
    <w:p w14:paraId="6AB7ABD0" w14:textId="77777777" w:rsidR="000D15F3" w:rsidRPr="00F054D2" w:rsidRDefault="000D15F3" w:rsidP="000D15F3">
      <w:pPr>
        <w:pStyle w:val="FP"/>
        <w:rPr>
          <w:i/>
          <w:iCs/>
          <w:lang w:eastAsia="en-US"/>
        </w:rPr>
      </w:pPr>
      <w:r w:rsidRPr="00F054D2">
        <w:rPr>
          <w:i/>
          <w:iCs/>
          <w:lang w:eastAsia="en-US"/>
        </w:rPr>
        <w:t>Chris (Vodafone) prefers r05 but does not object to r06.</w:t>
      </w:r>
    </w:p>
    <w:p w14:paraId="23473317" w14:textId="77777777" w:rsidR="000D15F3" w:rsidRPr="00F054D2" w:rsidRDefault="000D15F3" w:rsidP="000D15F3">
      <w:pPr>
        <w:pStyle w:val="FP"/>
        <w:rPr>
          <w:i/>
          <w:iCs/>
          <w:lang w:eastAsia="en-US"/>
        </w:rPr>
      </w:pPr>
      <w:r w:rsidRPr="00F054D2">
        <w:rPr>
          <w:i/>
          <w:iCs/>
          <w:lang w:eastAsia="en-US"/>
        </w:rPr>
        <w:t>Ericsson can accept r00, r02 and r06, prefers r00. We object to r01, r03, r04 and r05.</w:t>
      </w:r>
    </w:p>
    <w:p w14:paraId="7D7FBBBD" w14:textId="77777777" w:rsidR="000D15F3" w:rsidRPr="00F054D2" w:rsidRDefault="000D15F3" w:rsidP="000D15F3">
      <w:pPr>
        <w:pStyle w:val="FP"/>
        <w:rPr>
          <w:i/>
          <w:iCs/>
          <w:lang w:eastAsia="en-US"/>
        </w:rPr>
      </w:pPr>
      <w:r w:rsidRPr="00F054D2">
        <w:rPr>
          <w:i/>
          <w:iCs/>
          <w:lang w:eastAsia="en-US"/>
        </w:rPr>
        <w:t>Miguel (Qualcomm) can only accept r03, r04 and r05</w:t>
      </w:r>
    </w:p>
    <w:p w14:paraId="28523F51" w14:textId="77777777" w:rsidR="000D15F3" w:rsidRPr="00F054D2" w:rsidRDefault="000D15F3" w:rsidP="000D15F3">
      <w:pPr>
        <w:pStyle w:val="FP"/>
        <w:rPr>
          <w:i/>
          <w:iCs/>
          <w:lang w:eastAsia="en-US"/>
        </w:rPr>
      </w:pPr>
      <w:r w:rsidRPr="00F054D2">
        <w:rPr>
          <w:i/>
          <w:iCs/>
          <w:lang w:eastAsia="en-US"/>
        </w:rPr>
        <w:t>Chris (Vodafone) believes we should reply as their LS implies that RAN may design features with significantly bad consequences on the system</w:t>
      </w:r>
    </w:p>
    <w:p w14:paraId="7653D16D" w14:textId="77777777" w:rsidR="000D15F3" w:rsidRPr="00F054D2" w:rsidRDefault="000D15F3" w:rsidP="000D15F3">
      <w:pPr>
        <w:pStyle w:val="FP"/>
        <w:rPr>
          <w:i/>
          <w:iCs/>
          <w:lang w:eastAsia="en-US"/>
        </w:rPr>
      </w:pPr>
      <w:r w:rsidRPr="00F054D2">
        <w:rPr>
          <w:i/>
          <w:iCs/>
          <w:lang w:eastAsia="en-US"/>
        </w:rPr>
        <w:t>==== Final Comments Deadline ====</w:t>
      </w:r>
    </w:p>
    <w:p w14:paraId="08963BFC" w14:textId="77777777" w:rsidR="000D15F3" w:rsidRPr="00F054D2" w:rsidRDefault="000D15F3" w:rsidP="000D15F3">
      <w:pPr>
        <w:pStyle w:val="FP"/>
        <w:rPr>
          <w:i/>
          <w:iCs/>
          <w:lang w:eastAsia="en-US"/>
        </w:rPr>
      </w:pPr>
      <w:r w:rsidRPr="00F054D2">
        <w:rPr>
          <w:i/>
          <w:iCs/>
          <w:lang w:eastAsia="en-US"/>
        </w:rPr>
        <w:t>Miguel (Qualcomm) understands Chris concern, but any RAN WGs design would be in violation of SA2 specifications if RAN does not consult with CN before release.</w:t>
      </w:r>
    </w:p>
    <w:p w14:paraId="0687EFEB" w14:textId="77777777" w:rsidR="000D15F3" w:rsidRPr="00F054D2" w:rsidRDefault="000D15F3" w:rsidP="000D15F3">
      <w:pPr>
        <w:pStyle w:val="FP"/>
        <w:rPr>
          <w:i/>
          <w:iCs/>
          <w:lang w:eastAsia="en-US"/>
        </w:rPr>
      </w:pPr>
      <w:r w:rsidRPr="00F054D2">
        <w:rPr>
          <w:i/>
          <w:iCs/>
          <w:lang w:eastAsia="en-US"/>
        </w:rPr>
        <w:t>Hannu (Nokia) proposes to choose between sending r05 and no reply LS at all in CC #3.</w:t>
      </w:r>
    </w:p>
    <w:p w14:paraId="280BB4C8" w14:textId="77777777" w:rsidR="000D15F3" w:rsidRPr="00A3071B" w:rsidRDefault="000D15F3" w:rsidP="000D15F3">
      <w:pPr>
        <w:keepNext/>
        <w:keepLines/>
      </w:pPr>
      <w:r>
        <w:rPr>
          <w:b/>
        </w:rPr>
        <w:t>Discussion and conclusion:</w:t>
      </w:r>
    </w:p>
    <w:p w14:paraId="64232F27" w14:textId="5AB40509" w:rsidR="000D15F3" w:rsidRDefault="000D15F3" w:rsidP="000D15F3">
      <w:pPr>
        <w:keepLines/>
        <w:rPr>
          <w:lang w:eastAsia="en-US"/>
        </w:rPr>
      </w:pPr>
      <w:r>
        <w:rPr>
          <w:lang w:eastAsia="en-US"/>
        </w:rPr>
        <w:t xml:space="preserve">Huawei asked whether r05 can be accepted. Qualcomm could only accept the original r00. This was then </w:t>
      </w:r>
      <w:r w:rsidRPr="000D15F3">
        <w:rPr>
          <w:b/>
          <w:bCs/>
          <w:color w:val="0000FF"/>
          <w:lang w:eastAsia="en-US"/>
        </w:rPr>
        <w:t>noted</w:t>
      </w:r>
      <w:r>
        <w:rPr>
          <w:lang w:eastAsia="en-US"/>
        </w:rPr>
        <w:t xml:space="preserve">. The incoming LS in </w:t>
      </w:r>
      <w:r>
        <w:rPr>
          <w:color w:val="0000FF"/>
          <w:lang w:eastAsia="en-US"/>
        </w:rPr>
        <w:t>TD S2</w:t>
      </w:r>
      <w:r>
        <w:rPr>
          <w:color w:val="0000FF"/>
          <w:lang w:eastAsia="en-US"/>
        </w:rPr>
        <w:noBreakHyphen/>
        <w:t>2008333</w:t>
      </w:r>
      <w:r>
        <w:rPr>
          <w:lang w:eastAsia="en-US"/>
        </w:rPr>
        <w:t xml:space="preserve"> was also </w:t>
      </w:r>
      <w:r w:rsidRPr="000D15F3">
        <w:rPr>
          <w:color w:val="0000FF"/>
          <w:lang w:eastAsia="en-US"/>
        </w:rPr>
        <w:t>noted</w:t>
      </w:r>
      <w:r>
        <w:rPr>
          <w:lang w:eastAsia="en-US"/>
        </w:rPr>
        <w:t>.</w:t>
      </w:r>
    </w:p>
    <w:p w14:paraId="7E4CED72" w14:textId="77777777" w:rsidR="000D15F3" w:rsidRDefault="000D15F3" w:rsidP="000D15F3">
      <w:pPr>
        <w:keepNext/>
        <w:keepLines/>
        <w:pBdr>
          <w:top w:val="single" w:sz="4" w:space="1" w:color="auto"/>
        </w:pBdr>
        <w:rPr>
          <w:lang w:eastAsia="en-US"/>
        </w:rPr>
      </w:pPr>
      <w:r>
        <w:rPr>
          <w:color w:val="0000FF"/>
          <w:lang w:eastAsia="en-US"/>
        </w:rPr>
        <w:t>TD S2</w:t>
      </w:r>
      <w:r>
        <w:rPr>
          <w:color w:val="0000FF"/>
          <w:lang w:eastAsia="en-US"/>
        </w:rPr>
        <w:noBreakHyphen/>
        <w:t>2008770</w:t>
      </w:r>
      <w:r>
        <w:rPr>
          <w:lang w:eastAsia="en-US"/>
        </w:rPr>
        <w:t xml:space="preserve"> (CR) 23.501 CR2518: Definition of SNPN access mode (Source: MediaTek Inc.)</w:t>
      </w:r>
    </w:p>
    <w:p w14:paraId="683E24E0" w14:textId="77777777" w:rsidR="000D15F3" w:rsidRPr="00F054D2" w:rsidRDefault="000D15F3" w:rsidP="000D15F3">
      <w:pPr>
        <w:pStyle w:val="FP"/>
        <w:keepNext/>
        <w:rPr>
          <w:b/>
          <w:bCs/>
          <w:i/>
          <w:iCs/>
          <w:lang w:eastAsia="en-US"/>
        </w:rPr>
      </w:pPr>
      <w:r w:rsidRPr="00F054D2">
        <w:rPr>
          <w:b/>
          <w:bCs/>
          <w:i/>
          <w:iCs/>
          <w:lang w:eastAsia="en-US"/>
        </w:rPr>
        <w:t>e-mail comments:</w:t>
      </w:r>
    </w:p>
    <w:p w14:paraId="331985F5" w14:textId="77777777" w:rsidR="000D15F3" w:rsidRPr="00F054D2" w:rsidRDefault="000D15F3" w:rsidP="000D15F3">
      <w:pPr>
        <w:pStyle w:val="FP"/>
        <w:rPr>
          <w:i/>
          <w:iCs/>
          <w:lang w:eastAsia="en-US"/>
        </w:rPr>
      </w:pPr>
      <w:proofErr w:type="spellStart"/>
      <w:r w:rsidRPr="00F054D2">
        <w:rPr>
          <w:i/>
          <w:iCs/>
          <w:lang w:eastAsia="en-US"/>
        </w:rPr>
        <w:t>Hualin</w:t>
      </w:r>
      <w:proofErr w:type="spellEnd"/>
      <w:r w:rsidRPr="00F054D2">
        <w:rPr>
          <w:i/>
          <w:iCs/>
          <w:lang w:eastAsia="en-US"/>
        </w:rPr>
        <w:t xml:space="preserve"> (Huawei) provide comments.</w:t>
      </w:r>
    </w:p>
    <w:p w14:paraId="7534E703" w14:textId="77777777" w:rsidR="000D15F3" w:rsidRPr="00F054D2" w:rsidRDefault="000D15F3" w:rsidP="000D15F3">
      <w:pPr>
        <w:pStyle w:val="FP"/>
        <w:rPr>
          <w:i/>
          <w:iCs/>
          <w:lang w:eastAsia="en-US"/>
        </w:rPr>
      </w:pPr>
      <w:r w:rsidRPr="00F054D2">
        <w:rPr>
          <w:i/>
          <w:iCs/>
          <w:lang w:eastAsia="en-US"/>
        </w:rPr>
        <w:t>Chia-Lin (MediaTek) provides the response</w:t>
      </w:r>
    </w:p>
    <w:p w14:paraId="098F4439" w14:textId="77777777" w:rsidR="000D15F3" w:rsidRPr="00F054D2" w:rsidRDefault="000D15F3" w:rsidP="000D15F3">
      <w:pPr>
        <w:pStyle w:val="FP"/>
        <w:rPr>
          <w:i/>
          <w:iCs/>
          <w:lang w:eastAsia="en-US"/>
        </w:rPr>
      </w:pPr>
      <w:r w:rsidRPr="00F054D2">
        <w:rPr>
          <w:i/>
          <w:iCs/>
          <w:lang w:eastAsia="en-US"/>
        </w:rPr>
        <w:t>Guillaume (MediaTek) provides r01.</w:t>
      </w:r>
    </w:p>
    <w:p w14:paraId="5838E1FF" w14:textId="77777777" w:rsidR="000D15F3" w:rsidRPr="00F054D2" w:rsidRDefault="000D15F3" w:rsidP="000D15F3">
      <w:pPr>
        <w:pStyle w:val="FP"/>
        <w:rPr>
          <w:i/>
          <w:iCs/>
          <w:lang w:eastAsia="en-US"/>
        </w:rPr>
      </w:pPr>
      <w:r w:rsidRPr="00F054D2">
        <w:rPr>
          <w:i/>
          <w:iCs/>
          <w:lang w:eastAsia="en-US"/>
        </w:rPr>
        <w:t>Saso (Intel) supports and co-signs r01.</w:t>
      </w:r>
    </w:p>
    <w:p w14:paraId="1942E2AF" w14:textId="77777777" w:rsidR="000D15F3" w:rsidRPr="00F054D2" w:rsidRDefault="000D15F3" w:rsidP="000D15F3">
      <w:pPr>
        <w:pStyle w:val="FP"/>
        <w:rPr>
          <w:i/>
          <w:iCs/>
          <w:lang w:eastAsia="en-US"/>
        </w:rPr>
      </w:pPr>
      <w:r w:rsidRPr="00F054D2">
        <w:rPr>
          <w:i/>
          <w:iCs/>
          <w:lang w:eastAsia="en-US"/>
        </w:rPr>
        <w:t>Devaki (Nokia) prefers to go with r00 as r01 is not FASMO as it deletes PLMN selection related texts.</w:t>
      </w:r>
    </w:p>
    <w:p w14:paraId="35FF0E65" w14:textId="77777777" w:rsidR="000D15F3" w:rsidRPr="00F054D2" w:rsidRDefault="000D15F3" w:rsidP="000D15F3">
      <w:pPr>
        <w:pStyle w:val="FP"/>
        <w:rPr>
          <w:i/>
          <w:iCs/>
          <w:lang w:eastAsia="en-US"/>
        </w:rPr>
      </w:pPr>
      <w:r w:rsidRPr="00F054D2">
        <w:rPr>
          <w:i/>
          <w:iCs/>
          <w:lang w:eastAsia="en-US"/>
        </w:rPr>
        <w:t>Josep (DT) agrees with Nokia, is OK with r00, objects to r01.</w:t>
      </w:r>
    </w:p>
    <w:p w14:paraId="14D802B9" w14:textId="77777777" w:rsidR="000D15F3" w:rsidRPr="00F054D2" w:rsidRDefault="000D15F3" w:rsidP="000D15F3">
      <w:pPr>
        <w:pStyle w:val="FP"/>
        <w:rPr>
          <w:i/>
          <w:iCs/>
          <w:lang w:eastAsia="en-US"/>
        </w:rPr>
      </w:pPr>
      <w:r w:rsidRPr="00F054D2">
        <w:rPr>
          <w:i/>
          <w:iCs/>
          <w:lang w:eastAsia="en-US"/>
        </w:rPr>
        <w:t>Guillaume (MediaTek) responds to Devaki: there is no deletion of PLMN selection principles</w:t>
      </w:r>
    </w:p>
    <w:p w14:paraId="3DED385E" w14:textId="77777777" w:rsidR="000D15F3" w:rsidRPr="00F054D2" w:rsidRDefault="000D15F3" w:rsidP="000D15F3">
      <w:pPr>
        <w:pStyle w:val="FP"/>
        <w:rPr>
          <w:i/>
          <w:iCs/>
          <w:lang w:eastAsia="en-US"/>
        </w:rPr>
      </w:pPr>
      <w:r w:rsidRPr="00F054D2">
        <w:rPr>
          <w:i/>
          <w:iCs/>
          <w:lang w:eastAsia="en-US"/>
        </w:rPr>
        <w:t>Guillaume (MediaTek) responds to Josep (DT)</w:t>
      </w:r>
    </w:p>
    <w:p w14:paraId="50983AB9" w14:textId="77777777" w:rsidR="000D15F3" w:rsidRPr="00F054D2" w:rsidRDefault="000D15F3" w:rsidP="000D15F3">
      <w:pPr>
        <w:pStyle w:val="FP"/>
        <w:rPr>
          <w:i/>
          <w:iCs/>
          <w:lang w:eastAsia="en-US"/>
        </w:rPr>
      </w:pPr>
      <w:r w:rsidRPr="00F054D2">
        <w:rPr>
          <w:i/>
          <w:iCs/>
          <w:lang w:eastAsia="en-US"/>
        </w:rPr>
        <w:t>Josep (DT) responds to Guillaume (MediaTek), provides r02 as compromise.</w:t>
      </w:r>
    </w:p>
    <w:p w14:paraId="7B11BD78" w14:textId="77777777" w:rsidR="000D15F3" w:rsidRPr="00F054D2" w:rsidRDefault="000D15F3" w:rsidP="000D15F3">
      <w:pPr>
        <w:pStyle w:val="FP"/>
        <w:rPr>
          <w:i/>
          <w:iCs/>
          <w:lang w:eastAsia="en-US"/>
        </w:rPr>
      </w:pPr>
      <w:proofErr w:type="spellStart"/>
      <w:r w:rsidRPr="00F054D2">
        <w:rPr>
          <w:i/>
          <w:iCs/>
          <w:lang w:eastAsia="en-US"/>
        </w:rPr>
        <w:t>Hualin</w:t>
      </w:r>
      <w:proofErr w:type="spellEnd"/>
      <w:r w:rsidRPr="00F054D2">
        <w:rPr>
          <w:i/>
          <w:iCs/>
          <w:lang w:eastAsia="en-US"/>
        </w:rPr>
        <w:t xml:space="preserve">(Huawei) provides r03 to clarify UE </w:t>
      </w:r>
      <w:proofErr w:type="spellStart"/>
      <w:r w:rsidRPr="00F054D2">
        <w:rPr>
          <w:i/>
          <w:iCs/>
          <w:lang w:eastAsia="en-US"/>
        </w:rPr>
        <w:t>behavior</w:t>
      </w:r>
      <w:proofErr w:type="spellEnd"/>
      <w:r w:rsidRPr="00F054D2">
        <w:rPr>
          <w:i/>
          <w:iCs/>
          <w:lang w:eastAsia="en-US"/>
        </w:rPr>
        <w:t>.</w:t>
      </w:r>
    </w:p>
    <w:p w14:paraId="729EA4DE" w14:textId="77777777" w:rsidR="000D15F3" w:rsidRPr="00F054D2" w:rsidRDefault="000D15F3" w:rsidP="000D15F3">
      <w:pPr>
        <w:pStyle w:val="FP"/>
        <w:rPr>
          <w:i/>
          <w:iCs/>
          <w:lang w:eastAsia="en-US"/>
        </w:rPr>
      </w:pPr>
      <w:r w:rsidRPr="00F054D2">
        <w:rPr>
          <w:i/>
          <w:iCs/>
          <w:lang w:eastAsia="en-US"/>
        </w:rPr>
        <w:t>Peter Hedman (Ericsson) provides comment and prefers to go with original version and would like to support it.</w:t>
      </w:r>
    </w:p>
    <w:p w14:paraId="4B27D7A7" w14:textId="77777777" w:rsidR="000D15F3" w:rsidRPr="00F054D2" w:rsidRDefault="000D15F3" w:rsidP="000D15F3">
      <w:pPr>
        <w:pStyle w:val="FP"/>
        <w:rPr>
          <w:i/>
          <w:iCs/>
          <w:lang w:eastAsia="en-US"/>
        </w:rPr>
      </w:pPr>
      <w:r w:rsidRPr="00F054D2">
        <w:rPr>
          <w:i/>
          <w:iCs/>
          <w:lang w:eastAsia="en-US"/>
        </w:rPr>
        <w:t xml:space="preserve">Guillaume (MediaTek) agrees with Peter (Ericsson) i.e. go with original (with additional </w:t>
      </w:r>
      <w:proofErr w:type="spellStart"/>
      <w:r w:rsidRPr="00F054D2">
        <w:rPr>
          <w:i/>
          <w:iCs/>
          <w:lang w:eastAsia="en-US"/>
        </w:rPr>
        <w:t>cosigners</w:t>
      </w:r>
      <w:proofErr w:type="spellEnd"/>
      <w:r w:rsidRPr="00F054D2">
        <w:rPr>
          <w:i/>
          <w:iCs/>
          <w:lang w:eastAsia="en-US"/>
        </w:rPr>
        <w:t>)</w:t>
      </w:r>
    </w:p>
    <w:p w14:paraId="5288F703" w14:textId="77777777" w:rsidR="000D15F3" w:rsidRPr="00F054D2" w:rsidRDefault="000D15F3" w:rsidP="000D15F3">
      <w:pPr>
        <w:pStyle w:val="FP"/>
        <w:rPr>
          <w:i/>
          <w:iCs/>
          <w:lang w:eastAsia="en-US"/>
        </w:rPr>
      </w:pPr>
      <w:proofErr w:type="spellStart"/>
      <w:r w:rsidRPr="00F054D2">
        <w:rPr>
          <w:i/>
          <w:iCs/>
          <w:lang w:eastAsia="en-US"/>
        </w:rPr>
        <w:t>Hualin</w:t>
      </w:r>
      <w:proofErr w:type="spellEnd"/>
      <w:r w:rsidRPr="00F054D2">
        <w:rPr>
          <w:i/>
          <w:iCs/>
          <w:lang w:eastAsia="en-US"/>
        </w:rPr>
        <w:t>(Huawei) provide r04 based on original version. We can only accept r03 and r04 and object other versions.</w:t>
      </w:r>
    </w:p>
    <w:p w14:paraId="6B7903A8" w14:textId="77777777" w:rsidR="000D15F3" w:rsidRPr="00F054D2" w:rsidRDefault="000D15F3" w:rsidP="000D15F3">
      <w:pPr>
        <w:pStyle w:val="FP"/>
        <w:rPr>
          <w:i/>
          <w:iCs/>
          <w:lang w:eastAsia="en-US"/>
        </w:rPr>
      </w:pPr>
      <w:r w:rsidRPr="00F054D2">
        <w:rPr>
          <w:i/>
          <w:iCs/>
          <w:lang w:eastAsia="en-US"/>
        </w:rPr>
        <w:t xml:space="preserve">Saso (Intel) objects to r04 and replies to </w:t>
      </w:r>
      <w:proofErr w:type="spellStart"/>
      <w:r w:rsidRPr="00F054D2">
        <w:rPr>
          <w:i/>
          <w:iCs/>
          <w:lang w:eastAsia="en-US"/>
        </w:rPr>
        <w:t>Hualin</w:t>
      </w:r>
      <w:proofErr w:type="spellEnd"/>
      <w:r w:rsidRPr="00F054D2">
        <w:rPr>
          <w:i/>
          <w:iCs/>
          <w:lang w:eastAsia="en-US"/>
        </w:rPr>
        <w:t>(Huawei).</w:t>
      </w:r>
    </w:p>
    <w:p w14:paraId="1C8E2E82" w14:textId="77777777" w:rsidR="000D15F3" w:rsidRPr="00F054D2" w:rsidRDefault="000D15F3" w:rsidP="000D15F3">
      <w:pPr>
        <w:pStyle w:val="FP"/>
        <w:rPr>
          <w:i/>
          <w:iCs/>
          <w:lang w:eastAsia="en-US"/>
        </w:rPr>
      </w:pPr>
      <w:r w:rsidRPr="00F054D2">
        <w:rPr>
          <w:i/>
          <w:iCs/>
          <w:lang w:eastAsia="en-US"/>
        </w:rPr>
        <w:t>Dieter (Deutsche Telekom): CT1 should fix this and not SA2.</w:t>
      </w:r>
    </w:p>
    <w:p w14:paraId="159AE90D" w14:textId="77777777" w:rsidR="000D15F3" w:rsidRPr="00F054D2" w:rsidRDefault="000D15F3" w:rsidP="000D15F3">
      <w:pPr>
        <w:pStyle w:val="FP"/>
        <w:rPr>
          <w:i/>
          <w:iCs/>
          <w:lang w:eastAsia="en-US"/>
        </w:rPr>
      </w:pPr>
      <w:r w:rsidRPr="00F054D2">
        <w:rPr>
          <w:i/>
          <w:iCs/>
          <w:lang w:eastAsia="en-US"/>
        </w:rPr>
        <w:t>==== Revisions Deadline ====</w:t>
      </w:r>
    </w:p>
    <w:p w14:paraId="72EB578F" w14:textId="77777777" w:rsidR="000D15F3" w:rsidRPr="00F054D2" w:rsidRDefault="000D15F3" w:rsidP="000D15F3">
      <w:pPr>
        <w:pStyle w:val="FP"/>
        <w:rPr>
          <w:i/>
          <w:iCs/>
          <w:lang w:eastAsia="en-US"/>
        </w:rPr>
      </w:pPr>
      <w:r w:rsidRPr="00F054D2">
        <w:rPr>
          <w:i/>
          <w:iCs/>
          <w:lang w:eastAsia="en-US"/>
        </w:rPr>
        <w:t>Devaki (Nokia) supports original version, but objects to all the revisions (r01...r04), as stated earlier.</w:t>
      </w:r>
    </w:p>
    <w:p w14:paraId="498AFFDC" w14:textId="77777777" w:rsidR="000D15F3" w:rsidRPr="00F054D2" w:rsidRDefault="000D15F3" w:rsidP="000D15F3">
      <w:pPr>
        <w:pStyle w:val="FP"/>
        <w:rPr>
          <w:i/>
          <w:iCs/>
          <w:lang w:eastAsia="en-US"/>
        </w:rPr>
      </w:pPr>
      <w:r w:rsidRPr="00F054D2">
        <w:rPr>
          <w:i/>
          <w:iCs/>
          <w:lang w:eastAsia="en-US"/>
        </w:rPr>
        <w:t>Guillaume (MediaTek) objects to r04 and responds.</w:t>
      </w:r>
    </w:p>
    <w:p w14:paraId="74867EF3" w14:textId="77777777" w:rsidR="000D15F3" w:rsidRPr="00F054D2" w:rsidRDefault="000D15F3" w:rsidP="000D15F3">
      <w:pPr>
        <w:pStyle w:val="FP"/>
        <w:rPr>
          <w:i/>
          <w:iCs/>
          <w:lang w:eastAsia="en-US"/>
        </w:rPr>
      </w:pPr>
      <w:r w:rsidRPr="00F054D2">
        <w:rPr>
          <w:i/>
          <w:iCs/>
          <w:lang w:eastAsia="en-US"/>
        </w:rPr>
        <w:t>Peter Hedman (Ericsson) provides reply to Dieter (Deutsche Telekom)</w:t>
      </w:r>
    </w:p>
    <w:p w14:paraId="66C11CEC" w14:textId="77777777" w:rsidR="000D15F3" w:rsidRPr="00F054D2" w:rsidRDefault="000D15F3" w:rsidP="000D15F3">
      <w:pPr>
        <w:pStyle w:val="FP"/>
        <w:rPr>
          <w:i/>
          <w:iCs/>
          <w:lang w:eastAsia="en-US"/>
        </w:rPr>
      </w:pPr>
      <w:r w:rsidRPr="00F054D2">
        <w:rPr>
          <w:i/>
          <w:iCs/>
          <w:lang w:eastAsia="en-US"/>
        </w:rPr>
        <w:t>Sebastian (Qualcomm) prefers r00 and objects to the other versions</w:t>
      </w:r>
    </w:p>
    <w:p w14:paraId="197F7243" w14:textId="77777777" w:rsidR="000D15F3" w:rsidRPr="00F054D2" w:rsidRDefault="000D15F3" w:rsidP="000D15F3">
      <w:pPr>
        <w:pStyle w:val="FP"/>
        <w:rPr>
          <w:i/>
          <w:iCs/>
          <w:lang w:eastAsia="en-US"/>
        </w:rPr>
      </w:pPr>
      <w:proofErr w:type="spellStart"/>
      <w:r w:rsidRPr="00F054D2">
        <w:rPr>
          <w:i/>
          <w:iCs/>
          <w:lang w:eastAsia="en-US"/>
        </w:rPr>
        <w:t>Hualin</w:t>
      </w:r>
      <w:proofErr w:type="spellEnd"/>
      <w:r w:rsidRPr="00F054D2">
        <w:rPr>
          <w:i/>
          <w:iCs/>
          <w:lang w:eastAsia="en-US"/>
        </w:rPr>
        <w:t>(Huawei) reply to Saso (Intel).</w:t>
      </w:r>
    </w:p>
    <w:p w14:paraId="494F36BA" w14:textId="77777777" w:rsidR="000D15F3" w:rsidRPr="00F054D2" w:rsidRDefault="000D15F3" w:rsidP="000D15F3">
      <w:pPr>
        <w:pStyle w:val="FP"/>
        <w:rPr>
          <w:i/>
          <w:iCs/>
          <w:lang w:eastAsia="en-US"/>
        </w:rPr>
      </w:pPr>
      <w:r w:rsidRPr="00F054D2">
        <w:rPr>
          <w:i/>
          <w:iCs/>
          <w:lang w:eastAsia="en-US"/>
        </w:rPr>
        <w:t xml:space="preserve">Saso (Intel) asks </w:t>
      </w:r>
      <w:proofErr w:type="spellStart"/>
      <w:r w:rsidRPr="00F054D2">
        <w:rPr>
          <w:i/>
          <w:iCs/>
          <w:lang w:eastAsia="en-US"/>
        </w:rPr>
        <w:t>Hualin</w:t>
      </w:r>
      <w:proofErr w:type="spellEnd"/>
      <w:r w:rsidRPr="00F054D2">
        <w:rPr>
          <w:i/>
          <w:iCs/>
          <w:lang w:eastAsia="en-US"/>
        </w:rPr>
        <w:t>(Huawei) if they can now agree on r00, given the clarification.</w:t>
      </w:r>
    </w:p>
    <w:p w14:paraId="7EF354DC" w14:textId="77777777" w:rsidR="000D15F3" w:rsidRPr="00F054D2" w:rsidRDefault="000D15F3" w:rsidP="000D15F3">
      <w:pPr>
        <w:pStyle w:val="FP"/>
        <w:rPr>
          <w:i/>
          <w:iCs/>
          <w:lang w:eastAsia="en-US"/>
        </w:rPr>
      </w:pPr>
      <w:proofErr w:type="spellStart"/>
      <w:r w:rsidRPr="00F054D2">
        <w:rPr>
          <w:i/>
          <w:iCs/>
          <w:lang w:eastAsia="en-US"/>
        </w:rPr>
        <w:t>Hualin</w:t>
      </w:r>
      <w:proofErr w:type="spellEnd"/>
      <w:r w:rsidRPr="00F054D2">
        <w:rPr>
          <w:i/>
          <w:iCs/>
          <w:lang w:eastAsia="en-US"/>
        </w:rPr>
        <w:t>(Huawei) propose to postpone it or clarify it during CC.</w:t>
      </w:r>
    </w:p>
    <w:p w14:paraId="580B6D36" w14:textId="77777777" w:rsidR="000D15F3" w:rsidRPr="00F054D2" w:rsidRDefault="000D15F3" w:rsidP="000D15F3">
      <w:pPr>
        <w:pStyle w:val="FP"/>
        <w:rPr>
          <w:i/>
          <w:iCs/>
          <w:lang w:eastAsia="en-US"/>
        </w:rPr>
      </w:pPr>
      <w:r w:rsidRPr="00F054D2">
        <w:rPr>
          <w:i/>
          <w:iCs/>
          <w:lang w:eastAsia="en-US"/>
        </w:rPr>
        <w:t>Dieter (Deutsche Telekom): replies to Peter (Ericsson)</w:t>
      </w:r>
    </w:p>
    <w:p w14:paraId="4969A308" w14:textId="77777777" w:rsidR="000D15F3" w:rsidRPr="00F054D2" w:rsidRDefault="000D15F3" w:rsidP="000D15F3">
      <w:pPr>
        <w:pStyle w:val="FP"/>
        <w:rPr>
          <w:i/>
          <w:iCs/>
          <w:lang w:eastAsia="en-US"/>
        </w:rPr>
      </w:pPr>
      <w:r w:rsidRPr="00F054D2">
        <w:rPr>
          <w:i/>
          <w:iCs/>
          <w:lang w:eastAsia="en-US"/>
        </w:rPr>
        <w:t>Dieter (Deutsche Telekom): We disagree with r00 and the other revisions (up to now).</w:t>
      </w:r>
    </w:p>
    <w:p w14:paraId="74A051C1" w14:textId="77777777" w:rsidR="000D15F3" w:rsidRPr="00F054D2" w:rsidRDefault="000D15F3" w:rsidP="000D15F3">
      <w:pPr>
        <w:pStyle w:val="FP"/>
        <w:rPr>
          <w:i/>
          <w:iCs/>
          <w:lang w:eastAsia="en-US"/>
        </w:rPr>
      </w:pPr>
      <w:r w:rsidRPr="00F054D2">
        <w:rPr>
          <w:i/>
          <w:iCs/>
          <w:lang w:eastAsia="en-US"/>
        </w:rPr>
        <w:t>Peter Hedman (Ericsson) provides reply to Dieter.</w:t>
      </w:r>
    </w:p>
    <w:p w14:paraId="456D4FE0" w14:textId="77777777" w:rsidR="000D15F3" w:rsidRPr="00F054D2" w:rsidRDefault="000D15F3" w:rsidP="000D15F3">
      <w:pPr>
        <w:pStyle w:val="FP"/>
        <w:rPr>
          <w:i/>
          <w:iCs/>
          <w:lang w:eastAsia="en-US"/>
        </w:rPr>
      </w:pPr>
      <w:r w:rsidRPr="00F054D2">
        <w:rPr>
          <w:i/>
          <w:iCs/>
          <w:lang w:eastAsia="en-US"/>
        </w:rPr>
        <w:t>==== Final Comments Deadline ====</w:t>
      </w:r>
    </w:p>
    <w:p w14:paraId="0D9E1A79" w14:textId="77777777" w:rsidR="000D15F3" w:rsidRPr="00A3071B" w:rsidRDefault="000D15F3" w:rsidP="000D15F3">
      <w:pPr>
        <w:keepNext/>
        <w:keepLines/>
      </w:pPr>
      <w:r>
        <w:rPr>
          <w:b/>
        </w:rPr>
        <w:t>Discussion and conclusion:</w:t>
      </w:r>
    </w:p>
    <w:p w14:paraId="056A3C1F" w14:textId="51B65B95" w:rsidR="000D15F3" w:rsidRDefault="000D15F3" w:rsidP="000D15F3">
      <w:pPr>
        <w:keepLines/>
      </w:pPr>
      <w:r>
        <w:rPr>
          <w:lang w:eastAsia="en-US"/>
        </w:rPr>
        <w:t xml:space="preserve">Deutsche Telekom commented that a way forward was found, to note this and send the LS in </w:t>
      </w:r>
      <w:r w:rsidRPr="000D15F3">
        <w:rPr>
          <w:rFonts w:cs="Arial"/>
          <w:color w:val="0000FF"/>
          <w:szCs w:val="16"/>
          <w:lang w:eastAsia="en-US"/>
        </w:rPr>
        <w:t>TD S2</w:t>
      </w:r>
      <w:r w:rsidRPr="000D15F3">
        <w:rPr>
          <w:rFonts w:cs="Arial"/>
          <w:color w:val="0000FF"/>
          <w:szCs w:val="16"/>
          <w:lang w:eastAsia="en-US"/>
        </w:rPr>
        <w:noBreakHyphen/>
        <w:t>200</w:t>
      </w:r>
      <w:r>
        <w:rPr>
          <w:rFonts w:cs="Arial"/>
          <w:color w:val="0000FF"/>
          <w:szCs w:val="16"/>
          <w:lang w:eastAsia="en-US"/>
        </w:rPr>
        <w:t>8475</w:t>
      </w:r>
      <w:r>
        <w:t xml:space="preserve">. This was then </w:t>
      </w:r>
      <w:r w:rsidRPr="000D15F3">
        <w:rPr>
          <w:b/>
          <w:bCs/>
          <w:color w:val="0000FF"/>
        </w:rPr>
        <w:t>noted</w:t>
      </w:r>
      <w:r>
        <w:t>.</w:t>
      </w:r>
    </w:p>
    <w:p w14:paraId="5ABFE100" w14:textId="093EE51B" w:rsidR="000D15F3" w:rsidRDefault="000D15F3" w:rsidP="00EC06F9">
      <w:pPr>
        <w:keepLines/>
        <w:pBdr>
          <w:top w:val="single" w:sz="4" w:space="1" w:color="auto"/>
        </w:pBdr>
        <w:rPr>
          <w:lang w:eastAsia="en-US"/>
        </w:rPr>
      </w:pPr>
      <w:r w:rsidRPr="000D15F3">
        <w:rPr>
          <w:rFonts w:cs="Arial"/>
          <w:color w:val="0000FF"/>
          <w:szCs w:val="16"/>
          <w:lang w:eastAsia="en-US"/>
        </w:rPr>
        <w:t>TD S2</w:t>
      </w:r>
      <w:r w:rsidRPr="000D15F3">
        <w:rPr>
          <w:rFonts w:cs="Arial"/>
          <w:color w:val="0000FF"/>
          <w:szCs w:val="16"/>
          <w:lang w:eastAsia="en-US"/>
        </w:rPr>
        <w:noBreakHyphen/>
        <w:t>200</w:t>
      </w:r>
      <w:r>
        <w:rPr>
          <w:rFonts w:cs="Arial"/>
          <w:color w:val="0000FF"/>
          <w:szCs w:val="16"/>
          <w:lang w:eastAsia="en-US"/>
        </w:rPr>
        <w:t>8475</w:t>
      </w:r>
      <w:r>
        <w:t xml:space="preserve"> </w:t>
      </w:r>
      <w:r w:rsidR="00EC06F9">
        <w:t>[DRAFT] Reply LS on SNPN access mode when UE accesses SNPN services via a PLMN. (Source: Ericsson)</w:t>
      </w:r>
    </w:p>
    <w:p w14:paraId="19652DD8" w14:textId="77777777" w:rsidR="00EC06F9" w:rsidRPr="00F054D2" w:rsidRDefault="00EC06F9" w:rsidP="00EC06F9">
      <w:pPr>
        <w:pStyle w:val="FP"/>
        <w:keepNext/>
        <w:rPr>
          <w:b/>
          <w:bCs/>
          <w:i/>
          <w:iCs/>
          <w:lang w:eastAsia="en-US"/>
        </w:rPr>
      </w:pPr>
      <w:r w:rsidRPr="00F054D2">
        <w:rPr>
          <w:b/>
          <w:bCs/>
          <w:i/>
          <w:iCs/>
          <w:lang w:eastAsia="en-US"/>
        </w:rPr>
        <w:t>e-mail comments:</w:t>
      </w:r>
    </w:p>
    <w:p w14:paraId="52002794" w14:textId="77777777" w:rsidR="00EC06F9" w:rsidRDefault="00EC06F9" w:rsidP="00EC06F9">
      <w:pPr>
        <w:pStyle w:val="FP"/>
        <w:rPr>
          <w:i/>
          <w:iCs/>
          <w:lang w:eastAsia="en-US"/>
        </w:rPr>
      </w:pPr>
      <w:r>
        <w:rPr>
          <w:i/>
          <w:iCs/>
          <w:lang w:eastAsia="en-US"/>
        </w:rPr>
        <w:t>Dieter (Deutsche Telekom) proposes to use this draft LS to be updated (and others noted) - CT1 should fix their problem (LS needs to be revised).</w:t>
      </w:r>
    </w:p>
    <w:p w14:paraId="413BBCB5" w14:textId="77777777" w:rsidR="00EC06F9" w:rsidRDefault="00EC06F9" w:rsidP="00EC06F9">
      <w:pPr>
        <w:pStyle w:val="FP"/>
        <w:rPr>
          <w:i/>
          <w:iCs/>
          <w:lang w:eastAsia="en-US"/>
        </w:rPr>
      </w:pPr>
      <w:r>
        <w:rPr>
          <w:i/>
          <w:iCs/>
          <w:lang w:eastAsia="en-US"/>
        </w:rPr>
        <w:t>==== Revisions Deadline ====</w:t>
      </w:r>
    </w:p>
    <w:p w14:paraId="7AE4C5D2" w14:textId="77777777" w:rsidR="00EC06F9" w:rsidRDefault="00EC06F9" w:rsidP="00EC06F9">
      <w:pPr>
        <w:pStyle w:val="FP"/>
        <w:rPr>
          <w:i/>
          <w:iCs/>
          <w:lang w:eastAsia="en-US"/>
        </w:rPr>
      </w:pPr>
      <w:r>
        <w:rPr>
          <w:i/>
          <w:iCs/>
          <w:lang w:eastAsia="en-US"/>
        </w:rPr>
        <w:t>Devaki (Nokia) proposes to postpone the LS out, if the CR is not agreeable.</w:t>
      </w:r>
    </w:p>
    <w:p w14:paraId="130D6FF6" w14:textId="77777777" w:rsidR="00EC06F9" w:rsidRDefault="00EC06F9" w:rsidP="00EC06F9">
      <w:pPr>
        <w:pStyle w:val="FP"/>
        <w:rPr>
          <w:i/>
          <w:iCs/>
          <w:lang w:eastAsia="en-US"/>
        </w:rPr>
      </w:pPr>
      <w:r>
        <w:rPr>
          <w:i/>
          <w:iCs/>
          <w:lang w:eastAsia="en-US"/>
        </w:rPr>
        <w:t>Peter Hedman (Ericsson) provides a possible resolution of LS without any need for a CR.</w:t>
      </w:r>
    </w:p>
    <w:p w14:paraId="0C3282EF" w14:textId="77777777" w:rsidR="00EC06F9" w:rsidRDefault="00EC06F9" w:rsidP="00EC06F9">
      <w:pPr>
        <w:pStyle w:val="FP"/>
        <w:rPr>
          <w:i/>
          <w:iCs/>
          <w:lang w:eastAsia="en-US"/>
        </w:rPr>
      </w:pPr>
      <w:r>
        <w:rPr>
          <w:i/>
          <w:iCs/>
          <w:lang w:eastAsia="en-US"/>
        </w:rPr>
        <w:t xml:space="preserve">Peter Hedman (Ericsson) provides reply to </w:t>
      </w:r>
      <w:proofErr w:type="spellStart"/>
      <w:r>
        <w:rPr>
          <w:i/>
          <w:iCs/>
          <w:lang w:eastAsia="en-US"/>
        </w:rPr>
        <w:t>Hualin</w:t>
      </w:r>
      <w:proofErr w:type="spellEnd"/>
    </w:p>
    <w:p w14:paraId="0A6E2799" w14:textId="77777777" w:rsidR="00EC06F9" w:rsidRDefault="00EC06F9" w:rsidP="00EC06F9">
      <w:pPr>
        <w:pStyle w:val="FP"/>
        <w:rPr>
          <w:i/>
          <w:iCs/>
          <w:lang w:eastAsia="en-US"/>
        </w:rPr>
      </w:pPr>
      <w:r>
        <w:rPr>
          <w:i/>
          <w:iCs/>
          <w:lang w:eastAsia="en-US"/>
        </w:rPr>
        <w:t>Dieter (Deutsche Telekom) we do not agree to add such a note.</w:t>
      </w:r>
    </w:p>
    <w:p w14:paraId="599C69BF" w14:textId="3EF1C95C" w:rsidR="00EC06F9" w:rsidRPr="00F054D2" w:rsidRDefault="00EC06F9" w:rsidP="00EC06F9">
      <w:pPr>
        <w:pStyle w:val="FP"/>
        <w:rPr>
          <w:i/>
          <w:iCs/>
          <w:lang w:eastAsia="en-US"/>
        </w:rPr>
      </w:pPr>
      <w:r>
        <w:rPr>
          <w:i/>
          <w:iCs/>
          <w:lang w:eastAsia="en-US"/>
        </w:rPr>
        <w:t>==== Final Comments Deadline ====</w:t>
      </w:r>
    </w:p>
    <w:p w14:paraId="675ABBD0" w14:textId="77777777" w:rsidR="00EC06F9" w:rsidRPr="00A3071B" w:rsidRDefault="00EC06F9" w:rsidP="00EC06F9">
      <w:pPr>
        <w:keepNext/>
        <w:keepLines/>
      </w:pPr>
      <w:r>
        <w:rPr>
          <w:b/>
        </w:rPr>
        <w:t>Discussion and conclusion:</w:t>
      </w:r>
    </w:p>
    <w:p w14:paraId="10E394EB" w14:textId="7913A69D" w:rsidR="000D15F3" w:rsidRDefault="00E837DE" w:rsidP="00F054D2">
      <w:pPr>
        <w:keepLines/>
        <w:rPr>
          <w:lang w:eastAsia="en-US"/>
        </w:rPr>
      </w:pPr>
      <w:r>
        <w:rPr>
          <w:lang w:eastAsia="en-US"/>
        </w:rPr>
        <w:t xml:space="preserve">r01 was considered. this was </w:t>
      </w:r>
      <w:r w:rsidRPr="00E837DE">
        <w:rPr>
          <w:color w:val="FF0000"/>
          <w:lang w:eastAsia="en-US"/>
        </w:rPr>
        <w:t>agreed</w:t>
      </w:r>
      <w:r>
        <w:rPr>
          <w:lang w:eastAsia="en-US"/>
        </w:rPr>
        <w:t xml:space="preserve"> and r</w:t>
      </w:r>
      <w:r w:rsidR="00EC06F9">
        <w:rPr>
          <w:lang w:eastAsia="en-US"/>
        </w:rPr>
        <w:t xml:space="preserve">evised </w:t>
      </w:r>
      <w:r w:rsidR="000D15F3">
        <w:rPr>
          <w:lang w:eastAsia="en-US"/>
        </w:rPr>
        <w:t xml:space="preserve">to </w:t>
      </w:r>
      <w:r w:rsidR="000D15F3" w:rsidRPr="000D15F3">
        <w:rPr>
          <w:rFonts w:cs="Arial"/>
          <w:color w:val="0000FF"/>
          <w:szCs w:val="16"/>
          <w:lang w:eastAsia="en-US"/>
        </w:rPr>
        <w:t>TD S2</w:t>
      </w:r>
      <w:r w:rsidR="000D15F3" w:rsidRPr="000D15F3">
        <w:rPr>
          <w:rFonts w:cs="Arial"/>
          <w:color w:val="0000FF"/>
          <w:szCs w:val="16"/>
          <w:lang w:eastAsia="en-US"/>
        </w:rPr>
        <w:noBreakHyphen/>
        <w:t>200</w:t>
      </w:r>
      <w:r w:rsidR="000D15F3">
        <w:rPr>
          <w:rFonts w:cs="Arial"/>
          <w:color w:val="0000FF"/>
          <w:szCs w:val="16"/>
          <w:lang w:eastAsia="en-US"/>
        </w:rPr>
        <w:t>9206</w:t>
      </w:r>
      <w:r>
        <w:t>,</w:t>
      </w:r>
      <w:r w:rsidR="000D15F3">
        <w:t xml:space="preserve"> which wa</w:t>
      </w:r>
      <w:r w:rsidR="00EC06F9">
        <w:rPr>
          <w:lang w:eastAsia="en-US"/>
        </w:rPr>
        <w:t>s</w:t>
      </w:r>
      <w:r w:rsidR="000D15F3">
        <w:rPr>
          <w:lang w:eastAsia="en-US"/>
        </w:rPr>
        <w:t xml:space="preserve"> </w:t>
      </w:r>
      <w:r w:rsidR="000D15F3" w:rsidRPr="000D15F3">
        <w:rPr>
          <w:color w:val="FF0000"/>
          <w:lang w:eastAsia="en-US"/>
        </w:rPr>
        <w:t>approved</w:t>
      </w:r>
      <w:r w:rsidR="000D15F3">
        <w:rPr>
          <w:lang w:eastAsia="en-US"/>
        </w:rPr>
        <w:t>.</w:t>
      </w:r>
    </w:p>
    <w:p w14:paraId="3C9A62F1" w14:textId="77777777" w:rsidR="000D15F3" w:rsidRDefault="000D15F3" w:rsidP="000D15F3">
      <w:pPr>
        <w:keepNext/>
        <w:keepLines/>
        <w:pBdr>
          <w:top w:val="single" w:sz="4" w:space="1" w:color="auto"/>
        </w:pBdr>
        <w:rPr>
          <w:lang w:eastAsia="en-US"/>
        </w:rPr>
      </w:pPr>
      <w:r>
        <w:rPr>
          <w:color w:val="0000FF"/>
          <w:lang w:eastAsia="en-US"/>
        </w:rPr>
        <w:t>TD S2</w:t>
      </w:r>
      <w:r>
        <w:rPr>
          <w:color w:val="0000FF"/>
          <w:lang w:eastAsia="en-US"/>
        </w:rPr>
        <w:noBreakHyphen/>
        <w:t>2008547</w:t>
      </w:r>
      <w:r>
        <w:rPr>
          <w:lang w:eastAsia="en-US"/>
        </w:rPr>
        <w:t xml:space="preserve"> (LS OUT) [DRAFT] Reply LS on AUSF/UDM discovery based on SUCI information (Source: China Mobile)</w:t>
      </w:r>
    </w:p>
    <w:p w14:paraId="09D27E96" w14:textId="77777777" w:rsidR="000D15F3" w:rsidRPr="00F054D2" w:rsidRDefault="000D15F3" w:rsidP="000D15F3">
      <w:pPr>
        <w:pStyle w:val="FP"/>
        <w:keepNext/>
        <w:rPr>
          <w:b/>
          <w:bCs/>
          <w:i/>
          <w:iCs/>
          <w:lang w:eastAsia="en-US"/>
        </w:rPr>
      </w:pPr>
      <w:r w:rsidRPr="00F054D2">
        <w:rPr>
          <w:b/>
          <w:bCs/>
          <w:i/>
          <w:iCs/>
          <w:lang w:eastAsia="en-US"/>
        </w:rPr>
        <w:t>e-mail comments:</w:t>
      </w:r>
    </w:p>
    <w:p w14:paraId="6B4EFB75" w14:textId="77777777" w:rsidR="000D15F3" w:rsidRPr="00F054D2" w:rsidRDefault="000D15F3" w:rsidP="000D15F3">
      <w:pPr>
        <w:pStyle w:val="FP"/>
        <w:rPr>
          <w:i/>
          <w:iCs/>
          <w:lang w:eastAsia="en-US"/>
        </w:rPr>
      </w:pPr>
      <w:proofErr w:type="spellStart"/>
      <w:r w:rsidRPr="00F054D2">
        <w:rPr>
          <w:i/>
          <w:iCs/>
          <w:lang w:eastAsia="en-US"/>
        </w:rPr>
        <w:t>ChrisJ</w:t>
      </w:r>
      <w:proofErr w:type="spellEnd"/>
      <w:r w:rsidRPr="00F054D2">
        <w:rPr>
          <w:i/>
          <w:iCs/>
          <w:lang w:eastAsia="en-US"/>
        </w:rPr>
        <w:t xml:space="preserve"> (T-Mobile USA) provides comments</w:t>
      </w:r>
    </w:p>
    <w:p w14:paraId="5011B5D5" w14:textId="77777777" w:rsidR="000D15F3" w:rsidRPr="00F054D2" w:rsidRDefault="000D15F3" w:rsidP="000D15F3">
      <w:pPr>
        <w:pStyle w:val="FP"/>
        <w:rPr>
          <w:i/>
          <w:iCs/>
          <w:lang w:eastAsia="en-US"/>
        </w:rPr>
      </w:pPr>
      <w:r w:rsidRPr="00F054D2">
        <w:rPr>
          <w:i/>
          <w:iCs/>
          <w:lang w:eastAsia="en-US"/>
        </w:rPr>
        <w:t>Yi (China Mobile) provides r01 based on Chris' comment.</w:t>
      </w:r>
    </w:p>
    <w:p w14:paraId="52798FCF" w14:textId="77777777" w:rsidR="000D15F3" w:rsidRPr="00F054D2" w:rsidRDefault="000D15F3" w:rsidP="000D15F3">
      <w:pPr>
        <w:pStyle w:val="FP"/>
        <w:rPr>
          <w:i/>
          <w:iCs/>
          <w:lang w:eastAsia="en-US"/>
        </w:rPr>
      </w:pPr>
      <w:r w:rsidRPr="00F054D2">
        <w:rPr>
          <w:i/>
          <w:iCs/>
          <w:lang w:eastAsia="en-US"/>
        </w:rPr>
        <w:lastRenderedPageBreak/>
        <w:t>==== Revisions Deadline ====</w:t>
      </w:r>
    </w:p>
    <w:p w14:paraId="1C8ED377" w14:textId="77777777" w:rsidR="000D15F3" w:rsidRPr="00F054D2" w:rsidRDefault="000D15F3" w:rsidP="000D15F3">
      <w:pPr>
        <w:pStyle w:val="FP"/>
        <w:rPr>
          <w:i/>
          <w:iCs/>
          <w:lang w:eastAsia="en-US"/>
        </w:rPr>
      </w:pPr>
      <w:r w:rsidRPr="00F054D2">
        <w:rPr>
          <w:i/>
          <w:iCs/>
          <w:lang w:eastAsia="en-US"/>
        </w:rPr>
        <w:t>Devaki (Nokia) comments that the draft CR will only be endorsed AFAIK, not agreed thus the LS should be modified to reflect accurate status.</w:t>
      </w:r>
    </w:p>
    <w:p w14:paraId="2E5338D9" w14:textId="77777777" w:rsidR="000D15F3" w:rsidRPr="00F054D2" w:rsidRDefault="000D15F3" w:rsidP="000D15F3">
      <w:pPr>
        <w:pStyle w:val="FP"/>
        <w:rPr>
          <w:i/>
          <w:iCs/>
          <w:lang w:eastAsia="en-US"/>
        </w:rPr>
      </w:pPr>
      <w:r w:rsidRPr="00F054D2">
        <w:rPr>
          <w:i/>
          <w:iCs/>
          <w:lang w:eastAsia="en-US"/>
        </w:rPr>
        <w:t>Proposes to discuss during CC#2.</w:t>
      </w:r>
    </w:p>
    <w:p w14:paraId="49B8B4A6" w14:textId="77777777" w:rsidR="000D15F3" w:rsidRPr="00F054D2" w:rsidRDefault="000D15F3" w:rsidP="000D15F3">
      <w:pPr>
        <w:pStyle w:val="FP"/>
        <w:rPr>
          <w:i/>
          <w:iCs/>
          <w:lang w:eastAsia="en-US"/>
        </w:rPr>
      </w:pPr>
      <w:r w:rsidRPr="00F054D2">
        <w:rPr>
          <w:i/>
          <w:iCs/>
          <w:lang w:eastAsia="en-US"/>
        </w:rPr>
        <w:t>==== Final Comments Deadline ====</w:t>
      </w:r>
    </w:p>
    <w:p w14:paraId="4DF719A6" w14:textId="77777777" w:rsidR="000D15F3" w:rsidRPr="00A3071B" w:rsidRDefault="000D15F3" w:rsidP="000D15F3">
      <w:pPr>
        <w:keepNext/>
        <w:keepLines/>
      </w:pPr>
      <w:r>
        <w:rPr>
          <w:b/>
        </w:rPr>
        <w:t>Discussion and conclusion:</w:t>
      </w:r>
    </w:p>
    <w:p w14:paraId="1B9FCAE0" w14:textId="71B91BDD" w:rsidR="000D15F3" w:rsidRDefault="000D15F3" w:rsidP="000D15F3">
      <w:pPr>
        <w:keepLines/>
        <w:rPr>
          <w:lang w:eastAsia="en-US"/>
        </w:rPr>
      </w:pPr>
      <w:r>
        <w:rPr>
          <w:lang w:eastAsia="en-US"/>
        </w:rPr>
        <w:t xml:space="preserve">r01 was considered. This was agreed and revised to </w:t>
      </w:r>
      <w:r w:rsidRPr="000D15F3">
        <w:rPr>
          <w:rFonts w:cs="Arial"/>
          <w:color w:val="0000FF"/>
          <w:szCs w:val="16"/>
          <w:lang w:eastAsia="en-US"/>
        </w:rPr>
        <w:t>TD S2</w:t>
      </w:r>
      <w:r w:rsidRPr="000D15F3">
        <w:rPr>
          <w:rFonts w:cs="Arial"/>
          <w:color w:val="0000FF"/>
          <w:szCs w:val="16"/>
          <w:lang w:eastAsia="en-US"/>
        </w:rPr>
        <w:noBreakHyphen/>
        <w:t>200</w:t>
      </w:r>
      <w:r>
        <w:rPr>
          <w:rFonts w:cs="Arial"/>
          <w:color w:val="0000FF"/>
          <w:szCs w:val="16"/>
          <w:lang w:eastAsia="en-US"/>
        </w:rPr>
        <w:t>9207</w:t>
      </w:r>
      <w:r>
        <w:t xml:space="preserve">, which was </w:t>
      </w:r>
      <w:r>
        <w:rPr>
          <w:color w:val="FF0000"/>
        </w:rPr>
        <w:t>approved</w:t>
      </w:r>
      <w:r>
        <w:t>.</w:t>
      </w:r>
    </w:p>
    <w:p w14:paraId="6671DC19" w14:textId="77777777" w:rsidR="000D15F3" w:rsidRDefault="000D15F3" w:rsidP="000D15F3">
      <w:pPr>
        <w:keepNext/>
        <w:keepLines/>
        <w:pBdr>
          <w:top w:val="single" w:sz="4" w:space="1" w:color="auto"/>
        </w:pBdr>
        <w:rPr>
          <w:lang w:eastAsia="en-US"/>
        </w:rPr>
      </w:pPr>
      <w:r>
        <w:rPr>
          <w:color w:val="0000FF"/>
          <w:lang w:eastAsia="en-US"/>
        </w:rPr>
        <w:t>TD S2</w:t>
      </w:r>
      <w:r>
        <w:rPr>
          <w:color w:val="0000FF"/>
          <w:lang w:eastAsia="en-US"/>
        </w:rPr>
        <w:noBreakHyphen/>
        <w:t>2008428</w:t>
      </w:r>
      <w:r>
        <w:rPr>
          <w:lang w:eastAsia="en-US"/>
        </w:rPr>
        <w:t xml:space="preserve"> (CR) 23.502 CR2454: General cleanup of specification (Source: Ericsson)</w:t>
      </w:r>
    </w:p>
    <w:p w14:paraId="39159A6D" w14:textId="77777777" w:rsidR="000D15F3" w:rsidRPr="00F054D2" w:rsidRDefault="000D15F3" w:rsidP="000D15F3">
      <w:pPr>
        <w:pStyle w:val="FP"/>
        <w:keepNext/>
        <w:rPr>
          <w:b/>
          <w:bCs/>
          <w:i/>
          <w:iCs/>
          <w:lang w:eastAsia="en-US"/>
        </w:rPr>
      </w:pPr>
      <w:r w:rsidRPr="00F054D2">
        <w:rPr>
          <w:b/>
          <w:bCs/>
          <w:i/>
          <w:iCs/>
          <w:lang w:eastAsia="en-US"/>
        </w:rPr>
        <w:t>e-mail comments:</w:t>
      </w:r>
    </w:p>
    <w:p w14:paraId="0CD21E4B" w14:textId="77777777" w:rsidR="000D15F3" w:rsidRPr="00F054D2" w:rsidRDefault="000D15F3" w:rsidP="000D15F3">
      <w:pPr>
        <w:pStyle w:val="FP"/>
        <w:rPr>
          <w:i/>
          <w:iCs/>
          <w:lang w:eastAsia="en-US"/>
        </w:rPr>
      </w:pPr>
      <w:r w:rsidRPr="00F054D2">
        <w:rPr>
          <w:i/>
          <w:iCs/>
          <w:lang w:eastAsia="en-US"/>
        </w:rPr>
        <w:t>Laurent (Nokia): Provides r01</w:t>
      </w:r>
    </w:p>
    <w:p w14:paraId="73E0DCCA" w14:textId="77777777" w:rsidR="000D15F3" w:rsidRPr="00F054D2" w:rsidRDefault="000D15F3" w:rsidP="000D15F3">
      <w:pPr>
        <w:pStyle w:val="FP"/>
        <w:rPr>
          <w:i/>
          <w:iCs/>
          <w:lang w:eastAsia="en-US"/>
        </w:rPr>
      </w:pPr>
      <w:r w:rsidRPr="00F054D2">
        <w:rPr>
          <w:i/>
          <w:iCs/>
          <w:lang w:eastAsia="en-US"/>
        </w:rPr>
        <w:t>Mirko (Huawei) asks for small updates.</w:t>
      </w:r>
    </w:p>
    <w:p w14:paraId="14831E68" w14:textId="77777777" w:rsidR="000D15F3" w:rsidRPr="00F054D2" w:rsidRDefault="000D15F3" w:rsidP="000D15F3">
      <w:pPr>
        <w:pStyle w:val="FP"/>
        <w:rPr>
          <w:i/>
          <w:iCs/>
          <w:lang w:eastAsia="en-US"/>
        </w:rPr>
      </w:pPr>
      <w:r w:rsidRPr="00F054D2">
        <w:rPr>
          <w:i/>
          <w:iCs/>
          <w:lang w:eastAsia="en-US"/>
        </w:rPr>
        <w:t>==== Revisions Deadline ====</w:t>
      </w:r>
    </w:p>
    <w:p w14:paraId="05323A5A" w14:textId="77777777" w:rsidR="000D15F3" w:rsidRPr="00F054D2" w:rsidRDefault="000D15F3" w:rsidP="000D15F3">
      <w:pPr>
        <w:pStyle w:val="FP"/>
        <w:rPr>
          <w:i/>
          <w:iCs/>
          <w:lang w:eastAsia="en-US"/>
        </w:rPr>
      </w:pPr>
      <w:r w:rsidRPr="00F054D2">
        <w:rPr>
          <w:i/>
          <w:iCs/>
          <w:lang w:eastAsia="en-US"/>
        </w:rPr>
        <w:t>Peter Hedman (Ericsson) provides reply to Mirko and propose to agree CR at CC#2</w:t>
      </w:r>
    </w:p>
    <w:p w14:paraId="72F53581" w14:textId="77777777" w:rsidR="000D15F3" w:rsidRPr="00F054D2" w:rsidRDefault="000D15F3" w:rsidP="000D15F3">
      <w:pPr>
        <w:pStyle w:val="FP"/>
        <w:rPr>
          <w:i/>
          <w:iCs/>
          <w:lang w:eastAsia="en-US"/>
        </w:rPr>
      </w:pPr>
      <w:r w:rsidRPr="00F054D2">
        <w:rPr>
          <w:i/>
          <w:iCs/>
          <w:lang w:eastAsia="en-US"/>
        </w:rPr>
        <w:t>==== Final Comments Deadline ====</w:t>
      </w:r>
    </w:p>
    <w:p w14:paraId="44129983" w14:textId="77777777" w:rsidR="000D15F3" w:rsidRPr="00A3071B" w:rsidRDefault="000D15F3" w:rsidP="000D15F3">
      <w:pPr>
        <w:keepNext/>
        <w:keepLines/>
      </w:pPr>
      <w:r>
        <w:rPr>
          <w:b/>
        </w:rPr>
        <w:t>Discussion and conclusion:</w:t>
      </w:r>
    </w:p>
    <w:p w14:paraId="52596A01" w14:textId="177CC8AE" w:rsidR="000D15F3" w:rsidRDefault="000D15F3" w:rsidP="000D15F3">
      <w:pPr>
        <w:keepLines/>
        <w:rPr>
          <w:lang w:eastAsia="en-US"/>
        </w:rPr>
      </w:pPr>
      <w:r>
        <w:rPr>
          <w:lang w:eastAsia="en-US"/>
        </w:rPr>
        <w:t xml:space="preserve">r05 was considered. This was agreed with some editorial corrections and revised to </w:t>
      </w:r>
      <w:r w:rsidRPr="000D15F3">
        <w:rPr>
          <w:rFonts w:cs="Arial"/>
          <w:color w:val="0000FF"/>
          <w:szCs w:val="16"/>
          <w:lang w:eastAsia="en-US"/>
        </w:rPr>
        <w:t>TD S2</w:t>
      </w:r>
      <w:r w:rsidRPr="000D15F3">
        <w:rPr>
          <w:rFonts w:cs="Arial"/>
          <w:color w:val="0000FF"/>
          <w:szCs w:val="16"/>
          <w:lang w:eastAsia="en-US"/>
        </w:rPr>
        <w:noBreakHyphen/>
        <w:t>200</w:t>
      </w:r>
      <w:r>
        <w:rPr>
          <w:rFonts w:cs="Arial"/>
          <w:color w:val="0000FF"/>
          <w:szCs w:val="16"/>
          <w:lang w:eastAsia="en-US"/>
        </w:rPr>
        <w:t>9208</w:t>
      </w:r>
      <w:r>
        <w:t xml:space="preserve">, which was </w:t>
      </w:r>
      <w:r>
        <w:rPr>
          <w:color w:val="FF0000"/>
        </w:rPr>
        <w:t>approved</w:t>
      </w:r>
      <w:r>
        <w:t>. Other editorial corrections, such as 'Application ID' -&gt; 'Application Identifier' should also be made.</w:t>
      </w:r>
    </w:p>
    <w:p w14:paraId="12ED8D31" w14:textId="77777777" w:rsidR="000D15F3" w:rsidRDefault="000D15F3" w:rsidP="000D15F3">
      <w:pPr>
        <w:keepNext/>
        <w:keepLines/>
        <w:pBdr>
          <w:top w:val="single" w:sz="4" w:space="1" w:color="auto"/>
        </w:pBdr>
        <w:rPr>
          <w:lang w:eastAsia="en-US"/>
        </w:rPr>
      </w:pPr>
      <w:r>
        <w:rPr>
          <w:color w:val="0000FF"/>
          <w:lang w:eastAsia="en-US"/>
        </w:rPr>
        <w:t>TD S2</w:t>
      </w:r>
      <w:r>
        <w:rPr>
          <w:color w:val="0000FF"/>
          <w:lang w:eastAsia="en-US"/>
        </w:rPr>
        <w:noBreakHyphen/>
        <w:t>2008415</w:t>
      </w:r>
      <w:r>
        <w:rPr>
          <w:lang w:eastAsia="en-US"/>
        </w:rPr>
        <w:t xml:space="preserve"> (P-CR) KI#9 Sol#66 Solving </w:t>
      </w:r>
      <w:proofErr w:type="spellStart"/>
      <w:r>
        <w:rPr>
          <w:lang w:eastAsia="en-US"/>
        </w:rPr>
        <w:t>ENs.</w:t>
      </w:r>
      <w:proofErr w:type="spellEnd"/>
      <w:r>
        <w:rPr>
          <w:lang w:eastAsia="en-US"/>
        </w:rPr>
        <w:t xml:space="preserve"> (Source: Ericsson)</w:t>
      </w:r>
    </w:p>
    <w:p w14:paraId="3E4E5A28" w14:textId="77777777" w:rsidR="000D15F3" w:rsidRPr="00F054D2" w:rsidRDefault="000D15F3" w:rsidP="000D15F3">
      <w:pPr>
        <w:pStyle w:val="FP"/>
        <w:keepNext/>
        <w:rPr>
          <w:b/>
          <w:bCs/>
          <w:i/>
          <w:iCs/>
          <w:lang w:eastAsia="en-US"/>
        </w:rPr>
      </w:pPr>
      <w:r w:rsidRPr="00F054D2">
        <w:rPr>
          <w:b/>
          <w:bCs/>
          <w:i/>
          <w:iCs/>
          <w:lang w:eastAsia="en-US"/>
        </w:rPr>
        <w:t>e-mail comments:</w:t>
      </w:r>
    </w:p>
    <w:p w14:paraId="5EE583B3" w14:textId="77777777" w:rsidR="000D15F3" w:rsidRPr="00F054D2" w:rsidRDefault="000D15F3" w:rsidP="000D15F3">
      <w:pPr>
        <w:pStyle w:val="FP"/>
        <w:rPr>
          <w:i/>
          <w:iCs/>
          <w:lang w:eastAsia="en-US"/>
        </w:rPr>
      </w:pPr>
      <w:r w:rsidRPr="00F054D2">
        <w:rPr>
          <w:i/>
          <w:iCs/>
          <w:lang w:eastAsia="en-US"/>
        </w:rPr>
        <w:t>Xiaoyan (CATT) provides r01.</w:t>
      </w:r>
    </w:p>
    <w:p w14:paraId="25FA5BB2" w14:textId="77777777" w:rsidR="000D15F3" w:rsidRPr="00F054D2" w:rsidRDefault="000D15F3" w:rsidP="000D15F3">
      <w:pPr>
        <w:pStyle w:val="FP"/>
        <w:rPr>
          <w:i/>
          <w:iCs/>
          <w:lang w:eastAsia="en-US"/>
        </w:rPr>
      </w:pPr>
      <w:r w:rsidRPr="00F054D2">
        <w:rPr>
          <w:i/>
          <w:iCs/>
          <w:lang w:eastAsia="en-US"/>
        </w:rPr>
        <w:t>Yannick (Nokia): Nokia provides comment on initial version and r01.</w:t>
      </w:r>
    </w:p>
    <w:p w14:paraId="109C8433" w14:textId="77777777" w:rsidR="000D15F3" w:rsidRPr="00F054D2" w:rsidRDefault="000D15F3" w:rsidP="000D15F3">
      <w:pPr>
        <w:pStyle w:val="FP"/>
        <w:rPr>
          <w:i/>
          <w:iCs/>
          <w:lang w:eastAsia="en-US"/>
        </w:rPr>
      </w:pPr>
      <w:r w:rsidRPr="00F054D2">
        <w:rPr>
          <w:i/>
          <w:iCs/>
          <w:lang w:eastAsia="en-US"/>
        </w:rPr>
        <w:t>Belen (Ericsson) provides r02 to address Nokia comments and clarifies to CATT that benefits are rather for evaluation.</w:t>
      </w:r>
    </w:p>
    <w:p w14:paraId="5F884568" w14:textId="77777777" w:rsidR="000D15F3" w:rsidRPr="00F054D2" w:rsidRDefault="000D15F3" w:rsidP="000D15F3">
      <w:pPr>
        <w:pStyle w:val="FP"/>
        <w:rPr>
          <w:i/>
          <w:iCs/>
          <w:lang w:eastAsia="en-US"/>
        </w:rPr>
      </w:pPr>
      <w:r w:rsidRPr="00F054D2">
        <w:rPr>
          <w:i/>
          <w:iCs/>
          <w:lang w:eastAsia="en-US"/>
        </w:rPr>
        <w:t>Xiaoyan (CATT) clarifies and provides r03.</w:t>
      </w:r>
    </w:p>
    <w:p w14:paraId="09DB9F6B" w14:textId="77777777" w:rsidR="000D15F3" w:rsidRPr="00F054D2" w:rsidRDefault="000D15F3" w:rsidP="000D15F3">
      <w:pPr>
        <w:pStyle w:val="FP"/>
        <w:rPr>
          <w:i/>
          <w:iCs/>
          <w:lang w:eastAsia="en-US"/>
        </w:rPr>
      </w:pPr>
      <w:r w:rsidRPr="00F054D2">
        <w:rPr>
          <w:i/>
          <w:iCs/>
          <w:lang w:eastAsia="en-US"/>
        </w:rPr>
        <w:t xml:space="preserve">Belen (Ericsson) provides r04 and reminds CATT that this is a solution, and their comments are welcome for the evaluation if </w:t>
      </w:r>
      <w:proofErr w:type="spellStart"/>
      <w:r w:rsidRPr="00F054D2">
        <w:rPr>
          <w:i/>
          <w:iCs/>
          <w:lang w:eastAsia="en-US"/>
        </w:rPr>
        <w:t>appropiated</w:t>
      </w:r>
      <w:proofErr w:type="spellEnd"/>
      <w:r w:rsidRPr="00F054D2">
        <w:rPr>
          <w:i/>
          <w:iCs/>
          <w:lang w:eastAsia="en-US"/>
        </w:rPr>
        <w:t>.</w:t>
      </w:r>
    </w:p>
    <w:p w14:paraId="497F9048" w14:textId="77777777" w:rsidR="000D15F3" w:rsidRPr="00F054D2" w:rsidRDefault="000D15F3" w:rsidP="000D15F3">
      <w:pPr>
        <w:pStyle w:val="FP"/>
        <w:rPr>
          <w:i/>
          <w:iCs/>
          <w:lang w:eastAsia="en-US"/>
        </w:rPr>
      </w:pPr>
      <w:r w:rsidRPr="00F054D2">
        <w:rPr>
          <w:i/>
          <w:iCs/>
          <w:lang w:eastAsia="en-US"/>
        </w:rPr>
        <w:t>==== Revisions Deadline ====</w:t>
      </w:r>
    </w:p>
    <w:p w14:paraId="3DCEEDC7" w14:textId="77777777" w:rsidR="000D15F3" w:rsidRPr="00F054D2" w:rsidRDefault="000D15F3" w:rsidP="000D15F3">
      <w:pPr>
        <w:pStyle w:val="FP"/>
        <w:rPr>
          <w:i/>
          <w:iCs/>
          <w:lang w:eastAsia="en-US"/>
        </w:rPr>
      </w:pPr>
      <w:r w:rsidRPr="00F054D2">
        <w:rPr>
          <w:i/>
          <w:iCs/>
          <w:lang w:eastAsia="en-US"/>
        </w:rPr>
        <w:t>Xiaoyan (CATT) accepts r01, r03, objects to the original version and other revisions.</w:t>
      </w:r>
    </w:p>
    <w:p w14:paraId="4684BA0B" w14:textId="77777777" w:rsidR="000D15F3" w:rsidRPr="00F054D2" w:rsidRDefault="000D15F3" w:rsidP="000D15F3">
      <w:pPr>
        <w:pStyle w:val="FP"/>
        <w:rPr>
          <w:i/>
          <w:iCs/>
          <w:lang w:eastAsia="en-US"/>
        </w:rPr>
      </w:pPr>
      <w:r w:rsidRPr="00F054D2">
        <w:rPr>
          <w:i/>
          <w:iCs/>
          <w:lang w:eastAsia="en-US"/>
        </w:rPr>
        <w:t>Xiaobo (Huawei) propose to make progress for KI#9 and may need to put it on CC#2.</w:t>
      </w:r>
    </w:p>
    <w:p w14:paraId="6CE20E29" w14:textId="77777777" w:rsidR="000D15F3" w:rsidRPr="00F054D2" w:rsidRDefault="000D15F3" w:rsidP="000D15F3">
      <w:pPr>
        <w:pStyle w:val="FP"/>
        <w:rPr>
          <w:i/>
          <w:iCs/>
          <w:lang w:eastAsia="en-US"/>
        </w:rPr>
      </w:pPr>
      <w:r w:rsidRPr="00F054D2">
        <w:rPr>
          <w:i/>
          <w:iCs/>
          <w:lang w:eastAsia="en-US"/>
        </w:rPr>
        <w:t>Belen (Ericsson) cannot accept r01 or r03, but can accept r04.</w:t>
      </w:r>
    </w:p>
    <w:p w14:paraId="374636C0" w14:textId="77777777" w:rsidR="000D15F3" w:rsidRPr="00F054D2" w:rsidRDefault="000D15F3" w:rsidP="000D15F3">
      <w:pPr>
        <w:pStyle w:val="FP"/>
        <w:rPr>
          <w:i/>
          <w:iCs/>
          <w:lang w:eastAsia="en-US"/>
        </w:rPr>
      </w:pPr>
      <w:r w:rsidRPr="00F054D2">
        <w:rPr>
          <w:i/>
          <w:iCs/>
          <w:lang w:eastAsia="en-US"/>
        </w:rPr>
        <w:t>Belen (Ericsson) proposes to use r04 with a note that says: 'Details on how the AMF and SMF use the retrieved dispersion data for AM and SM procedure will be defined in normative phase.</w:t>
      </w:r>
    </w:p>
    <w:p w14:paraId="1BAF4755" w14:textId="77777777" w:rsidR="000D15F3" w:rsidRPr="00F054D2" w:rsidRDefault="000D15F3" w:rsidP="000D15F3">
      <w:pPr>
        <w:pStyle w:val="FP"/>
        <w:rPr>
          <w:i/>
          <w:iCs/>
          <w:lang w:eastAsia="en-US"/>
        </w:rPr>
      </w:pPr>
      <w:r w:rsidRPr="00F054D2">
        <w:rPr>
          <w:i/>
          <w:iCs/>
          <w:lang w:eastAsia="en-US"/>
        </w:rPr>
        <w:t>==== Final Comments Deadline ====</w:t>
      </w:r>
    </w:p>
    <w:p w14:paraId="2E504AB7" w14:textId="77777777" w:rsidR="000D15F3" w:rsidRPr="00F054D2" w:rsidRDefault="000D15F3" w:rsidP="000D15F3">
      <w:pPr>
        <w:pStyle w:val="FP"/>
        <w:rPr>
          <w:i/>
          <w:iCs/>
          <w:lang w:eastAsia="en-US"/>
        </w:rPr>
      </w:pPr>
      <w:r w:rsidRPr="00F054D2">
        <w:rPr>
          <w:i/>
          <w:iCs/>
          <w:lang w:eastAsia="en-US"/>
        </w:rPr>
        <w:t>Peretz (Spirent) comments on the proposal to make progress for KI#9.</w:t>
      </w:r>
    </w:p>
    <w:p w14:paraId="594F2938" w14:textId="77777777" w:rsidR="000D15F3" w:rsidRPr="00A3071B" w:rsidRDefault="000D15F3" w:rsidP="000D15F3">
      <w:pPr>
        <w:keepNext/>
        <w:keepLines/>
      </w:pPr>
      <w:r>
        <w:rPr>
          <w:b/>
        </w:rPr>
        <w:t>Discussion and conclusion:</w:t>
      </w:r>
    </w:p>
    <w:p w14:paraId="4CED21E9" w14:textId="29721167" w:rsidR="000D15F3" w:rsidRDefault="000D15F3" w:rsidP="000D15F3">
      <w:pPr>
        <w:keepLines/>
        <w:rPr>
          <w:lang w:eastAsia="en-US"/>
        </w:rPr>
      </w:pPr>
      <w:r>
        <w:rPr>
          <w:lang w:eastAsia="en-US"/>
        </w:rPr>
        <w:t xml:space="preserve">r04 was considered. CATT could not accept this unless the first editor's note is removed. Ericsson did not agree to remove the editor's note as the CATT comment are related to evaluation, rather than conclusions. This was then </w:t>
      </w:r>
      <w:r w:rsidRPr="000D15F3">
        <w:rPr>
          <w:b/>
          <w:bCs/>
          <w:color w:val="0000FF"/>
          <w:lang w:eastAsia="en-US"/>
        </w:rPr>
        <w:t>noted</w:t>
      </w:r>
      <w:r>
        <w:rPr>
          <w:lang w:eastAsia="en-US"/>
        </w:rPr>
        <w:t>.</w:t>
      </w:r>
    </w:p>
    <w:p w14:paraId="490B82AF" w14:textId="77777777" w:rsidR="000D15F3" w:rsidRDefault="000D15F3" w:rsidP="000D15F3">
      <w:pPr>
        <w:keepNext/>
        <w:keepLines/>
        <w:pBdr>
          <w:top w:val="single" w:sz="4" w:space="1" w:color="auto"/>
        </w:pBdr>
        <w:rPr>
          <w:lang w:eastAsia="en-US"/>
        </w:rPr>
      </w:pPr>
      <w:r>
        <w:rPr>
          <w:color w:val="0000FF"/>
          <w:lang w:eastAsia="en-US"/>
        </w:rPr>
        <w:t>TD S2</w:t>
      </w:r>
      <w:r>
        <w:rPr>
          <w:color w:val="0000FF"/>
          <w:lang w:eastAsia="en-US"/>
        </w:rPr>
        <w:noBreakHyphen/>
        <w:t>2008419</w:t>
      </w:r>
      <w:r>
        <w:rPr>
          <w:lang w:eastAsia="en-US"/>
        </w:rPr>
        <w:t xml:space="preserve"> (P-CR) KI#9 - Evaluation and Conclusions . (Source: Ericsson, Spirent)</w:t>
      </w:r>
    </w:p>
    <w:p w14:paraId="59A1544E" w14:textId="77777777" w:rsidR="000D15F3" w:rsidRPr="00F054D2" w:rsidRDefault="000D15F3" w:rsidP="000D15F3">
      <w:pPr>
        <w:pStyle w:val="FP"/>
        <w:keepNext/>
        <w:rPr>
          <w:b/>
          <w:bCs/>
          <w:i/>
          <w:iCs/>
          <w:lang w:eastAsia="en-US"/>
        </w:rPr>
      </w:pPr>
      <w:r w:rsidRPr="00F054D2">
        <w:rPr>
          <w:b/>
          <w:bCs/>
          <w:i/>
          <w:iCs/>
          <w:lang w:eastAsia="en-US"/>
        </w:rPr>
        <w:t>e-mail comments:</w:t>
      </w:r>
    </w:p>
    <w:p w14:paraId="1D2C2149" w14:textId="77777777" w:rsidR="000D15F3" w:rsidRPr="00F054D2" w:rsidRDefault="000D15F3" w:rsidP="000D15F3">
      <w:pPr>
        <w:pStyle w:val="FP"/>
        <w:rPr>
          <w:i/>
          <w:iCs/>
          <w:lang w:eastAsia="en-US"/>
        </w:rPr>
      </w:pPr>
      <w:r w:rsidRPr="00F054D2">
        <w:rPr>
          <w:i/>
          <w:iCs/>
          <w:lang w:eastAsia="en-US"/>
        </w:rPr>
        <w:t>Xiaoyan (CATT) provides r01.</w:t>
      </w:r>
    </w:p>
    <w:p w14:paraId="4105A50B" w14:textId="77777777" w:rsidR="000D15F3" w:rsidRPr="00F054D2" w:rsidRDefault="000D15F3" w:rsidP="000D15F3">
      <w:pPr>
        <w:pStyle w:val="FP"/>
        <w:rPr>
          <w:i/>
          <w:iCs/>
          <w:lang w:eastAsia="en-US"/>
        </w:rPr>
      </w:pPr>
      <w:r w:rsidRPr="00F054D2">
        <w:rPr>
          <w:i/>
          <w:iCs/>
          <w:lang w:eastAsia="en-US"/>
        </w:rPr>
        <w:t>Belen (Ericsson) asks for clarifications on r01.</w:t>
      </w:r>
    </w:p>
    <w:p w14:paraId="10996154" w14:textId="77777777" w:rsidR="000D15F3" w:rsidRPr="00F054D2" w:rsidRDefault="000D15F3" w:rsidP="000D15F3">
      <w:pPr>
        <w:pStyle w:val="FP"/>
        <w:rPr>
          <w:i/>
          <w:iCs/>
          <w:lang w:eastAsia="en-US"/>
        </w:rPr>
      </w:pPr>
      <w:r w:rsidRPr="00F054D2">
        <w:rPr>
          <w:i/>
          <w:iCs/>
          <w:lang w:eastAsia="en-US"/>
        </w:rPr>
        <w:t>Peretz (Spirent) replies to Xiaoyan:</w:t>
      </w:r>
    </w:p>
    <w:p w14:paraId="67378E2F" w14:textId="77777777" w:rsidR="000D15F3" w:rsidRPr="00F054D2" w:rsidRDefault="000D15F3" w:rsidP="000D15F3">
      <w:pPr>
        <w:pStyle w:val="FP"/>
        <w:rPr>
          <w:i/>
          <w:iCs/>
          <w:lang w:eastAsia="en-US"/>
        </w:rPr>
      </w:pPr>
      <w:r w:rsidRPr="00F054D2">
        <w:rPr>
          <w:i/>
          <w:iCs/>
          <w:lang w:eastAsia="en-US"/>
        </w:rPr>
        <w:t>Xiaoyan (CATT) replies to Peretz (Spirent).</w:t>
      </w:r>
    </w:p>
    <w:p w14:paraId="59568387" w14:textId="77777777" w:rsidR="000D15F3" w:rsidRPr="00F054D2" w:rsidRDefault="000D15F3" w:rsidP="000D15F3">
      <w:pPr>
        <w:pStyle w:val="FP"/>
        <w:rPr>
          <w:i/>
          <w:iCs/>
          <w:lang w:eastAsia="en-US"/>
        </w:rPr>
      </w:pPr>
      <w:r w:rsidRPr="00F054D2">
        <w:rPr>
          <w:i/>
          <w:iCs/>
          <w:lang w:eastAsia="en-US"/>
        </w:rPr>
        <w:t>Xiaoyan (CATT) replies to Belen (Ericsson).</w:t>
      </w:r>
    </w:p>
    <w:p w14:paraId="6700C5CE" w14:textId="77777777" w:rsidR="000D15F3" w:rsidRPr="00F054D2" w:rsidRDefault="000D15F3" w:rsidP="000D15F3">
      <w:pPr>
        <w:pStyle w:val="FP"/>
        <w:rPr>
          <w:i/>
          <w:iCs/>
          <w:lang w:eastAsia="en-US"/>
        </w:rPr>
      </w:pPr>
      <w:r w:rsidRPr="00F054D2">
        <w:rPr>
          <w:i/>
          <w:iCs/>
          <w:lang w:eastAsia="en-US"/>
        </w:rPr>
        <w:t>Xiaoyan (CATT) objects to r02 and the initial version.</w:t>
      </w:r>
    </w:p>
    <w:p w14:paraId="23B16207" w14:textId="77777777" w:rsidR="000D15F3" w:rsidRPr="00F054D2" w:rsidRDefault="000D15F3" w:rsidP="000D15F3">
      <w:pPr>
        <w:pStyle w:val="FP"/>
        <w:rPr>
          <w:i/>
          <w:iCs/>
          <w:lang w:eastAsia="en-US"/>
        </w:rPr>
      </w:pPr>
      <w:r w:rsidRPr="00F054D2">
        <w:rPr>
          <w:i/>
          <w:iCs/>
          <w:lang w:eastAsia="en-US"/>
        </w:rPr>
        <w:t>Peretz (Spirent) asking Xiaoyan for clarifications</w:t>
      </w:r>
    </w:p>
    <w:p w14:paraId="670A797D" w14:textId="77777777" w:rsidR="000D15F3" w:rsidRPr="00F054D2" w:rsidRDefault="000D15F3" w:rsidP="000D15F3">
      <w:pPr>
        <w:pStyle w:val="FP"/>
        <w:rPr>
          <w:i/>
          <w:iCs/>
          <w:lang w:eastAsia="en-US"/>
        </w:rPr>
      </w:pPr>
      <w:r w:rsidRPr="00F054D2">
        <w:rPr>
          <w:i/>
          <w:iCs/>
          <w:lang w:eastAsia="en-US"/>
        </w:rPr>
        <w:t>Xiaoyan (CATT) clarifies.</w:t>
      </w:r>
    </w:p>
    <w:p w14:paraId="17E38D2D" w14:textId="77777777" w:rsidR="000D15F3" w:rsidRPr="00F054D2" w:rsidRDefault="000D15F3" w:rsidP="000D15F3">
      <w:pPr>
        <w:pStyle w:val="FP"/>
        <w:rPr>
          <w:i/>
          <w:iCs/>
          <w:lang w:eastAsia="en-US"/>
        </w:rPr>
      </w:pPr>
      <w:r w:rsidRPr="00F054D2">
        <w:rPr>
          <w:i/>
          <w:iCs/>
          <w:lang w:eastAsia="en-US"/>
        </w:rPr>
        <w:t>Belen (Ericsson) provides r03.</w:t>
      </w:r>
    </w:p>
    <w:p w14:paraId="0FABA5E2" w14:textId="77777777" w:rsidR="000D15F3" w:rsidRPr="00F054D2" w:rsidRDefault="000D15F3" w:rsidP="000D15F3">
      <w:pPr>
        <w:pStyle w:val="FP"/>
        <w:rPr>
          <w:i/>
          <w:iCs/>
          <w:lang w:eastAsia="en-US"/>
        </w:rPr>
      </w:pPr>
      <w:r w:rsidRPr="00F054D2">
        <w:rPr>
          <w:i/>
          <w:iCs/>
          <w:lang w:eastAsia="en-US"/>
        </w:rPr>
        <w:t>Peretz (Spirent) asking CATT to re-consider their objection</w:t>
      </w:r>
    </w:p>
    <w:p w14:paraId="47077ADC" w14:textId="77777777" w:rsidR="000D15F3" w:rsidRPr="00F054D2" w:rsidRDefault="000D15F3" w:rsidP="000D15F3">
      <w:pPr>
        <w:pStyle w:val="FP"/>
        <w:rPr>
          <w:i/>
          <w:iCs/>
          <w:lang w:eastAsia="en-US"/>
        </w:rPr>
      </w:pPr>
      <w:r w:rsidRPr="00F054D2">
        <w:rPr>
          <w:i/>
          <w:iCs/>
          <w:lang w:eastAsia="en-US"/>
        </w:rPr>
        <w:t>==== Revisions Deadline ====</w:t>
      </w:r>
    </w:p>
    <w:p w14:paraId="050126C3" w14:textId="77777777" w:rsidR="000D15F3" w:rsidRPr="00F054D2" w:rsidRDefault="000D15F3" w:rsidP="000D15F3">
      <w:pPr>
        <w:pStyle w:val="FP"/>
        <w:rPr>
          <w:i/>
          <w:iCs/>
          <w:lang w:eastAsia="en-US"/>
        </w:rPr>
      </w:pPr>
      <w:r w:rsidRPr="00F054D2">
        <w:rPr>
          <w:i/>
          <w:iCs/>
          <w:lang w:eastAsia="en-US"/>
        </w:rPr>
        <w:t>Farooq (AT&amp;T) OK with r03 and can support it.</w:t>
      </w:r>
    </w:p>
    <w:p w14:paraId="1838BC57" w14:textId="77777777" w:rsidR="000D15F3" w:rsidRPr="00F054D2" w:rsidRDefault="000D15F3" w:rsidP="000D15F3">
      <w:pPr>
        <w:pStyle w:val="FP"/>
        <w:rPr>
          <w:i/>
          <w:iCs/>
          <w:lang w:eastAsia="en-US"/>
        </w:rPr>
      </w:pPr>
      <w:r w:rsidRPr="00F054D2">
        <w:rPr>
          <w:i/>
          <w:iCs/>
          <w:lang w:eastAsia="en-US"/>
        </w:rPr>
        <w:t>Xiaoyan (CATT) only accepts r01, objects to original version and all the other revisions.</w:t>
      </w:r>
    </w:p>
    <w:p w14:paraId="539E239B" w14:textId="77777777" w:rsidR="000D15F3" w:rsidRPr="00F054D2" w:rsidRDefault="000D15F3" w:rsidP="000D15F3">
      <w:pPr>
        <w:pStyle w:val="FP"/>
        <w:rPr>
          <w:i/>
          <w:iCs/>
          <w:lang w:eastAsia="en-US"/>
        </w:rPr>
      </w:pPr>
      <w:r w:rsidRPr="00F054D2">
        <w:rPr>
          <w:i/>
          <w:iCs/>
          <w:lang w:eastAsia="en-US"/>
        </w:rPr>
        <w:t>Xiaoyan (CATT) provides r04. Objects to r00/r02/r03.</w:t>
      </w:r>
    </w:p>
    <w:p w14:paraId="74C8CE84" w14:textId="77777777" w:rsidR="000D15F3" w:rsidRPr="00F054D2" w:rsidRDefault="000D15F3" w:rsidP="000D15F3">
      <w:pPr>
        <w:pStyle w:val="FP"/>
        <w:rPr>
          <w:i/>
          <w:iCs/>
          <w:lang w:eastAsia="en-US"/>
        </w:rPr>
      </w:pPr>
      <w:r w:rsidRPr="00F054D2">
        <w:rPr>
          <w:i/>
          <w:iCs/>
          <w:lang w:eastAsia="en-US"/>
        </w:rPr>
        <w:t xml:space="preserve">Belen (Ericsson) support Andy proposal to conclude in the study phase. </w:t>
      </w:r>
    </w:p>
    <w:p w14:paraId="56A79CA8" w14:textId="77777777" w:rsidR="000D15F3" w:rsidRPr="00F054D2" w:rsidRDefault="000D15F3" w:rsidP="000D15F3">
      <w:pPr>
        <w:pStyle w:val="FP"/>
        <w:rPr>
          <w:i/>
          <w:iCs/>
          <w:lang w:eastAsia="en-US"/>
        </w:rPr>
      </w:pPr>
      <w:r w:rsidRPr="00F054D2">
        <w:rPr>
          <w:i/>
          <w:iCs/>
          <w:lang w:eastAsia="en-US"/>
        </w:rPr>
        <w:t>We propose a new revision r05 to check if we can address CATT comments.</w:t>
      </w:r>
    </w:p>
    <w:p w14:paraId="7731B8DD" w14:textId="77777777" w:rsidR="000D15F3" w:rsidRPr="00F054D2" w:rsidRDefault="000D15F3" w:rsidP="000D15F3">
      <w:pPr>
        <w:pStyle w:val="FP"/>
        <w:rPr>
          <w:i/>
          <w:iCs/>
          <w:lang w:eastAsia="en-US"/>
        </w:rPr>
      </w:pPr>
      <w:r w:rsidRPr="00F054D2">
        <w:rPr>
          <w:i/>
          <w:iCs/>
          <w:lang w:eastAsia="en-US"/>
        </w:rPr>
        <w:t>Ericsson objects to r04 late revision and to r01 as well.</w:t>
      </w:r>
    </w:p>
    <w:p w14:paraId="498DDC56" w14:textId="77777777" w:rsidR="000D15F3" w:rsidRPr="00F054D2" w:rsidRDefault="000D15F3" w:rsidP="000D15F3">
      <w:pPr>
        <w:pStyle w:val="FP"/>
        <w:rPr>
          <w:i/>
          <w:iCs/>
          <w:lang w:eastAsia="en-US"/>
        </w:rPr>
      </w:pPr>
      <w:r w:rsidRPr="00F054D2">
        <w:rPr>
          <w:i/>
          <w:iCs/>
          <w:lang w:eastAsia="en-US"/>
        </w:rPr>
        <w:t>==== Final Comments Deadline ====</w:t>
      </w:r>
    </w:p>
    <w:p w14:paraId="624AB85D" w14:textId="77777777" w:rsidR="000D15F3" w:rsidRPr="00A3071B" w:rsidRDefault="000D15F3" w:rsidP="000D15F3">
      <w:pPr>
        <w:keepNext/>
        <w:keepLines/>
      </w:pPr>
      <w:r>
        <w:rPr>
          <w:b/>
        </w:rPr>
        <w:t>Discussion and conclusion:</w:t>
      </w:r>
    </w:p>
    <w:p w14:paraId="678FC1EB" w14:textId="43F662FE" w:rsidR="000D15F3" w:rsidRDefault="000D15F3" w:rsidP="000D15F3">
      <w:pPr>
        <w:keepLines/>
        <w:rPr>
          <w:lang w:eastAsia="en-US"/>
        </w:rPr>
      </w:pPr>
      <w:r>
        <w:rPr>
          <w:lang w:eastAsia="en-US"/>
        </w:rPr>
        <w:t xml:space="preserve">r05 was considered. CATT provided r11. Ericsson objected to r11, but could accept r10 without the note. r10 without the note was </w:t>
      </w:r>
      <w:r w:rsidRPr="000D15F3">
        <w:rPr>
          <w:color w:val="FF0000"/>
          <w:lang w:eastAsia="en-US"/>
        </w:rPr>
        <w:t>agreed</w:t>
      </w:r>
      <w:r>
        <w:rPr>
          <w:lang w:eastAsia="en-US"/>
        </w:rPr>
        <w:t xml:space="preserve">. This was revised to </w:t>
      </w:r>
      <w:r w:rsidRPr="000D15F3">
        <w:rPr>
          <w:rFonts w:cs="Arial"/>
          <w:color w:val="0000FF"/>
          <w:szCs w:val="16"/>
          <w:lang w:eastAsia="en-US"/>
        </w:rPr>
        <w:t>TD S2</w:t>
      </w:r>
      <w:r w:rsidRPr="000D15F3">
        <w:rPr>
          <w:rFonts w:cs="Arial"/>
          <w:color w:val="0000FF"/>
          <w:szCs w:val="16"/>
          <w:lang w:eastAsia="en-US"/>
        </w:rPr>
        <w:noBreakHyphen/>
        <w:t>200</w:t>
      </w:r>
      <w:r>
        <w:rPr>
          <w:rFonts w:cs="Arial"/>
          <w:color w:val="0000FF"/>
          <w:szCs w:val="16"/>
          <w:lang w:eastAsia="en-US"/>
        </w:rPr>
        <w:t>9209</w:t>
      </w:r>
      <w:r>
        <w:t xml:space="preserve">, which was </w:t>
      </w:r>
      <w:r>
        <w:rPr>
          <w:color w:val="FF0000"/>
        </w:rPr>
        <w:t>approved</w:t>
      </w:r>
      <w:r>
        <w:t>.</w:t>
      </w:r>
    </w:p>
    <w:p w14:paraId="45930BFC" w14:textId="77777777" w:rsidR="000D15F3" w:rsidRDefault="000D15F3" w:rsidP="000D15F3">
      <w:pPr>
        <w:keepNext/>
        <w:keepLines/>
        <w:pBdr>
          <w:top w:val="single" w:sz="4" w:space="1" w:color="auto"/>
        </w:pBdr>
        <w:rPr>
          <w:lang w:eastAsia="en-US"/>
        </w:rPr>
      </w:pPr>
      <w:r>
        <w:rPr>
          <w:color w:val="0000FF"/>
          <w:lang w:eastAsia="en-US"/>
        </w:rPr>
        <w:lastRenderedPageBreak/>
        <w:t>TD S2</w:t>
      </w:r>
      <w:r>
        <w:rPr>
          <w:color w:val="0000FF"/>
          <w:lang w:eastAsia="en-US"/>
        </w:rPr>
        <w:noBreakHyphen/>
        <w:t>2008904</w:t>
      </w:r>
      <w:r>
        <w:rPr>
          <w:lang w:eastAsia="en-US"/>
        </w:rPr>
        <w:t xml:space="preserve"> (P-CR) KI#11, Conclusions updates for Data Collection Coordination. (Source: Nokia, Nokia Shanghai Bell)</w:t>
      </w:r>
    </w:p>
    <w:p w14:paraId="353F94D2" w14:textId="77777777" w:rsidR="000D15F3" w:rsidRPr="00F054D2" w:rsidRDefault="000D15F3" w:rsidP="000D15F3">
      <w:pPr>
        <w:pStyle w:val="FP"/>
        <w:keepNext/>
        <w:rPr>
          <w:b/>
          <w:bCs/>
          <w:i/>
          <w:iCs/>
          <w:lang w:eastAsia="en-US"/>
        </w:rPr>
      </w:pPr>
      <w:r w:rsidRPr="00F054D2">
        <w:rPr>
          <w:b/>
          <w:bCs/>
          <w:i/>
          <w:iCs/>
          <w:lang w:eastAsia="en-US"/>
        </w:rPr>
        <w:t>e-mail comments:</w:t>
      </w:r>
    </w:p>
    <w:p w14:paraId="633D00B2" w14:textId="77777777" w:rsidR="000D15F3" w:rsidRPr="00F054D2" w:rsidRDefault="000D15F3" w:rsidP="000D15F3">
      <w:pPr>
        <w:pStyle w:val="FP"/>
        <w:rPr>
          <w:i/>
          <w:iCs/>
          <w:lang w:eastAsia="en-US"/>
        </w:rPr>
      </w:pPr>
      <w:r w:rsidRPr="00F054D2">
        <w:rPr>
          <w:i/>
          <w:iCs/>
          <w:lang w:eastAsia="en-US"/>
        </w:rPr>
        <w:t>Mehrdad (Samsung) comments on original version.</w:t>
      </w:r>
    </w:p>
    <w:p w14:paraId="3650A6A6" w14:textId="77777777" w:rsidR="000D15F3" w:rsidRPr="00F054D2" w:rsidRDefault="000D15F3" w:rsidP="000D15F3">
      <w:pPr>
        <w:pStyle w:val="FP"/>
        <w:rPr>
          <w:i/>
          <w:iCs/>
          <w:lang w:eastAsia="en-US"/>
        </w:rPr>
      </w:pPr>
      <w:r w:rsidRPr="00F054D2">
        <w:rPr>
          <w:i/>
          <w:iCs/>
          <w:lang w:eastAsia="en-US"/>
        </w:rPr>
        <w:t>Yannick (Nokia): Nokia provides r01.</w:t>
      </w:r>
    </w:p>
    <w:p w14:paraId="4F15FD0E" w14:textId="77777777" w:rsidR="000D15F3" w:rsidRPr="00F054D2" w:rsidRDefault="000D15F3" w:rsidP="000D15F3">
      <w:pPr>
        <w:pStyle w:val="FP"/>
        <w:rPr>
          <w:i/>
          <w:iCs/>
          <w:lang w:eastAsia="en-US"/>
        </w:rPr>
      </w:pPr>
      <w:r w:rsidRPr="00F054D2">
        <w:rPr>
          <w:i/>
          <w:iCs/>
          <w:lang w:eastAsia="en-US"/>
        </w:rPr>
        <w:t>Mehrdad (Samsung) replies to Nokia.</w:t>
      </w:r>
    </w:p>
    <w:p w14:paraId="1999D842" w14:textId="77777777" w:rsidR="000D15F3" w:rsidRPr="00F054D2" w:rsidRDefault="000D15F3" w:rsidP="000D15F3">
      <w:pPr>
        <w:pStyle w:val="FP"/>
        <w:rPr>
          <w:i/>
          <w:iCs/>
          <w:lang w:eastAsia="en-US"/>
        </w:rPr>
      </w:pPr>
      <w:r w:rsidRPr="00F054D2">
        <w:rPr>
          <w:i/>
          <w:iCs/>
          <w:lang w:eastAsia="en-US"/>
        </w:rPr>
        <w:t>Song (China Telecom) asks for clarification for r01</w:t>
      </w:r>
    </w:p>
    <w:p w14:paraId="3E0A0B1B" w14:textId="77777777" w:rsidR="000D15F3" w:rsidRPr="00F054D2" w:rsidRDefault="000D15F3" w:rsidP="000D15F3">
      <w:pPr>
        <w:pStyle w:val="FP"/>
        <w:rPr>
          <w:i/>
          <w:iCs/>
          <w:lang w:eastAsia="en-US"/>
        </w:rPr>
      </w:pPr>
      <w:r w:rsidRPr="00F054D2">
        <w:rPr>
          <w:i/>
          <w:iCs/>
          <w:lang w:eastAsia="en-US"/>
        </w:rPr>
        <w:t>Malla (NTT DOCOMO) asks for clarification</w:t>
      </w:r>
    </w:p>
    <w:p w14:paraId="2258EE51" w14:textId="77777777" w:rsidR="000D15F3" w:rsidRPr="00F054D2" w:rsidRDefault="000D15F3" w:rsidP="000D15F3">
      <w:pPr>
        <w:pStyle w:val="FP"/>
        <w:rPr>
          <w:i/>
          <w:iCs/>
          <w:lang w:eastAsia="en-US"/>
        </w:rPr>
      </w:pPr>
      <w:r w:rsidRPr="00F054D2">
        <w:rPr>
          <w:i/>
          <w:iCs/>
          <w:lang w:eastAsia="en-US"/>
        </w:rPr>
        <w:t>Dimitris (Lenovo) supports r01</w:t>
      </w:r>
    </w:p>
    <w:p w14:paraId="48BB554B" w14:textId="77777777" w:rsidR="000D15F3" w:rsidRPr="00F054D2" w:rsidRDefault="000D15F3" w:rsidP="000D15F3">
      <w:pPr>
        <w:pStyle w:val="FP"/>
        <w:rPr>
          <w:i/>
          <w:iCs/>
          <w:lang w:eastAsia="en-US"/>
        </w:rPr>
      </w:pPr>
      <w:r w:rsidRPr="00F054D2">
        <w:rPr>
          <w:i/>
          <w:iCs/>
          <w:lang w:eastAsia="en-US"/>
        </w:rPr>
        <w:t>Yannick (Nokia): Nokia provides r02.</w:t>
      </w:r>
    </w:p>
    <w:p w14:paraId="55C3FD1B" w14:textId="77777777" w:rsidR="000D15F3" w:rsidRPr="00F054D2" w:rsidRDefault="000D15F3" w:rsidP="000D15F3">
      <w:pPr>
        <w:pStyle w:val="FP"/>
        <w:rPr>
          <w:i/>
          <w:iCs/>
          <w:lang w:eastAsia="en-US"/>
        </w:rPr>
      </w:pPr>
      <w:r w:rsidRPr="00F054D2">
        <w:rPr>
          <w:i/>
          <w:iCs/>
          <w:lang w:eastAsia="en-US"/>
        </w:rPr>
        <w:t>Xiaobo (Huawei) provides r03 and ask for clarification.</w:t>
      </w:r>
    </w:p>
    <w:p w14:paraId="5AD1CCFF" w14:textId="77777777" w:rsidR="000D15F3" w:rsidRPr="00F054D2" w:rsidRDefault="000D15F3" w:rsidP="000D15F3">
      <w:pPr>
        <w:pStyle w:val="FP"/>
        <w:rPr>
          <w:i/>
          <w:iCs/>
          <w:lang w:eastAsia="en-US"/>
        </w:rPr>
      </w:pPr>
      <w:r w:rsidRPr="00F054D2">
        <w:rPr>
          <w:i/>
          <w:iCs/>
          <w:lang w:eastAsia="en-US"/>
        </w:rPr>
        <w:t xml:space="preserve">Yannick (Nokia): Nokia provides r04, incorporating aspects related to </w:t>
      </w:r>
      <w:proofErr w:type="spellStart"/>
      <w:r w:rsidRPr="00F054D2">
        <w:rPr>
          <w:i/>
          <w:iCs/>
          <w:lang w:eastAsia="en-US"/>
        </w:rPr>
        <w:t>signaling</w:t>
      </w:r>
      <w:proofErr w:type="spellEnd"/>
      <w:r w:rsidRPr="00F054D2">
        <w:rPr>
          <w:i/>
          <w:iCs/>
          <w:lang w:eastAsia="en-US"/>
        </w:rPr>
        <w:t xml:space="preserve"> reduction via architectural changes from TD S2</w:t>
      </w:r>
      <w:r w:rsidRPr="00F054D2">
        <w:rPr>
          <w:i/>
          <w:iCs/>
          <w:lang w:eastAsia="en-US"/>
        </w:rPr>
        <w:noBreakHyphen/>
        <w:t>2009020r06.</w:t>
      </w:r>
    </w:p>
    <w:p w14:paraId="3DB24AD2" w14:textId="77777777" w:rsidR="000D15F3" w:rsidRPr="00F054D2" w:rsidRDefault="000D15F3" w:rsidP="000D15F3">
      <w:pPr>
        <w:pStyle w:val="FP"/>
        <w:rPr>
          <w:i/>
          <w:iCs/>
          <w:lang w:eastAsia="en-US"/>
        </w:rPr>
      </w:pPr>
      <w:r w:rsidRPr="00F054D2">
        <w:rPr>
          <w:i/>
          <w:iCs/>
          <w:lang w:eastAsia="en-US"/>
        </w:rPr>
        <w:t>Ulf (Ericsson) provides r05</w:t>
      </w:r>
    </w:p>
    <w:p w14:paraId="7BED419D" w14:textId="77777777" w:rsidR="000D15F3" w:rsidRPr="00F054D2" w:rsidRDefault="000D15F3" w:rsidP="000D15F3">
      <w:pPr>
        <w:pStyle w:val="FP"/>
        <w:rPr>
          <w:i/>
          <w:iCs/>
          <w:lang w:eastAsia="en-US"/>
        </w:rPr>
      </w:pPr>
      <w:proofErr w:type="spellStart"/>
      <w:r w:rsidRPr="00F054D2">
        <w:rPr>
          <w:i/>
          <w:iCs/>
          <w:lang w:eastAsia="en-US"/>
        </w:rPr>
        <w:t>Aihua</w:t>
      </w:r>
      <w:proofErr w:type="spellEnd"/>
      <w:r w:rsidRPr="00F054D2">
        <w:rPr>
          <w:i/>
          <w:iCs/>
          <w:lang w:eastAsia="en-US"/>
        </w:rPr>
        <w:t xml:space="preserve"> (China Mobile) provides r06.</w:t>
      </w:r>
    </w:p>
    <w:p w14:paraId="57FB1061" w14:textId="77777777" w:rsidR="000D15F3" w:rsidRPr="00F054D2" w:rsidRDefault="000D15F3" w:rsidP="000D15F3">
      <w:pPr>
        <w:pStyle w:val="FP"/>
        <w:rPr>
          <w:i/>
          <w:iCs/>
          <w:lang w:eastAsia="en-US"/>
        </w:rPr>
      </w:pPr>
      <w:r w:rsidRPr="00F054D2">
        <w:rPr>
          <w:i/>
          <w:iCs/>
          <w:lang w:eastAsia="en-US"/>
        </w:rPr>
        <w:t>Xiaobo (Huawei) is ok with r04 and accept the clarification from Yannick.</w:t>
      </w:r>
    </w:p>
    <w:p w14:paraId="55B04C41" w14:textId="77777777" w:rsidR="000D15F3" w:rsidRPr="00F054D2" w:rsidRDefault="000D15F3" w:rsidP="000D15F3">
      <w:pPr>
        <w:pStyle w:val="FP"/>
        <w:rPr>
          <w:i/>
          <w:iCs/>
          <w:lang w:eastAsia="en-US"/>
        </w:rPr>
      </w:pPr>
      <w:r w:rsidRPr="00F054D2">
        <w:rPr>
          <w:i/>
          <w:iCs/>
          <w:lang w:eastAsia="en-US"/>
        </w:rPr>
        <w:t>Antoine (Orange) changes are not marked correctly!</w:t>
      </w:r>
    </w:p>
    <w:p w14:paraId="676A2C7B" w14:textId="77777777" w:rsidR="000D15F3" w:rsidRPr="00F054D2" w:rsidRDefault="000D15F3" w:rsidP="000D15F3">
      <w:pPr>
        <w:pStyle w:val="FP"/>
        <w:rPr>
          <w:i/>
          <w:iCs/>
          <w:lang w:eastAsia="en-US"/>
        </w:rPr>
      </w:pPr>
      <w:r w:rsidRPr="00F054D2">
        <w:rPr>
          <w:i/>
          <w:iCs/>
          <w:lang w:eastAsia="en-US"/>
        </w:rPr>
        <w:t>Yannick (Nokia): Nokia clarifies that the problem raised by Orange is not a problem. R06 is based on reference version and have change marks for new/modified text.</w:t>
      </w:r>
    </w:p>
    <w:p w14:paraId="6F3966D6" w14:textId="77777777" w:rsidR="000D15F3" w:rsidRPr="00F054D2" w:rsidRDefault="000D15F3" w:rsidP="000D15F3">
      <w:pPr>
        <w:pStyle w:val="FP"/>
        <w:rPr>
          <w:i/>
          <w:iCs/>
          <w:lang w:eastAsia="en-US"/>
        </w:rPr>
      </w:pPr>
      <w:r w:rsidRPr="00F054D2">
        <w:rPr>
          <w:i/>
          <w:iCs/>
          <w:lang w:eastAsia="en-US"/>
        </w:rPr>
        <w:t>Yannick (Nokia): Nokia provides r07.</w:t>
      </w:r>
    </w:p>
    <w:p w14:paraId="082B1F20" w14:textId="77777777" w:rsidR="000D15F3" w:rsidRPr="00F054D2" w:rsidRDefault="000D15F3" w:rsidP="000D15F3">
      <w:pPr>
        <w:pStyle w:val="FP"/>
        <w:rPr>
          <w:i/>
          <w:iCs/>
          <w:lang w:eastAsia="en-US"/>
        </w:rPr>
      </w:pPr>
      <w:r w:rsidRPr="00F054D2">
        <w:rPr>
          <w:i/>
          <w:iCs/>
          <w:lang w:eastAsia="en-US"/>
        </w:rPr>
        <w:t>==== Revisions Deadline ====</w:t>
      </w:r>
    </w:p>
    <w:p w14:paraId="7955BA01" w14:textId="77777777" w:rsidR="000D15F3" w:rsidRPr="00F054D2" w:rsidRDefault="000D15F3" w:rsidP="000D15F3">
      <w:pPr>
        <w:pStyle w:val="FP"/>
        <w:rPr>
          <w:i/>
          <w:iCs/>
          <w:lang w:eastAsia="en-US"/>
        </w:rPr>
      </w:pPr>
      <w:proofErr w:type="spellStart"/>
      <w:r w:rsidRPr="00F054D2">
        <w:rPr>
          <w:i/>
          <w:iCs/>
          <w:lang w:eastAsia="en-US"/>
        </w:rPr>
        <w:t>Aihua</w:t>
      </w:r>
      <w:proofErr w:type="spellEnd"/>
      <w:r w:rsidRPr="00F054D2">
        <w:rPr>
          <w:i/>
          <w:iCs/>
          <w:lang w:eastAsia="en-US"/>
        </w:rPr>
        <w:t xml:space="preserve"> (China Mobile) doesn't agree to the last addition, so objects to r07 and supports r06.</w:t>
      </w:r>
    </w:p>
    <w:p w14:paraId="68CDBF15" w14:textId="77777777" w:rsidR="000D15F3" w:rsidRPr="00F054D2" w:rsidRDefault="000D15F3" w:rsidP="000D15F3">
      <w:pPr>
        <w:pStyle w:val="FP"/>
        <w:rPr>
          <w:i/>
          <w:iCs/>
          <w:lang w:eastAsia="en-US"/>
        </w:rPr>
      </w:pPr>
      <w:r w:rsidRPr="00F054D2">
        <w:rPr>
          <w:i/>
          <w:iCs/>
          <w:lang w:eastAsia="en-US"/>
        </w:rPr>
        <w:t>Malla (NTT DOCOMO) fine with r07.</w:t>
      </w:r>
    </w:p>
    <w:p w14:paraId="3828793F" w14:textId="77777777" w:rsidR="000D15F3" w:rsidRPr="00F054D2" w:rsidRDefault="000D15F3" w:rsidP="000D15F3">
      <w:pPr>
        <w:pStyle w:val="FP"/>
        <w:rPr>
          <w:i/>
          <w:iCs/>
          <w:lang w:eastAsia="en-US"/>
        </w:rPr>
      </w:pPr>
      <w:r w:rsidRPr="00F054D2">
        <w:rPr>
          <w:i/>
          <w:iCs/>
          <w:lang w:eastAsia="en-US"/>
        </w:rPr>
        <w:t>Yannick (Nokia): Nokia objects to r06 and ask further clarification on objection from CMCC to r07.</w:t>
      </w:r>
    </w:p>
    <w:p w14:paraId="03C03FF4" w14:textId="77777777" w:rsidR="000D15F3" w:rsidRPr="00F054D2" w:rsidRDefault="000D15F3" w:rsidP="000D15F3">
      <w:pPr>
        <w:pStyle w:val="FP"/>
        <w:rPr>
          <w:i/>
          <w:iCs/>
          <w:lang w:eastAsia="en-US"/>
        </w:rPr>
      </w:pPr>
      <w:r w:rsidRPr="00F054D2">
        <w:rPr>
          <w:i/>
          <w:iCs/>
          <w:lang w:eastAsia="en-US"/>
        </w:rPr>
        <w:t>Xiaobo (Huawei) provide r08 (after revision deadline) as a compromise.</w:t>
      </w:r>
    </w:p>
    <w:p w14:paraId="016233DC" w14:textId="77777777" w:rsidR="000D15F3" w:rsidRPr="00F054D2" w:rsidRDefault="000D15F3" w:rsidP="000D15F3">
      <w:pPr>
        <w:pStyle w:val="FP"/>
        <w:rPr>
          <w:i/>
          <w:iCs/>
          <w:lang w:eastAsia="en-US"/>
        </w:rPr>
      </w:pPr>
      <w:proofErr w:type="spellStart"/>
      <w:r w:rsidRPr="00F054D2">
        <w:rPr>
          <w:i/>
          <w:iCs/>
          <w:lang w:eastAsia="en-US"/>
        </w:rPr>
        <w:t>Aihua</w:t>
      </w:r>
      <w:proofErr w:type="spellEnd"/>
      <w:r w:rsidRPr="00F054D2">
        <w:rPr>
          <w:i/>
          <w:iCs/>
          <w:lang w:eastAsia="en-US"/>
        </w:rPr>
        <w:t xml:space="preserve"> (China Mobile) can live with r08.</w:t>
      </w:r>
    </w:p>
    <w:p w14:paraId="2F6C2596" w14:textId="77777777" w:rsidR="000D15F3" w:rsidRPr="00F054D2" w:rsidRDefault="000D15F3" w:rsidP="000D15F3">
      <w:pPr>
        <w:pStyle w:val="FP"/>
        <w:rPr>
          <w:i/>
          <w:iCs/>
          <w:lang w:eastAsia="en-US"/>
        </w:rPr>
      </w:pPr>
      <w:r w:rsidRPr="00F054D2">
        <w:rPr>
          <w:i/>
          <w:iCs/>
          <w:lang w:eastAsia="en-US"/>
        </w:rPr>
        <w:t>Yannick (Nokia): Nokia ask further clarification on objection from CMCC to r07.</w:t>
      </w:r>
    </w:p>
    <w:p w14:paraId="62EABAD7" w14:textId="77777777" w:rsidR="000D15F3" w:rsidRPr="00F054D2" w:rsidRDefault="000D15F3" w:rsidP="000D15F3">
      <w:pPr>
        <w:pStyle w:val="FP"/>
        <w:rPr>
          <w:i/>
          <w:iCs/>
          <w:lang w:eastAsia="en-US"/>
        </w:rPr>
      </w:pPr>
      <w:r w:rsidRPr="00F054D2">
        <w:rPr>
          <w:i/>
          <w:iCs/>
          <w:lang w:eastAsia="en-US"/>
        </w:rPr>
        <w:t xml:space="preserve">Malla (NTT DOCOMO) suggest to move forward with r07 with a note. Multiple </w:t>
      </w:r>
      <w:proofErr w:type="spellStart"/>
      <w:r w:rsidRPr="00F054D2">
        <w:rPr>
          <w:i/>
          <w:iCs/>
          <w:lang w:eastAsia="en-US"/>
        </w:rPr>
        <w:t>pCRs</w:t>
      </w:r>
      <w:proofErr w:type="spellEnd"/>
      <w:r w:rsidRPr="00F054D2">
        <w:rPr>
          <w:i/>
          <w:iCs/>
          <w:lang w:eastAsia="en-US"/>
        </w:rPr>
        <w:t xml:space="preserve"> are merged into TD S2</w:t>
      </w:r>
      <w:r w:rsidRPr="00F054D2">
        <w:rPr>
          <w:i/>
          <w:iCs/>
          <w:lang w:eastAsia="en-US"/>
        </w:rPr>
        <w:noBreakHyphen/>
        <w:t>2008904.</w:t>
      </w:r>
    </w:p>
    <w:p w14:paraId="620EBD28" w14:textId="77777777" w:rsidR="000D15F3" w:rsidRPr="00F054D2" w:rsidRDefault="000D15F3" w:rsidP="000D15F3">
      <w:pPr>
        <w:pStyle w:val="FP"/>
        <w:rPr>
          <w:i/>
          <w:iCs/>
          <w:lang w:eastAsia="en-US"/>
        </w:rPr>
      </w:pPr>
      <w:r w:rsidRPr="00F054D2">
        <w:rPr>
          <w:i/>
          <w:iCs/>
          <w:lang w:eastAsia="en-US"/>
        </w:rPr>
        <w:t>Ulf (Ericsson) is OK with proposal from NTT DOCOMO</w:t>
      </w:r>
    </w:p>
    <w:p w14:paraId="6A7B9107" w14:textId="77777777" w:rsidR="000D15F3" w:rsidRPr="00F054D2" w:rsidRDefault="000D15F3" w:rsidP="000D15F3">
      <w:pPr>
        <w:pStyle w:val="FP"/>
        <w:rPr>
          <w:i/>
          <w:iCs/>
          <w:lang w:eastAsia="en-US"/>
        </w:rPr>
      </w:pPr>
      <w:r w:rsidRPr="00F054D2">
        <w:rPr>
          <w:i/>
          <w:iCs/>
          <w:lang w:eastAsia="en-US"/>
        </w:rPr>
        <w:t>Yannick (Nokia): Nokia support moving forward with r07 and a note.</w:t>
      </w:r>
    </w:p>
    <w:p w14:paraId="2177B028" w14:textId="77777777" w:rsidR="000D15F3" w:rsidRPr="00F054D2" w:rsidRDefault="000D15F3" w:rsidP="000D15F3">
      <w:pPr>
        <w:pStyle w:val="FP"/>
        <w:rPr>
          <w:i/>
          <w:iCs/>
          <w:lang w:eastAsia="en-US"/>
        </w:rPr>
      </w:pPr>
      <w:r w:rsidRPr="00F054D2">
        <w:rPr>
          <w:i/>
          <w:iCs/>
          <w:lang w:eastAsia="en-US"/>
        </w:rPr>
        <w:t>Dimitris (Lenovo) also supports the proposal by Malla (NTT Docomo)</w:t>
      </w:r>
    </w:p>
    <w:p w14:paraId="07ADB69E" w14:textId="77777777" w:rsidR="000D15F3" w:rsidRPr="00F054D2" w:rsidRDefault="000D15F3" w:rsidP="000D15F3">
      <w:pPr>
        <w:pStyle w:val="FP"/>
        <w:rPr>
          <w:i/>
          <w:iCs/>
          <w:lang w:eastAsia="en-US"/>
        </w:rPr>
      </w:pPr>
      <w:r w:rsidRPr="00F054D2">
        <w:rPr>
          <w:i/>
          <w:iCs/>
          <w:lang w:eastAsia="en-US"/>
        </w:rPr>
        <w:t xml:space="preserve">Ulf (Ericsson) is only OK with </w:t>
      </w:r>
      <w:proofErr w:type="spellStart"/>
      <w:r w:rsidRPr="00F054D2">
        <w:rPr>
          <w:i/>
          <w:iCs/>
          <w:lang w:eastAsia="en-US"/>
        </w:rPr>
        <w:t>revisons</w:t>
      </w:r>
      <w:proofErr w:type="spellEnd"/>
      <w:r w:rsidRPr="00F054D2">
        <w:rPr>
          <w:i/>
          <w:iCs/>
          <w:lang w:eastAsia="en-US"/>
        </w:rPr>
        <w:t xml:space="preserve"> from 5 and above but prefers r07 and proposed NOTE from Nokia</w:t>
      </w:r>
    </w:p>
    <w:p w14:paraId="2E4374D6" w14:textId="77777777" w:rsidR="000D15F3" w:rsidRPr="00F054D2" w:rsidRDefault="000D15F3" w:rsidP="000D15F3">
      <w:pPr>
        <w:pStyle w:val="FP"/>
        <w:rPr>
          <w:i/>
          <w:iCs/>
          <w:lang w:eastAsia="en-US"/>
        </w:rPr>
      </w:pPr>
      <w:r w:rsidRPr="00F054D2">
        <w:rPr>
          <w:i/>
          <w:iCs/>
          <w:lang w:eastAsia="en-US"/>
        </w:rPr>
        <w:t>==== Final Comments Deadline ====</w:t>
      </w:r>
    </w:p>
    <w:p w14:paraId="6CE5FA60" w14:textId="77777777" w:rsidR="000D15F3" w:rsidRPr="00F054D2" w:rsidRDefault="000D15F3" w:rsidP="000D15F3">
      <w:pPr>
        <w:pStyle w:val="FP"/>
        <w:rPr>
          <w:i/>
          <w:iCs/>
          <w:lang w:eastAsia="en-US"/>
        </w:rPr>
      </w:pPr>
      <w:r w:rsidRPr="00F054D2">
        <w:rPr>
          <w:i/>
          <w:iCs/>
          <w:lang w:eastAsia="en-US"/>
        </w:rPr>
        <w:t>Xiaobo (Huawei) propose to go with r07 + proposed NOTE from Nokia to make progress</w:t>
      </w:r>
    </w:p>
    <w:p w14:paraId="4DC31D66" w14:textId="77777777" w:rsidR="000D15F3" w:rsidRPr="00F054D2" w:rsidRDefault="000D15F3" w:rsidP="000D15F3">
      <w:pPr>
        <w:pStyle w:val="FP"/>
        <w:rPr>
          <w:i/>
          <w:iCs/>
          <w:lang w:eastAsia="en-US"/>
        </w:rPr>
      </w:pPr>
      <w:proofErr w:type="spellStart"/>
      <w:r w:rsidRPr="00F054D2">
        <w:rPr>
          <w:i/>
          <w:iCs/>
          <w:lang w:eastAsia="en-US"/>
        </w:rPr>
        <w:t>Aihua</w:t>
      </w:r>
      <w:proofErr w:type="spellEnd"/>
      <w:r w:rsidRPr="00F054D2">
        <w:rPr>
          <w:i/>
          <w:iCs/>
          <w:lang w:eastAsia="en-US"/>
        </w:rPr>
        <w:t>(China Mobile) can live with r07 + NOTE</w:t>
      </w:r>
    </w:p>
    <w:p w14:paraId="514BBAE1" w14:textId="77777777" w:rsidR="000D15F3" w:rsidRPr="00A3071B" w:rsidRDefault="000D15F3" w:rsidP="000D15F3">
      <w:pPr>
        <w:keepNext/>
        <w:keepLines/>
      </w:pPr>
      <w:r>
        <w:rPr>
          <w:b/>
        </w:rPr>
        <w:t>Discussion and conclusion:</w:t>
      </w:r>
    </w:p>
    <w:p w14:paraId="614D27FF" w14:textId="2224460C" w:rsidR="000D15F3" w:rsidRDefault="000D15F3" w:rsidP="000D15F3">
      <w:pPr>
        <w:keepLines/>
        <w:rPr>
          <w:lang w:eastAsia="en-US"/>
        </w:rPr>
      </w:pPr>
      <w:r>
        <w:rPr>
          <w:lang w:eastAsia="en-US"/>
        </w:rPr>
        <w:t>r07 with additional note: '</w:t>
      </w:r>
      <w:r w:rsidRPr="000D15F3">
        <w:rPr>
          <w:i/>
          <w:iCs/>
          <w:color w:val="0000FF"/>
          <w:lang w:eastAsia="en-US"/>
        </w:rPr>
        <w:t>NOTE: information on collected data will be detailed in the normative work</w:t>
      </w:r>
      <w:r>
        <w:rPr>
          <w:lang w:eastAsia="en-US"/>
        </w:rPr>
        <w:t xml:space="preserve">' was considered. This was agreed. Revised to </w:t>
      </w:r>
      <w:r w:rsidRPr="000D15F3">
        <w:rPr>
          <w:rFonts w:cs="Arial"/>
          <w:color w:val="0000FF"/>
          <w:szCs w:val="16"/>
          <w:lang w:eastAsia="en-US"/>
        </w:rPr>
        <w:t>TD S2</w:t>
      </w:r>
      <w:r w:rsidRPr="000D15F3">
        <w:rPr>
          <w:rFonts w:cs="Arial"/>
          <w:color w:val="0000FF"/>
          <w:szCs w:val="16"/>
          <w:lang w:eastAsia="en-US"/>
        </w:rPr>
        <w:noBreakHyphen/>
        <w:t>200</w:t>
      </w:r>
      <w:r>
        <w:rPr>
          <w:rFonts w:cs="Arial"/>
          <w:color w:val="0000FF"/>
          <w:szCs w:val="16"/>
          <w:lang w:eastAsia="en-US"/>
        </w:rPr>
        <w:t>9210</w:t>
      </w:r>
      <w:r>
        <w:t xml:space="preserve">, which was </w:t>
      </w:r>
      <w:r>
        <w:rPr>
          <w:color w:val="FF0000"/>
        </w:rPr>
        <w:t>approved</w:t>
      </w:r>
      <w:r>
        <w:t>.</w:t>
      </w:r>
    </w:p>
    <w:p w14:paraId="5C23C8CC" w14:textId="77777777" w:rsidR="000D15F3" w:rsidRDefault="000D15F3" w:rsidP="000D15F3">
      <w:pPr>
        <w:keepNext/>
        <w:keepLines/>
        <w:pBdr>
          <w:top w:val="single" w:sz="4" w:space="1" w:color="auto"/>
        </w:pBdr>
        <w:rPr>
          <w:lang w:eastAsia="en-US"/>
        </w:rPr>
      </w:pPr>
      <w:r>
        <w:rPr>
          <w:color w:val="0000FF"/>
          <w:lang w:eastAsia="en-US"/>
        </w:rPr>
        <w:t>TD S2</w:t>
      </w:r>
      <w:r>
        <w:rPr>
          <w:color w:val="0000FF"/>
          <w:lang w:eastAsia="en-US"/>
        </w:rPr>
        <w:noBreakHyphen/>
        <w:t>2009020</w:t>
      </w:r>
      <w:r>
        <w:rPr>
          <w:lang w:eastAsia="en-US"/>
        </w:rPr>
        <w:t xml:space="preserve"> (P-CR) KI #11: Update of evaluation and conclusion. (Source: Orange)</w:t>
      </w:r>
    </w:p>
    <w:p w14:paraId="63DB1CA3" w14:textId="77777777" w:rsidR="000D15F3" w:rsidRPr="00F054D2" w:rsidRDefault="000D15F3" w:rsidP="000D15F3">
      <w:pPr>
        <w:pStyle w:val="FP"/>
        <w:keepNext/>
        <w:rPr>
          <w:b/>
          <w:bCs/>
          <w:i/>
          <w:iCs/>
          <w:lang w:eastAsia="en-US"/>
        </w:rPr>
      </w:pPr>
      <w:r w:rsidRPr="00F054D2">
        <w:rPr>
          <w:b/>
          <w:bCs/>
          <w:i/>
          <w:iCs/>
          <w:lang w:eastAsia="en-US"/>
        </w:rPr>
        <w:t>e-mail comments:</w:t>
      </w:r>
    </w:p>
    <w:p w14:paraId="67E693F2" w14:textId="77777777" w:rsidR="000D15F3" w:rsidRPr="00F054D2" w:rsidRDefault="000D15F3" w:rsidP="000D15F3">
      <w:pPr>
        <w:pStyle w:val="FP"/>
        <w:rPr>
          <w:i/>
          <w:iCs/>
          <w:lang w:eastAsia="en-US"/>
        </w:rPr>
      </w:pPr>
      <w:r w:rsidRPr="00F054D2">
        <w:rPr>
          <w:i/>
          <w:iCs/>
          <w:lang w:eastAsia="en-US"/>
        </w:rPr>
        <w:t>Antoine (Orange) provides r01, merging TD S2</w:t>
      </w:r>
      <w:r w:rsidRPr="00F054D2">
        <w:rPr>
          <w:i/>
          <w:iCs/>
          <w:lang w:eastAsia="en-US"/>
        </w:rPr>
        <w:noBreakHyphen/>
        <w:t>2008444, 8650, 8651, 8652 ,and 8905 and 8963.</w:t>
      </w:r>
    </w:p>
    <w:p w14:paraId="13C698FD" w14:textId="77777777" w:rsidR="000D15F3" w:rsidRPr="00F054D2" w:rsidRDefault="000D15F3" w:rsidP="000D15F3">
      <w:pPr>
        <w:pStyle w:val="FP"/>
        <w:rPr>
          <w:i/>
          <w:iCs/>
          <w:lang w:eastAsia="en-US"/>
        </w:rPr>
      </w:pPr>
      <w:proofErr w:type="spellStart"/>
      <w:r w:rsidRPr="00F054D2">
        <w:rPr>
          <w:i/>
          <w:iCs/>
          <w:lang w:eastAsia="en-US"/>
        </w:rPr>
        <w:t>Aihua</w:t>
      </w:r>
      <w:proofErr w:type="spellEnd"/>
      <w:r w:rsidRPr="00F054D2">
        <w:rPr>
          <w:i/>
          <w:iCs/>
          <w:lang w:eastAsia="en-US"/>
        </w:rPr>
        <w:t xml:space="preserve"> (China Mobile) provides r02, merging TD S2</w:t>
      </w:r>
      <w:r w:rsidRPr="00F054D2">
        <w:rPr>
          <w:i/>
          <w:iCs/>
          <w:lang w:eastAsia="en-US"/>
        </w:rPr>
        <w:noBreakHyphen/>
        <w:t>2008617 and 8625.</w:t>
      </w:r>
    </w:p>
    <w:p w14:paraId="44E7CEDE" w14:textId="77777777" w:rsidR="000D15F3" w:rsidRPr="00F054D2" w:rsidRDefault="000D15F3" w:rsidP="000D15F3">
      <w:pPr>
        <w:pStyle w:val="FP"/>
        <w:rPr>
          <w:i/>
          <w:iCs/>
          <w:lang w:eastAsia="en-US"/>
        </w:rPr>
      </w:pPr>
      <w:r w:rsidRPr="00F054D2">
        <w:rPr>
          <w:i/>
          <w:iCs/>
          <w:lang w:eastAsia="en-US"/>
        </w:rPr>
        <w:t>Yannick (Nokia): Nokia provides r03.</w:t>
      </w:r>
    </w:p>
    <w:p w14:paraId="0BF7F3E4" w14:textId="77777777" w:rsidR="000D15F3" w:rsidRPr="00F054D2" w:rsidRDefault="000D15F3" w:rsidP="000D15F3">
      <w:pPr>
        <w:pStyle w:val="FP"/>
        <w:rPr>
          <w:i/>
          <w:iCs/>
          <w:lang w:eastAsia="en-US"/>
        </w:rPr>
      </w:pPr>
      <w:r w:rsidRPr="00F054D2">
        <w:rPr>
          <w:i/>
          <w:iCs/>
          <w:lang w:eastAsia="en-US"/>
        </w:rPr>
        <w:t>Xiaobo (Huawei) provides revision r04.</w:t>
      </w:r>
    </w:p>
    <w:p w14:paraId="4254321E" w14:textId="77777777" w:rsidR="000D15F3" w:rsidRPr="00F054D2" w:rsidRDefault="000D15F3" w:rsidP="000D15F3">
      <w:pPr>
        <w:pStyle w:val="FP"/>
        <w:rPr>
          <w:i/>
          <w:iCs/>
          <w:lang w:eastAsia="en-US"/>
        </w:rPr>
      </w:pPr>
      <w:r w:rsidRPr="00F054D2">
        <w:rPr>
          <w:i/>
          <w:iCs/>
          <w:lang w:eastAsia="en-US"/>
        </w:rPr>
        <w:t>Malla (NTT DOCOMO) provides revision r05 from TD S2</w:t>
      </w:r>
      <w:r w:rsidRPr="00F054D2">
        <w:rPr>
          <w:i/>
          <w:iCs/>
          <w:lang w:eastAsia="en-US"/>
        </w:rPr>
        <w:noBreakHyphen/>
        <w:t>2008798.</w:t>
      </w:r>
    </w:p>
    <w:p w14:paraId="33137CE5" w14:textId="77777777" w:rsidR="000D15F3" w:rsidRPr="00F054D2" w:rsidRDefault="000D15F3" w:rsidP="000D15F3">
      <w:pPr>
        <w:pStyle w:val="FP"/>
        <w:rPr>
          <w:i/>
          <w:iCs/>
          <w:lang w:eastAsia="en-US"/>
        </w:rPr>
      </w:pPr>
      <w:r w:rsidRPr="00F054D2">
        <w:rPr>
          <w:i/>
          <w:iCs/>
          <w:lang w:eastAsia="en-US"/>
        </w:rPr>
        <w:t>Dimitris (Lenovo) provides r06</w:t>
      </w:r>
    </w:p>
    <w:p w14:paraId="0DAB286C" w14:textId="77777777" w:rsidR="000D15F3" w:rsidRPr="00F054D2" w:rsidRDefault="000D15F3" w:rsidP="000D15F3">
      <w:pPr>
        <w:pStyle w:val="FP"/>
        <w:rPr>
          <w:i/>
          <w:iCs/>
          <w:lang w:eastAsia="en-US"/>
        </w:rPr>
      </w:pPr>
      <w:r w:rsidRPr="00F054D2">
        <w:rPr>
          <w:i/>
          <w:iCs/>
          <w:lang w:eastAsia="en-US"/>
        </w:rPr>
        <w:t xml:space="preserve">Yannick (Nokia): Nokia suggests to deal with aspects related to </w:t>
      </w:r>
      <w:proofErr w:type="spellStart"/>
      <w:r w:rsidRPr="00F054D2">
        <w:rPr>
          <w:i/>
          <w:iCs/>
          <w:lang w:eastAsia="en-US"/>
        </w:rPr>
        <w:t>signaling</w:t>
      </w:r>
      <w:proofErr w:type="spellEnd"/>
      <w:r w:rsidRPr="00F054D2">
        <w:rPr>
          <w:i/>
          <w:iCs/>
          <w:lang w:eastAsia="en-US"/>
        </w:rPr>
        <w:t xml:space="preserve"> reduction via architectural changes in a revision of TD S2</w:t>
      </w:r>
      <w:r w:rsidRPr="00F054D2">
        <w:rPr>
          <w:i/>
          <w:iCs/>
          <w:lang w:eastAsia="en-US"/>
        </w:rPr>
        <w:noBreakHyphen/>
        <w:t>2008904.</w:t>
      </w:r>
    </w:p>
    <w:p w14:paraId="7A3A78CB" w14:textId="77777777" w:rsidR="000D15F3" w:rsidRPr="00F054D2" w:rsidRDefault="000D15F3" w:rsidP="000D15F3">
      <w:pPr>
        <w:pStyle w:val="FP"/>
        <w:rPr>
          <w:i/>
          <w:iCs/>
          <w:lang w:eastAsia="en-US"/>
        </w:rPr>
      </w:pPr>
      <w:proofErr w:type="spellStart"/>
      <w:r w:rsidRPr="00F054D2">
        <w:rPr>
          <w:i/>
          <w:iCs/>
          <w:lang w:eastAsia="en-US"/>
        </w:rPr>
        <w:t>Aihua</w:t>
      </w:r>
      <w:proofErr w:type="spellEnd"/>
      <w:r w:rsidRPr="00F054D2">
        <w:rPr>
          <w:i/>
          <w:iCs/>
          <w:lang w:eastAsia="en-US"/>
        </w:rPr>
        <w:t xml:space="preserve"> (China Mobile) provides r07.</w:t>
      </w:r>
    </w:p>
    <w:p w14:paraId="3039017A" w14:textId="77777777" w:rsidR="000D15F3" w:rsidRPr="00F054D2" w:rsidRDefault="000D15F3" w:rsidP="000D15F3">
      <w:pPr>
        <w:pStyle w:val="FP"/>
        <w:rPr>
          <w:i/>
          <w:iCs/>
          <w:lang w:eastAsia="en-US"/>
        </w:rPr>
      </w:pPr>
      <w:r w:rsidRPr="00F054D2">
        <w:rPr>
          <w:i/>
          <w:iCs/>
          <w:lang w:eastAsia="en-US"/>
        </w:rPr>
        <w:t>Song (China Telecom) provides r08.</w:t>
      </w:r>
    </w:p>
    <w:p w14:paraId="15FA775F" w14:textId="77777777" w:rsidR="000D15F3" w:rsidRPr="00F054D2" w:rsidRDefault="000D15F3" w:rsidP="000D15F3">
      <w:pPr>
        <w:pStyle w:val="FP"/>
        <w:rPr>
          <w:i/>
          <w:iCs/>
          <w:lang w:eastAsia="en-US"/>
        </w:rPr>
      </w:pPr>
      <w:r w:rsidRPr="00F054D2">
        <w:rPr>
          <w:i/>
          <w:iCs/>
          <w:lang w:eastAsia="en-US"/>
        </w:rPr>
        <w:t>Ulf (Ericsson) asks to continue Evaluation discussion in TD S2</w:t>
      </w:r>
      <w:r w:rsidRPr="00F054D2">
        <w:rPr>
          <w:i/>
          <w:iCs/>
          <w:lang w:eastAsia="en-US"/>
        </w:rPr>
        <w:noBreakHyphen/>
        <w:t>2008444</w:t>
      </w:r>
    </w:p>
    <w:p w14:paraId="44C22704" w14:textId="77777777" w:rsidR="000D15F3" w:rsidRPr="00F054D2" w:rsidRDefault="000D15F3" w:rsidP="000D15F3">
      <w:pPr>
        <w:pStyle w:val="FP"/>
        <w:rPr>
          <w:i/>
          <w:iCs/>
          <w:lang w:eastAsia="en-US"/>
        </w:rPr>
      </w:pPr>
      <w:r w:rsidRPr="00F054D2">
        <w:rPr>
          <w:i/>
          <w:iCs/>
          <w:lang w:eastAsia="en-US"/>
        </w:rPr>
        <w:t>Antoine (Orange) provides r09.</w:t>
      </w:r>
    </w:p>
    <w:p w14:paraId="675FA46F" w14:textId="77777777" w:rsidR="000D15F3" w:rsidRPr="00F054D2" w:rsidRDefault="000D15F3" w:rsidP="000D15F3">
      <w:pPr>
        <w:pStyle w:val="FP"/>
        <w:rPr>
          <w:i/>
          <w:iCs/>
          <w:lang w:eastAsia="en-US"/>
        </w:rPr>
      </w:pPr>
      <w:r w:rsidRPr="00F054D2">
        <w:rPr>
          <w:i/>
          <w:iCs/>
          <w:lang w:eastAsia="en-US"/>
        </w:rPr>
        <w:t>Yannick (Nokia): Nokia provides r10.</w:t>
      </w:r>
    </w:p>
    <w:p w14:paraId="5B342A50" w14:textId="77777777" w:rsidR="000D15F3" w:rsidRPr="00F054D2" w:rsidRDefault="000D15F3" w:rsidP="000D15F3">
      <w:pPr>
        <w:pStyle w:val="FP"/>
        <w:rPr>
          <w:i/>
          <w:iCs/>
          <w:lang w:eastAsia="en-US"/>
        </w:rPr>
      </w:pPr>
      <w:r w:rsidRPr="00F054D2">
        <w:rPr>
          <w:i/>
          <w:iCs/>
          <w:lang w:eastAsia="en-US"/>
        </w:rPr>
        <w:t>Ulf (Ericsson) provides r11</w:t>
      </w:r>
    </w:p>
    <w:p w14:paraId="7B481FCB" w14:textId="77777777" w:rsidR="000D15F3" w:rsidRPr="00F054D2" w:rsidRDefault="000D15F3" w:rsidP="000D15F3">
      <w:pPr>
        <w:pStyle w:val="FP"/>
        <w:rPr>
          <w:i/>
          <w:iCs/>
          <w:lang w:eastAsia="en-US"/>
        </w:rPr>
      </w:pPr>
      <w:r w:rsidRPr="00F054D2">
        <w:rPr>
          <w:i/>
          <w:iCs/>
          <w:lang w:eastAsia="en-US"/>
        </w:rPr>
        <w:t>Yannick (Nokia): Nokia comments on r10.</w:t>
      </w:r>
    </w:p>
    <w:p w14:paraId="18F89BB2" w14:textId="77777777" w:rsidR="000D15F3" w:rsidRPr="00F054D2" w:rsidRDefault="000D15F3" w:rsidP="000D15F3">
      <w:pPr>
        <w:pStyle w:val="FP"/>
        <w:rPr>
          <w:i/>
          <w:iCs/>
          <w:lang w:eastAsia="en-US"/>
        </w:rPr>
      </w:pPr>
      <w:r w:rsidRPr="00F054D2">
        <w:rPr>
          <w:i/>
          <w:iCs/>
          <w:lang w:eastAsia="en-US"/>
        </w:rPr>
        <w:t>Mehrdad (Samsung) provides r12</w:t>
      </w:r>
    </w:p>
    <w:p w14:paraId="1479B357" w14:textId="77777777" w:rsidR="000D15F3" w:rsidRPr="00F054D2" w:rsidRDefault="000D15F3" w:rsidP="000D15F3">
      <w:pPr>
        <w:pStyle w:val="FP"/>
        <w:rPr>
          <w:i/>
          <w:iCs/>
          <w:lang w:eastAsia="en-US"/>
        </w:rPr>
      </w:pPr>
      <w:r w:rsidRPr="00F054D2">
        <w:rPr>
          <w:i/>
          <w:iCs/>
          <w:lang w:eastAsia="en-US"/>
        </w:rPr>
        <w:t>Yannick (Nokia): Nokia provides r13.</w:t>
      </w:r>
    </w:p>
    <w:p w14:paraId="1BE1C283" w14:textId="77777777" w:rsidR="000D15F3" w:rsidRPr="00F054D2" w:rsidRDefault="000D15F3" w:rsidP="000D15F3">
      <w:pPr>
        <w:pStyle w:val="FP"/>
        <w:rPr>
          <w:i/>
          <w:iCs/>
          <w:lang w:eastAsia="en-US"/>
        </w:rPr>
      </w:pPr>
      <w:r w:rsidRPr="00F054D2">
        <w:rPr>
          <w:i/>
          <w:iCs/>
          <w:lang w:eastAsia="en-US"/>
        </w:rPr>
        <w:t>==== Revisions Deadline ====</w:t>
      </w:r>
    </w:p>
    <w:p w14:paraId="3EEFCE04" w14:textId="77777777" w:rsidR="000D15F3" w:rsidRPr="00F054D2" w:rsidRDefault="000D15F3" w:rsidP="000D15F3">
      <w:pPr>
        <w:pStyle w:val="FP"/>
        <w:rPr>
          <w:i/>
          <w:iCs/>
          <w:lang w:eastAsia="en-US"/>
        </w:rPr>
      </w:pPr>
      <w:r w:rsidRPr="00F054D2">
        <w:rPr>
          <w:i/>
          <w:iCs/>
          <w:lang w:eastAsia="en-US"/>
        </w:rPr>
        <w:t>Ulf (Ericsson) doesn't agree to the last addition, so objects to r13</w:t>
      </w:r>
    </w:p>
    <w:p w14:paraId="10BF52A9" w14:textId="77777777" w:rsidR="000D15F3" w:rsidRPr="00F054D2" w:rsidRDefault="000D15F3" w:rsidP="000D15F3">
      <w:pPr>
        <w:pStyle w:val="FP"/>
        <w:rPr>
          <w:i/>
          <w:iCs/>
          <w:lang w:eastAsia="en-US"/>
        </w:rPr>
      </w:pPr>
      <w:r w:rsidRPr="00F054D2">
        <w:rPr>
          <w:i/>
          <w:iCs/>
          <w:lang w:eastAsia="en-US"/>
        </w:rPr>
        <w:t>Mehrdad (Samsung) is OK with both r12 and r13 but objects to original version and all other revisions.</w:t>
      </w:r>
    </w:p>
    <w:p w14:paraId="16D2E3C1" w14:textId="77777777" w:rsidR="000D15F3" w:rsidRPr="00F054D2" w:rsidRDefault="000D15F3" w:rsidP="000D15F3">
      <w:pPr>
        <w:pStyle w:val="FP"/>
        <w:rPr>
          <w:i/>
          <w:iCs/>
          <w:lang w:eastAsia="en-US"/>
        </w:rPr>
      </w:pPr>
      <w:r w:rsidRPr="00F054D2">
        <w:rPr>
          <w:i/>
          <w:iCs/>
          <w:lang w:eastAsia="en-US"/>
        </w:rPr>
        <w:t>Yannick (Nokia): Nokia cannot accept current text in r12 related to UDM. Asks Ericsson for clarification on their objection for r13.</w:t>
      </w:r>
    </w:p>
    <w:p w14:paraId="33782C18" w14:textId="77777777" w:rsidR="000D15F3" w:rsidRPr="00F054D2" w:rsidRDefault="000D15F3" w:rsidP="000D15F3">
      <w:pPr>
        <w:pStyle w:val="FP"/>
        <w:rPr>
          <w:i/>
          <w:iCs/>
          <w:lang w:eastAsia="en-US"/>
        </w:rPr>
      </w:pPr>
      <w:r w:rsidRPr="00F054D2">
        <w:rPr>
          <w:i/>
          <w:iCs/>
          <w:lang w:eastAsia="en-US"/>
        </w:rPr>
        <w:t xml:space="preserve">Ulf (Ericsson) answers Nokia and asks chairman to make a note to do the </w:t>
      </w:r>
      <w:proofErr w:type="spellStart"/>
      <w:r w:rsidRPr="00F054D2">
        <w:rPr>
          <w:i/>
          <w:iCs/>
          <w:lang w:eastAsia="en-US"/>
        </w:rPr>
        <w:t>editoral</w:t>
      </w:r>
      <w:proofErr w:type="spellEnd"/>
      <w:r w:rsidRPr="00F054D2">
        <w:rPr>
          <w:i/>
          <w:iCs/>
          <w:lang w:eastAsia="en-US"/>
        </w:rPr>
        <w:t xml:space="preserve"> change for UDM sentence made between r13 and r12 shall be done</w:t>
      </w:r>
    </w:p>
    <w:p w14:paraId="24406B6A" w14:textId="77777777" w:rsidR="000D15F3" w:rsidRPr="00F054D2" w:rsidRDefault="000D15F3" w:rsidP="000D15F3">
      <w:pPr>
        <w:pStyle w:val="FP"/>
        <w:rPr>
          <w:i/>
          <w:iCs/>
          <w:lang w:eastAsia="en-US"/>
        </w:rPr>
      </w:pPr>
      <w:r w:rsidRPr="00F054D2">
        <w:rPr>
          <w:i/>
          <w:iCs/>
          <w:lang w:eastAsia="en-US"/>
        </w:rPr>
        <w:t>Ulf (Ericsson) is OK with r12</w:t>
      </w:r>
    </w:p>
    <w:p w14:paraId="56657B0D" w14:textId="77777777" w:rsidR="000D15F3" w:rsidRPr="00F054D2" w:rsidRDefault="000D15F3" w:rsidP="000D15F3">
      <w:pPr>
        <w:pStyle w:val="FP"/>
        <w:rPr>
          <w:i/>
          <w:iCs/>
          <w:lang w:eastAsia="en-US"/>
        </w:rPr>
      </w:pPr>
      <w:r w:rsidRPr="00F054D2">
        <w:rPr>
          <w:i/>
          <w:iCs/>
          <w:lang w:eastAsia="en-US"/>
        </w:rPr>
        <w:lastRenderedPageBreak/>
        <w:t>Yannick (Nokia): Nokia asks Ericsson for clarification on their objection for r13.</w:t>
      </w:r>
    </w:p>
    <w:p w14:paraId="0E2E8EBF" w14:textId="77777777" w:rsidR="000D15F3" w:rsidRPr="00F054D2" w:rsidRDefault="000D15F3" w:rsidP="000D15F3">
      <w:pPr>
        <w:pStyle w:val="FP"/>
        <w:rPr>
          <w:i/>
          <w:iCs/>
          <w:lang w:eastAsia="en-US"/>
        </w:rPr>
      </w:pPr>
      <w:r w:rsidRPr="00F054D2">
        <w:rPr>
          <w:i/>
          <w:iCs/>
          <w:lang w:eastAsia="en-US"/>
        </w:rPr>
        <w:t>Ulf (Ericsson) clarifies what is meant and is OK to make an editorial change to clarify if needed in TD S2</w:t>
      </w:r>
      <w:r w:rsidRPr="00F054D2">
        <w:rPr>
          <w:i/>
          <w:iCs/>
          <w:lang w:eastAsia="en-US"/>
        </w:rPr>
        <w:noBreakHyphen/>
        <w:t>2008443</w:t>
      </w:r>
    </w:p>
    <w:p w14:paraId="2B26F3E1" w14:textId="77777777" w:rsidR="000D15F3" w:rsidRPr="00F054D2" w:rsidRDefault="000D15F3" w:rsidP="000D15F3">
      <w:pPr>
        <w:pStyle w:val="FP"/>
        <w:rPr>
          <w:i/>
          <w:iCs/>
          <w:lang w:eastAsia="en-US"/>
        </w:rPr>
      </w:pPr>
      <w:r w:rsidRPr="00F054D2">
        <w:rPr>
          <w:i/>
          <w:iCs/>
          <w:lang w:eastAsia="en-US"/>
        </w:rPr>
        <w:t>Yannick (Nokia): Nokia can live with proposal from Ericsson, i.e. fine with r12 + deletion of 'and its collected data' from the UDM part.</w:t>
      </w:r>
    </w:p>
    <w:p w14:paraId="1066C4F3" w14:textId="77777777" w:rsidR="000D15F3" w:rsidRPr="00F054D2" w:rsidRDefault="000D15F3" w:rsidP="000D15F3">
      <w:pPr>
        <w:pStyle w:val="FP"/>
        <w:rPr>
          <w:i/>
          <w:iCs/>
          <w:lang w:eastAsia="en-US"/>
        </w:rPr>
      </w:pPr>
      <w:r w:rsidRPr="00F054D2">
        <w:rPr>
          <w:i/>
          <w:iCs/>
          <w:lang w:eastAsia="en-US"/>
        </w:rPr>
        <w:t>Mehrdad (Samsung) agrees with proposal from Ericsson to go with r12 + deletion of 'and its collected data' from the UDM part.</w:t>
      </w:r>
    </w:p>
    <w:p w14:paraId="519E5952" w14:textId="77777777" w:rsidR="000D15F3" w:rsidRPr="00F054D2" w:rsidRDefault="000D15F3" w:rsidP="000D15F3">
      <w:pPr>
        <w:pStyle w:val="FP"/>
        <w:rPr>
          <w:i/>
          <w:iCs/>
          <w:lang w:eastAsia="en-US"/>
        </w:rPr>
      </w:pPr>
      <w:r w:rsidRPr="00F054D2">
        <w:rPr>
          <w:i/>
          <w:iCs/>
          <w:lang w:eastAsia="en-US"/>
        </w:rPr>
        <w:t>==== Final Comments Deadline ====</w:t>
      </w:r>
    </w:p>
    <w:p w14:paraId="42D57DB9" w14:textId="77777777" w:rsidR="000D15F3" w:rsidRPr="00A3071B" w:rsidRDefault="000D15F3" w:rsidP="000D15F3">
      <w:pPr>
        <w:keepNext/>
        <w:keepLines/>
      </w:pPr>
      <w:r>
        <w:rPr>
          <w:b/>
        </w:rPr>
        <w:t>Discussion and conclusion:</w:t>
      </w:r>
    </w:p>
    <w:p w14:paraId="1345015E" w14:textId="3D785528" w:rsidR="000D15F3" w:rsidRDefault="000D15F3" w:rsidP="000D15F3">
      <w:pPr>
        <w:keepLines/>
        <w:rPr>
          <w:lang w:eastAsia="en-US"/>
        </w:rPr>
      </w:pPr>
      <w:r>
        <w:rPr>
          <w:lang w:eastAsia="en-US"/>
        </w:rPr>
        <w:t xml:space="preserve">r14 was considered. Samsung commented that one of the headings was incorrect and this should be corrected by the Rapporteur. r14 was </w:t>
      </w:r>
      <w:r w:rsidRPr="000D15F3">
        <w:rPr>
          <w:color w:val="FF0000"/>
          <w:lang w:eastAsia="en-US"/>
        </w:rPr>
        <w:t>agreed</w:t>
      </w:r>
      <w:r>
        <w:rPr>
          <w:lang w:eastAsia="en-US"/>
        </w:rPr>
        <w:t xml:space="preserve">. Revised to </w:t>
      </w:r>
      <w:r w:rsidRPr="000D15F3">
        <w:rPr>
          <w:rFonts w:cs="Arial"/>
          <w:color w:val="0000FF"/>
          <w:szCs w:val="16"/>
          <w:lang w:eastAsia="en-US"/>
        </w:rPr>
        <w:t>TD S2</w:t>
      </w:r>
      <w:r w:rsidRPr="000D15F3">
        <w:rPr>
          <w:rFonts w:cs="Arial"/>
          <w:color w:val="0000FF"/>
          <w:szCs w:val="16"/>
          <w:lang w:eastAsia="en-US"/>
        </w:rPr>
        <w:noBreakHyphen/>
        <w:t>200</w:t>
      </w:r>
      <w:r>
        <w:rPr>
          <w:rFonts w:cs="Arial"/>
          <w:color w:val="0000FF"/>
          <w:szCs w:val="16"/>
          <w:lang w:eastAsia="en-US"/>
        </w:rPr>
        <w:t>9211</w:t>
      </w:r>
      <w:r>
        <w:t xml:space="preserve">, which was </w:t>
      </w:r>
      <w:r>
        <w:rPr>
          <w:color w:val="FF0000"/>
        </w:rPr>
        <w:t>approved</w:t>
      </w:r>
      <w:r>
        <w:t>.</w:t>
      </w:r>
      <w:r w:rsidRPr="008B160F">
        <w:rPr>
          <w:lang w:eastAsia="en-US"/>
        </w:rPr>
        <w:t xml:space="preserve"> </w:t>
      </w:r>
    </w:p>
    <w:p w14:paraId="56BCBC52" w14:textId="77777777" w:rsidR="000D15F3" w:rsidRDefault="000D15F3" w:rsidP="000D15F3">
      <w:pPr>
        <w:keepNext/>
        <w:keepLines/>
        <w:pBdr>
          <w:top w:val="single" w:sz="4" w:space="1" w:color="auto"/>
        </w:pBdr>
        <w:rPr>
          <w:lang w:eastAsia="en-US"/>
        </w:rPr>
      </w:pPr>
      <w:r>
        <w:rPr>
          <w:color w:val="0000FF"/>
          <w:lang w:eastAsia="en-US"/>
        </w:rPr>
        <w:t>TD S2</w:t>
      </w:r>
      <w:r>
        <w:rPr>
          <w:color w:val="0000FF"/>
          <w:lang w:eastAsia="en-US"/>
        </w:rPr>
        <w:noBreakHyphen/>
        <w:t>2008745</w:t>
      </w:r>
      <w:r>
        <w:rPr>
          <w:lang w:eastAsia="en-US"/>
        </w:rPr>
        <w:t xml:space="preserve"> (P-CR) Evaluation on KI#2 for Ethernet traffic. (Source: Huawei, </w:t>
      </w:r>
      <w:proofErr w:type="spellStart"/>
      <w:r>
        <w:rPr>
          <w:lang w:eastAsia="en-US"/>
        </w:rPr>
        <w:t>HiSilicon</w:t>
      </w:r>
      <w:proofErr w:type="spellEnd"/>
      <w:r>
        <w:rPr>
          <w:lang w:eastAsia="en-US"/>
        </w:rPr>
        <w:t>)</w:t>
      </w:r>
    </w:p>
    <w:p w14:paraId="219186EF" w14:textId="77777777" w:rsidR="000D15F3" w:rsidRPr="00F054D2" w:rsidRDefault="000D15F3" w:rsidP="000D15F3">
      <w:pPr>
        <w:pStyle w:val="FP"/>
        <w:keepNext/>
        <w:rPr>
          <w:b/>
          <w:bCs/>
          <w:i/>
          <w:iCs/>
          <w:lang w:eastAsia="en-US"/>
        </w:rPr>
      </w:pPr>
      <w:r w:rsidRPr="00F054D2">
        <w:rPr>
          <w:b/>
          <w:bCs/>
          <w:i/>
          <w:iCs/>
          <w:lang w:eastAsia="en-US"/>
        </w:rPr>
        <w:t>e-mail comments:</w:t>
      </w:r>
    </w:p>
    <w:p w14:paraId="66F23CF0" w14:textId="77777777" w:rsidR="000D15F3" w:rsidRPr="00F054D2" w:rsidRDefault="000D15F3" w:rsidP="000D15F3">
      <w:pPr>
        <w:pStyle w:val="FP"/>
        <w:rPr>
          <w:i/>
          <w:iCs/>
          <w:lang w:eastAsia="en-US"/>
        </w:rPr>
      </w:pPr>
      <w:r w:rsidRPr="00F054D2">
        <w:rPr>
          <w:i/>
          <w:iCs/>
          <w:lang w:eastAsia="en-US"/>
        </w:rPr>
        <w:t>Florin (Broadcom) comments and proposes this paper(as well as any potential revisions) to be NOTED.</w:t>
      </w:r>
    </w:p>
    <w:p w14:paraId="7618B347" w14:textId="77777777" w:rsidR="000D15F3" w:rsidRPr="00F054D2" w:rsidRDefault="000D15F3" w:rsidP="000D15F3">
      <w:pPr>
        <w:pStyle w:val="FP"/>
        <w:rPr>
          <w:i/>
          <w:iCs/>
          <w:lang w:eastAsia="en-US"/>
        </w:rPr>
      </w:pPr>
      <w:r w:rsidRPr="00F054D2">
        <w:rPr>
          <w:i/>
          <w:iCs/>
          <w:lang w:eastAsia="en-US"/>
        </w:rPr>
        <w:t>Susan (Huawei) raised questions to Broadcom and asks for clarification.</w:t>
      </w:r>
    </w:p>
    <w:p w14:paraId="2CA2A0CE" w14:textId="77777777" w:rsidR="000D15F3" w:rsidRPr="00F054D2" w:rsidRDefault="000D15F3" w:rsidP="000D15F3">
      <w:pPr>
        <w:pStyle w:val="FP"/>
        <w:rPr>
          <w:i/>
          <w:iCs/>
          <w:lang w:eastAsia="en-US"/>
        </w:rPr>
      </w:pPr>
      <w:r w:rsidRPr="00F054D2">
        <w:rPr>
          <w:i/>
          <w:iCs/>
          <w:lang w:eastAsia="en-US"/>
        </w:rPr>
        <w:t>==== Revisions Deadline ====</w:t>
      </w:r>
    </w:p>
    <w:p w14:paraId="75FFDBF8" w14:textId="77777777" w:rsidR="000D15F3" w:rsidRPr="00F054D2" w:rsidRDefault="000D15F3" w:rsidP="000D15F3">
      <w:pPr>
        <w:pStyle w:val="FP"/>
        <w:rPr>
          <w:i/>
          <w:iCs/>
          <w:lang w:eastAsia="en-US"/>
        </w:rPr>
      </w:pPr>
      <w:r w:rsidRPr="00F054D2">
        <w:rPr>
          <w:i/>
          <w:iCs/>
          <w:lang w:eastAsia="en-US"/>
        </w:rPr>
        <w:t>Susan (Huawei) don't agree to note this paper with no reason, asks to send it for CC#3 discussion.</w:t>
      </w:r>
    </w:p>
    <w:p w14:paraId="73A6B0D4" w14:textId="77777777" w:rsidR="000D15F3" w:rsidRPr="00F054D2" w:rsidRDefault="000D15F3" w:rsidP="000D15F3">
      <w:pPr>
        <w:pStyle w:val="FP"/>
        <w:rPr>
          <w:i/>
          <w:iCs/>
          <w:lang w:eastAsia="en-US"/>
        </w:rPr>
      </w:pPr>
      <w:r w:rsidRPr="00F054D2">
        <w:rPr>
          <w:i/>
          <w:iCs/>
          <w:lang w:eastAsia="en-US"/>
        </w:rPr>
        <w:t>==== Final Comments Deadline ====</w:t>
      </w:r>
    </w:p>
    <w:p w14:paraId="5CDA990B" w14:textId="77777777" w:rsidR="000D15F3" w:rsidRPr="00A3071B" w:rsidRDefault="000D15F3" w:rsidP="000D15F3">
      <w:pPr>
        <w:keepNext/>
        <w:keepLines/>
      </w:pPr>
      <w:r>
        <w:rPr>
          <w:b/>
        </w:rPr>
        <w:t>Discussion and conclusion:</w:t>
      </w:r>
    </w:p>
    <w:p w14:paraId="492E27B8" w14:textId="6632122D" w:rsidR="000D15F3" w:rsidRDefault="000D15F3" w:rsidP="000D15F3">
      <w:pPr>
        <w:keepLines/>
        <w:rPr>
          <w:lang w:eastAsia="en-US"/>
        </w:rPr>
      </w:pPr>
      <w:r>
        <w:rPr>
          <w:lang w:eastAsia="en-US"/>
        </w:rPr>
        <w:t xml:space="preserve">Huawei commented that this should not have been noted and requested to approve the document. Broadcom commented that they object to the principle of the proposal as the technical issues they had raised had not been addressed. Huawei complained that Broadcom had not replied to their request for clarification on their issues with this. Broadcom were asked to try to resolve this by providing text and comments to the next meeting. This was then </w:t>
      </w:r>
      <w:r w:rsidRPr="000D15F3">
        <w:rPr>
          <w:b/>
          <w:bCs/>
          <w:color w:val="FF0000"/>
          <w:lang w:eastAsia="en-US"/>
        </w:rPr>
        <w:t>postponed</w:t>
      </w:r>
      <w:r>
        <w:rPr>
          <w:lang w:eastAsia="en-US"/>
        </w:rPr>
        <w:t>.</w:t>
      </w:r>
    </w:p>
    <w:p w14:paraId="6EE2BEAC" w14:textId="77777777" w:rsidR="000D15F3" w:rsidRDefault="000D15F3" w:rsidP="000D15F3">
      <w:pPr>
        <w:keepNext/>
        <w:keepLines/>
        <w:pBdr>
          <w:top w:val="single" w:sz="4" w:space="1" w:color="auto"/>
        </w:pBdr>
        <w:rPr>
          <w:lang w:eastAsia="en-US"/>
        </w:rPr>
      </w:pPr>
      <w:r>
        <w:rPr>
          <w:color w:val="0000FF"/>
          <w:lang w:eastAsia="en-US"/>
        </w:rPr>
        <w:t>TD S2</w:t>
      </w:r>
      <w:r>
        <w:rPr>
          <w:color w:val="0000FF"/>
          <w:lang w:eastAsia="en-US"/>
        </w:rPr>
        <w:noBreakHyphen/>
        <w:t>2008794</w:t>
      </w:r>
      <w:r>
        <w:rPr>
          <w:lang w:eastAsia="en-US"/>
        </w:rPr>
        <w:t xml:space="preserve"> (LS OUT) [DRAFT] LS on New Standardized 5QIs for 5G-AIS (Source: Tencent)</w:t>
      </w:r>
    </w:p>
    <w:p w14:paraId="0BB9CAE4" w14:textId="77777777" w:rsidR="000D15F3" w:rsidRPr="00F054D2" w:rsidRDefault="000D15F3" w:rsidP="000D15F3">
      <w:pPr>
        <w:pStyle w:val="FP"/>
        <w:keepNext/>
        <w:rPr>
          <w:b/>
          <w:bCs/>
          <w:i/>
          <w:iCs/>
          <w:lang w:eastAsia="en-US"/>
        </w:rPr>
      </w:pPr>
      <w:r w:rsidRPr="00F054D2">
        <w:rPr>
          <w:b/>
          <w:bCs/>
          <w:i/>
          <w:iCs/>
          <w:lang w:eastAsia="en-US"/>
        </w:rPr>
        <w:t>e-mail comments:</w:t>
      </w:r>
    </w:p>
    <w:p w14:paraId="71A950C9" w14:textId="77777777" w:rsidR="000D15F3" w:rsidRPr="00F054D2" w:rsidRDefault="000D15F3" w:rsidP="000D15F3">
      <w:pPr>
        <w:pStyle w:val="FP"/>
        <w:rPr>
          <w:i/>
          <w:iCs/>
          <w:lang w:eastAsia="en-US"/>
        </w:rPr>
      </w:pPr>
      <w:r w:rsidRPr="00F054D2">
        <w:rPr>
          <w:i/>
          <w:iCs/>
          <w:lang w:eastAsia="en-US"/>
        </w:rPr>
        <w:t>Lei (Tencent) provides r01.</w:t>
      </w:r>
    </w:p>
    <w:p w14:paraId="078D258F" w14:textId="77777777" w:rsidR="000D15F3" w:rsidRPr="00F054D2" w:rsidRDefault="000D15F3" w:rsidP="000D15F3">
      <w:pPr>
        <w:pStyle w:val="FP"/>
        <w:rPr>
          <w:i/>
          <w:iCs/>
          <w:lang w:eastAsia="en-US"/>
        </w:rPr>
      </w:pPr>
      <w:r w:rsidRPr="00F054D2">
        <w:rPr>
          <w:i/>
          <w:iCs/>
          <w:lang w:eastAsia="en-US"/>
        </w:rPr>
        <w:t>Paul (Ericsson) provides comments and proposes to note this LS.</w:t>
      </w:r>
    </w:p>
    <w:p w14:paraId="4CE6A036" w14:textId="77777777" w:rsidR="000D15F3" w:rsidRPr="00F054D2" w:rsidRDefault="000D15F3" w:rsidP="000D15F3">
      <w:pPr>
        <w:pStyle w:val="FP"/>
        <w:rPr>
          <w:i/>
          <w:iCs/>
          <w:lang w:eastAsia="en-US"/>
        </w:rPr>
      </w:pPr>
      <w:r w:rsidRPr="00F054D2">
        <w:rPr>
          <w:i/>
          <w:iCs/>
          <w:lang w:eastAsia="en-US"/>
        </w:rPr>
        <w:t xml:space="preserve">Lei(Tencent) provides comments and think we should stick to the work item scope. TR 26.928 5G XR has been closed in March 2020. According to 5G_AIS WID scope, the SA4 work mentioned by this WID has been done already. Also, for the same KPI table form SA1 NCIS are used by 5G </w:t>
      </w:r>
      <w:proofErr w:type="spellStart"/>
      <w:r w:rsidRPr="00F054D2">
        <w:rPr>
          <w:i/>
          <w:iCs/>
          <w:lang w:eastAsia="en-US"/>
        </w:rPr>
        <w:t>ProSe</w:t>
      </w:r>
      <w:proofErr w:type="spellEnd"/>
      <w:r w:rsidRPr="00F054D2">
        <w:rPr>
          <w:i/>
          <w:iCs/>
          <w:lang w:eastAsia="en-US"/>
        </w:rPr>
        <w:t xml:space="preserve"> and 5G_AIS, in </w:t>
      </w:r>
      <w:proofErr w:type="spellStart"/>
      <w:r w:rsidRPr="00F054D2">
        <w:rPr>
          <w:i/>
          <w:iCs/>
          <w:lang w:eastAsia="en-US"/>
        </w:rPr>
        <w:t>ProSe</w:t>
      </w:r>
      <w:proofErr w:type="spellEnd"/>
      <w:r w:rsidRPr="00F054D2">
        <w:rPr>
          <w:i/>
          <w:iCs/>
          <w:lang w:eastAsia="en-US"/>
        </w:rPr>
        <w:t xml:space="preserve"> SID SA2 have sent the PQI LS to RAN1 and get feedback from RAN1 already.</w:t>
      </w:r>
    </w:p>
    <w:p w14:paraId="469D1979" w14:textId="77777777" w:rsidR="000D15F3" w:rsidRPr="00F054D2" w:rsidRDefault="000D15F3" w:rsidP="000D15F3">
      <w:pPr>
        <w:pStyle w:val="FP"/>
        <w:rPr>
          <w:i/>
          <w:iCs/>
          <w:lang w:eastAsia="en-US"/>
        </w:rPr>
      </w:pPr>
      <w:r w:rsidRPr="00F054D2">
        <w:rPr>
          <w:i/>
          <w:iCs/>
          <w:lang w:eastAsia="en-US"/>
        </w:rPr>
        <w:t>Therefore the LS to RAN should be sent out independent of additional SA4 input which 'may' or 'may not' come.</w:t>
      </w:r>
    </w:p>
    <w:p w14:paraId="13E71957" w14:textId="77777777" w:rsidR="000D15F3" w:rsidRPr="00F054D2" w:rsidRDefault="000D15F3" w:rsidP="000D15F3">
      <w:pPr>
        <w:pStyle w:val="FP"/>
        <w:rPr>
          <w:i/>
          <w:iCs/>
          <w:lang w:eastAsia="en-US"/>
        </w:rPr>
      </w:pPr>
      <w:r w:rsidRPr="00F054D2">
        <w:rPr>
          <w:i/>
          <w:iCs/>
          <w:lang w:eastAsia="en-US"/>
        </w:rPr>
        <w:t>Hucheng(CATT) supports to send the LS</w:t>
      </w:r>
    </w:p>
    <w:p w14:paraId="23C3E50A" w14:textId="77777777" w:rsidR="000D15F3" w:rsidRPr="00F054D2" w:rsidRDefault="000D15F3" w:rsidP="000D15F3">
      <w:pPr>
        <w:pStyle w:val="FP"/>
        <w:rPr>
          <w:i/>
          <w:iCs/>
          <w:lang w:eastAsia="en-US"/>
        </w:rPr>
      </w:pPr>
      <w:r w:rsidRPr="00F054D2">
        <w:rPr>
          <w:i/>
          <w:iCs/>
          <w:lang w:eastAsia="en-US"/>
        </w:rPr>
        <w:t>Haiyang (Huawei) indicates an LS to RAN is necessary when defining new 5QIs, and provides r02</w:t>
      </w:r>
    </w:p>
    <w:p w14:paraId="2D368095" w14:textId="77777777" w:rsidR="000D15F3" w:rsidRPr="00F054D2" w:rsidRDefault="000D15F3" w:rsidP="000D15F3">
      <w:pPr>
        <w:pStyle w:val="FP"/>
        <w:rPr>
          <w:i/>
          <w:iCs/>
          <w:lang w:eastAsia="en-US"/>
        </w:rPr>
      </w:pPr>
      <w:r w:rsidRPr="00F054D2">
        <w:rPr>
          <w:i/>
          <w:iCs/>
          <w:lang w:eastAsia="en-US"/>
        </w:rPr>
        <w:t>Jianhua (OPPO) support sending the LS and suggest to move forward in SA2.</w:t>
      </w:r>
    </w:p>
    <w:p w14:paraId="1EEFA6B4" w14:textId="77777777" w:rsidR="000D15F3" w:rsidRPr="00F054D2" w:rsidRDefault="000D15F3" w:rsidP="000D15F3">
      <w:pPr>
        <w:pStyle w:val="FP"/>
        <w:rPr>
          <w:i/>
          <w:iCs/>
          <w:lang w:eastAsia="en-US"/>
        </w:rPr>
      </w:pPr>
      <w:r w:rsidRPr="00F054D2">
        <w:rPr>
          <w:i/>
          <w:iCs/>
          <w:lang w:eastAsia="en-US"/>
        </w:rPr>
        <w:t>Lei (Tencent) is fine with r02. And also would like to indicate that companies' expressed their support in 8975 and 8991are also related to this thread.</w:t>
      </w:r>
    </w:p>
    <w:p w14:paraId="6ADB014F" w14:textId="77777777" w:rsidR="000D15F3" w:rsidRPr="00F054D2" w:rsidRDefault="000D15F3" w:rsidP="000D15F3">
      <w:pPr>
        <w:pStyle w:val="FP"/>
        <w:rPr>
          <w:i/>
          <w:iCs/>
          <w:lang w:eastAsia="en-US"/>
        </w:rPr>
      </w:pPr>
      <w:r w:rsidRPr="00F054D2">
        <w:rPr>
          <w:i/>
          <w:iCs/>
          <w:lang w:eastAsia="en-US"/>
        </w:rPr>
        <w:t>Devaki (Nokia) agrees with Ericsson and proposes to postpone the LS out.</w:t>
      </w:r>
    </w:p>
    <w:p w14:paraId="6ECE1D32" w14:textId="77777777" w:rsidR="000D15F3" w:rsidRPr="00F054D2" w:rsidRDefault="000D15F3" w:rsidP="000D15F3">
      <w:pPr>
        <w:pStyle w:val="FP"/>
        <w:rPr>
          <w:i/>
          <w:iCs/>
          <w:lang w:eastAsia="en-US"/>
        </w:rPr>
      </w:pPr>
      <w:r w:rsidRPr="00F054D2">
        <w:rPr>
          <w:i/>
          <w:iCs/>
          <w:lang w:eastAsia="en-US"/>
        </w:rPr>
        <w:t>Lei(Tencent) responds to Devaki(Nokia) and propose to move forward as quite a lot companies prefer. Also explain why two 5QIs are needed for motion tracking data.</w:t>
      </w:r>
    </w:p>
    <w:p w14:paraId="7442FDC6" w14:textId="77777777" w:rsidR="000D15F3" w:rsidRPr="00F054D2" w:rsidRDefault="000D15F3" w:rsidP="000D15F3">
      <w:pPr>
        <w:pStyle w:val="FP"/>
        <w:rPr>
          <w:i/>
          <w:iCs/>
          <w:lang w:eastAsia="en-US"/>
        </w:rPr>
      </w:pPr>
      <w:r w:rsidRPr="00F054D2">
        <w:rPr>
          <w:i/>
          <w:iCs/>
          <w:lang w:eastAsia="en-US"/>
        </w:rPr>
        <w:t>Sherry (Xiaomi) comments.</w:t>
      </w:r>
    </w:p>
    <w:p w14:paraId="490E8373" w14:textId="77777777" w:rsidR="000D15F3" w:rsidRPr="00F054D2" w:rsidRDefault="000D15F3" w:rsidP="000D15F3">
      <w:pPr>
        <w:pStyle w:val="FP"/>
        <w:rPr>
          <w:i/>
          <w:iCs/>
          <w:lang w:eastAsia="en-US"/>
        </w:rPr>
      </w:pPr>
      <w:r w:rsidRPr="00F054D2">
        <w:rPr>
          <w:i/>
          <w:iCs/>
          <w:lang w:eastAsia="en-US"/>
        </w:rPr>
        <w:t>Lei(Tencent) thanks to Chris (Vodafone) for supporting the LS to RAN, provide r04 with a bit change.</w:t>
      </w:r>
    </w:p>
    <w:p w14:paraId="4CD5A99E" w14:textId="77777777" w:rsidR="000D15F3" w:rsidRPr="00F054D2" w:rsidRDefault="000D15F3" w:rsidP="000D15F3">
      <w:pPr>
        <w:pStyle w:val="FP"/>
        <w:rPr>
          <w:i/>
          <w:iCs/>
          <w:lang w:eastAsia="en-US"/>
        </w:rPr>
      </w:pPr>
      <w:r w:rsidRPr="00F054D2">
        <w:rPr>
          <w:i/>
          <w:iCs/>
          <w:lang w:eastAsia="en-US"/>
        </w:rPr>
        <w:t>==== Revisions Deadline ====</w:t>
      </w:r>
    </w:p>
    <w:p w14:paraId="3BD9003E" w14:textId="77777777" w:rsidR="000D15F3" w:rsidRPr="00F054D2" w:rsidRDefault="000D15F3" w:rsidP="000D15F3">
      <w:pPr>
        <w:pStyle w:val="FP"/>
        <w:rPr>
          <w:i/>
          <w:iCs/>
          <w:lang w:eastAsia="en-US"/>
        </w:rPr>
      </w:pPr>
      <w:r w:rsidRPr="00F054D2">
        <w:rPr>
          <w:i/>
          <w:iCs/>
          <w:lang w:eastAsia="en-US"/>
        </w:rPr>
        <w:t>Sherry (Xiaomi) supports to send the LS to RAN WGs, and asks a question.</w:t>
      </w:r>
    </w:p>
    <w:p w14:paraId="0EEB2F4E" w14:textId="77777777" w:rsidR="000D15F3" w:rsidRPr="00F054D2" w:rsidRDefault="000D15F3" w:rsidP="000D15F3">
      <w:pPr>
        <w:pStyle w:val="FP"/>
        <w:rPr>
          <w:i/>
          <w:iCs/>
          <w:lang w:eastAsia="en-US"/>
        </w:rPr>
      </w:pPr>
      <w:r w:rsidRPr="00F054D2">
        <w:rPr>
          <w:i/>
          <w:iCs/>
          <w:lang w:eastAsia="en-US"/>
        </w:rPr>
        <w:t>Lei(Tencent) responds to Sherry (Xiaomi), thanks for confirming supports and clarifies why to RAN1 and cc RAN2.</w:t>
      </w:r>
    </w:p>
    <w:p w14:paraId="6F828293" w14:textId="77777777" w:rsidR="000D15F3" w:rsidRPr="00F054D2" w:rsidRDefault="000D15F3" w:rsidP="000D15F3">
      <w:pPr>
        <w:pStyle w:val="FP"/>
        <w:rPr>
          <w:i/>
          <w:iCs/>
          <w:lang w:eastAsia="en-US"/>
        </w:rPr>
      </w:pPr>
      <w:r w:rsidRPr="00F054D2">
        <w:rPr>
          <w:i/>
          <w:iCs/>
          <w:lang w:eastAsia="en-US"/>
        </w:rPr>
        <w:t>Dario S. Tonesi (Qualcomm) supports sending the LS to RAN1 and CC RAN2.</w:t>
      </w:r>
    </w:p>
    <w:p w14:paraId="7CD826ED" w14:textId="77777777" w:rsidR="000D15F3" w:rsidRPr="00F054D2" w:rsidRDefault="000D15F3" w:rsidP="000D15F3">
      <w:pPr>
        <w:pStyle w:val="FP"/>
        <w:rPr>
          <w:i/>
          <w:iCs/>
          <w:lang w:eastAsia="en-US"/>
        </w:rPr>
      </w:pPr>
      <w:r w:rsidRPr="00F054D2">
        <w:rPr>
          <w:i/>
          <w:iCs/>
          <w:lang w:eastAsia="en-US"/>
        </w:rPr>
        <w:t>==== Final Comments Deadline ====</w:t>
      </w:r>
    </w:p>
    <w:p w14:paraId="0B5A5719" w14:textId="77777777" w:rsidR="000D15F3" w:rsidRPr="00F054D2" w:rsidRDefault="000D15F3" w:rsidP="000D15F3">
      <w:pPr>
        <w:pStyle w:val="FP"/>
        <w:rPr>
          <w:i/>
          <w:iCs/>
          <w:lang w:eastAsia="en-US"/>
        </w:rPr>
      </w:pPr>
      <w:r w:rsidRPr="00F054D2">
        <w:rPr>
          <w:i/>
          <w:iCs/>
          <w:lang w:eastAsia="en-US"/>
        </w:rPr>
        <w:t xml:space="preserve">Lei(Tencent) objects r05 and provide r06. R06 is consolidated version on top of Lei(Tencent)'s initial proposal with Chris suggestions. R05 from Dario totally defocus the question to ask and not </w:t>
      </w:r>
      <w:proofErr w:type="spellStart"/>
      <w:r w:rsidRPr="00F054D2">
        <w:rPr>
          <w:i/>
          <w:iCs/>
          <w:lang w:eastAsia="en-US"/>
        </w:rPr>
        <w:t>inline</w:t>
      </w:r>
      <w:proofErr w:type="spellEnd"/>
      <w:r w:rsidRPr="00F054D2">
        <w:rPr>
          <w:i/>
          <w:iCs/>
          <w:lang w:eastAsia="en-US"/>
        </w:rPr>
        <w:t xml:space="preserve"> with the consensus of offline discussion at all.</w:t>
      </w:r>
    </w:p>
    <w:p w14:paraId="23CC1D72" w14:textId="77777777" w:rsidR="000D15F3" w:rsidRPr="00F054D2" w:rsidRDefault="000D15F3" w:rsidP="000D15F3">
      <w:pPr>
        <w:pStyle w:val="FP"/>
        <w:rPr>
          <w:i/>
          <w:iCs/>
          <w:lang w:eastAsia="en-US"/>
        </w:rPr>
      </w:pPr>
      <w:r w:rsidRPr="00F054D2">
        <w:rPr>
          <w:i/>
          <w:iCs/>
          <w:lang w:eastAsia="en-US"/>
        </w:rPr>
        <w:t>Haiyang (Huawei) is ok with r06, but objects r05.</w:t>
      </w:r>
    </w:p>
    <w:p w14:paraId="68925D34" w14:textId="77777777" w:rsidR="000D15F3" w:rsidRPr="00F054D2" w:rsidRDefault="000D15F3" w:rsidP="000D15F3">
      <w:pPr>
        <w:pStyle w:val="FP"/>
        <w:rPr>
          <w:i/>
          <w:iCs/>
          <w:lang w:eastAsia="en-US"/>
        </w:rPr>
      </w:pPr>
      <w:r w:rsidRPr="00F054D2">
        <w:rPr>
          <w:i/>
          <w:iCs/>
          <w:lang w:eastAsia="en-US"/>
        </w:rPr>
        <w:t>Sherry (Xiaomi) provides comments.</w:t>
      </w:r>
    </w:p>
    <w:p w14:paraId="520E75F9" w14:textId="77777777" w:rsidR="000D15F3" w:rsidRPr="00F054D2" w:rsidRDefault="000D15F3" w:rsidP="000D15F3">
      <w:pPr>
        <w:pStyle w:val="FP"/>
        <w:rPr>
          <w:i/>
          <w:iCs/>
          <w:lang w:eastAsia="en-US"/>
        </w:rPr>
      </w:pPr>
      <w:r w:rsidRPr="00F054D2">
        <w:rPr>
          <w:i/>
          <w:iCs/>
          <w:lang w:eastAsia="en-US"/>
        </w:rPr>
        <w:t>Lei(Tencent) further update r06 and provide r08 with some rewording from Chris offline. Objection to any revisions defocusing the question to ask.</w:t>
      </w:r>
    </w:p>
    <w:p w14:paraId="0FD0A262" w14:textId="77777777" w:rsidR="000D15F3" w:rsidRPr="00F054D2" w:rsidRDefault="000D15F3" w:rsidP="000D15F3">
      <w:pPr>
        <w:pStyle w:val="FP"/>
        <w:rPr>
          <w:i/>
          <w:iCs/>
          <w:lang w:eastAsia="en-US"/>
        </w:rPr>
      </w:pPr>
      <w:r w:rsidRPr="00F054D2">
        <w:rPr>
          <w:i/>
          <w:iCs/>
          <w:lang w:eastAsia="en-US"/>
        </w:rPr>
        <w:t>Lei(Tencent) also copies TD S2</w:t>
      </w:r>
      <w:r w:rsidRPr="00F054D2">
        <w:rPr>
          <w:i/>
          <w:iCs/>
          <w:lang w:eastAsia="en-US"/>
        </w:rPr>
        <w:noBreakHyphen/>
        <w:t>2008794r8 into CC#3 folder.</w:t>
      </w:r>
    </w:p>
    <w:p w14:paraId="51F243AC" w14:textId="77777777" w:rsidR="000D15F3" w:rsidRPr="00A3071B" w:rsidRDefault="000D15F3" w:rsidP="000D15F3">
      <w:pPr>
        <w:keepNext/>
        <w:keepLines/>
      </w:pPr>
      <w:r>
        <w:rPr>
          <w:b/>
        </w:rPr>
        <w:t>Discussion and conclusion:</w:t>
      </w:r>
    </w:p>
    <w:p w14:paraId="561AEE8E" w14:textId="4CE2339E" w:rsidR="000D15F3" w:rsidRDefault="000D15F3" w:rsidP="000D15F3">
      <w:pPr>
        <w:keepLines/>
        <w:rPr>
          <w:lang w:eastAsia="en-US"/>
        </w:rPr>
      </w:pPr>
      <w:r>
        <w:rPr>
          <w:lang w:eastAsia="en-US"/>
        </w:rPr>
        <w:t>r08 was considered. Qualcomm objected to r08, but could accept it with a change: '</w:t>
      </w:r>
      <w:r w:rsidRPr="000D15F3">
        <w:rPr>
          <w:i/>
          <w:iCs/>
          <w:color w:val="0000FF"/>
          <w:lang w:eastAsia="en-US"/>
        </w:rPr>
        <w:t>whether they have other considerations</w:t>
      </w:r>
      <w:r>
        <w:rPr>
          <w:lang w:eastAsia="en-US"/>
        </w:rPr>
        <w:t xml:space="preserve">'.  Huawei asked </w:t>
      </w:r>
      <w:r w:rsidR="00E837DE">
        <w:rPr>
          <w:lang w:eastAsia="en-US"/>
        </w:rPr>
        <w:t>t</w:t>
      </w:r>
      <w:r>
        <w:rPr>
          <w:lang w:eastAsia="en-US"/>
        </w:rPr>
        <w:t>o add also 'about the PER values' but Qualcomm could not accept this.</w:t>
      </w:r>
      <w:r>
        <w:t xml:space="preserve"> </w:t>
      </w:r>
      <w:r w:rsidR="00B07A58" w:rsidRPr="00B07A58">
        <w:rPr>
          <w:b/>
          <w:bCs/>
          <w:color w:val="0000FF"/>
        </w:rPr>
        <w:t>This was left for further off-line discussion, to be decided upon at CC#4.</w:t>
      </w:r>
    </w:p>
    <w:p w14:paraId="1233871E" w14:textId="77777777" w:rsidR="000D15F3" w:rsidRDefault="000D15F3" w:rsidP="000D15F3">
      <w:pPr>
        <w:keepNext/>
        <w:keepLines/>
        <w:pBdr>
          <w:top w:val="single" w:sz="4" w:space="1" w:color="auto"/>
        </w:pBdr>
        <w:rPr>
          <w:lang w:eastAsia="en-US"/>
        </w:rPr>
      </w:pPr>
      <w:r>
        <w:rPr>
          <w:color w:val="0000FF"/>
          <w:lang w:eastAsia="en-US"/>
        </w:rPr>
        <w:t>TD S2</w:t>
      </w:r>
      <w:r>
        <w:rPr>
          <w:color w:val="0000FF"/>
          <w:lang w:eastAsia="en-US"/>
        </w:rPr>
        <w:noBreakHyphen/>
        <w:t>2008425</w:t>
      </w:r>
      <w:r>
        <w:rPr>
          <w:lang w:eastAsia="en-US"/>
        </w:rPr>
        <w:t xml:space="preserve"> (DRAFTCR) Location estimate in Local Coordinates (Source: Ericsson)</w:t>
      </w:r>
    </w:p>
    <w:p w14:paraId="5DD34444" w14:textId="77777777" w:rsidR="000D15F3" w:rsidRPr="00F054D2" w:rsidRDefault="000D15F3" w:rsidP="000D15F3">
      <w:pPr>
        <w:pStyle w:val="FP"/>
        <w:keepNext/>
        <w:rPr>
          <w:b/>
          <w:bCs/>
          <w:i/>
          <w:iCs/>
          <w:lang w:eastAsia="en-US"/>
        </w:rPr>
      </w:pPr>
      <w:r w:rsidRPr="00F054D2">
        <w:rPr>
          <w:b/>
          <w:bCs/>
          <w:i/>
          <w:iCs/>
          <w:lang w:eastAsia="en-US"/>
        </w:rPr>
        <w:t>e-mail comments:</w:t>
      </w:r>
    </w:p>
    <w:p w14:paraId="0CEED1A7" w14:textId="77777777" w:rsidR="000D15F3" w:rsidRPr="00F054D2" w:rsidRDefault="000D15F3" w:rsidP="000D15F3">
      <w:pPr>
        <w:pStyle w:val="FP"/>
        <w:rPr>
          <w:i/>
          <w:iCs/>
          <w:lang w:eastAsia="en-US"/>
        </w:rPr>
      </w:pPr>
      <w:proofErr w:type="spellStart"/>
      <w:r w:rsidRPr="00F054D2">
        <w:rPr>
          <w:i/>
          <w:iCs/>
          <w:lang w:eastAsia="en-US"/>
        </w:rPr>
        <w:t>Pallab</w:t>
      </w:r>
      <w:proofErr w:type="spellEnd"/>
      <w:r w:rsidRPr="00F054D2">
        <w:rPr>
          <w:i/>
          <w:iCs/>
          <w:lang w:eastAsia="en-US"/>
        </w:rPr>
        <w:t xml:space="preserve"> (Nokia) requests for clarification</w:t>
      </w:r>
    </w:p>
    <w:p w14:paraId="40EDAB31" w14:textId="77777777" w:rsidR="000D15F3" w:rsidRPr="00F054D2" w:rsidRDefault="000D15F3" w:rsidP="000D15F3">
      <w:pPr>
        <w:pStyle w:val="FP"/>
        <w:rPr>
          <w:i/>
          <w:iCs/>
          <w:lang w:eastAsia="en-US"/>
        </w:rPr>
      </w:pPr>
      <w:r w:rsidRPr="00F054D2">
        <w:rPr>
          <w:i/>
          <w:iCs/>
          <w:lang w:eastAsia="en-US"/>
        </w:rPr>
        <w:t>Åke Busin (Ericsson) Provides clarifications to Gupta</w:t>
      </w:r>
    </w:p>
    <w:p w14:paraId="78CD4120" w14:textId="77777777" w:rsidR="000D15F3" w:rsidRPr="00F054D2" w:rsidRDefault="000D15F3" w:rsidP="000D15F3">
      <w:pPr>
        <w:pStyle w:val="FP"/>
        <w:rPr>
          <w:i/>
          <w:iCs/>
          <w:lang w:eastAsia="en-US"/>
        </w:rPr>
      </w:pPr>
      <w:proofErr w:type="spellStart"/>
      <w:r w:rsidRPr="00F054D2">
        <w:rPr>
          <w:i/>
          <w:iCs/>
          <w:lang w:eastAsia="en-US"/>
        </w:rPr>
        <w:lastRenderedPageBreak/>
        <w:t>Pallab</w:t>
      </w:r>
      <w:proofErr w:type="spellEnd"/>
      <w:r w:rsidRPr="00F054D2">
        <w:rPr>
          <w:i/>
          <w:iCs/>
          <w:lang w:eastAsia="en-US"/>
        </w:rPr>
        <w:t xml:space="preserve"> (Nokia) responds to Åke Busin (Ericsson) and provides further comments</w:t>
      </w:r>
    </w:p>
    <w:p w14:paraId="75487004" w14:textId="77777777" w:rsidR="000D15F3" w:rsidRPr="00F054D2" w:rsidRDefault="000D15F3" w:rsidP="000D15F3">
      <w:pPr>
        <w:pStyle w:val="FP"/>
        <w:rPr>
          <w:i/>
          <w:iCs/>
          <w:lang w:eastAsia="en-US"/>
        </w:rPr>
      </w:pPr>
      <w:r w:rsidRPr="00F054D2">
        <w:rPr>
          <w:i/>
          <w:iCs/>
          <w:lang w:eastAsia="en-US"/>
        </w:rPr>
        <w:t>Stephen (Qualcomm) comments that while the principle seems okay, the CR is deficient in terms of support</w:t>
      </w:r>
    </w:p>
    <w:p w14:paraId="76FE5258" w14:textId="77777777" w:rsidR="000D15F3" w:rsidRPr="00F054D2" w:rsidRDefault="000D15F3" w:rsidP="000D15F3">
      <w:pPr>
        <w:pStyle w:val="FP"/>
        <w:rPr>
          <w:i/>
          <w:iCs/>
          <w:lang w:eastAsia="en-US"/>
        </w:rPr>
      </w:pPr>
      <w:r w:rsidRPr="00F054D2">
        <w:rPr>
          <w:i/>
          <w:iCs/>
          <w:lang w:eastAsia="en-US"/>
        </w:rPr>
        <w:t>Åke Busin (Ericsson) submit r01 and provide response to Stephen</w:t>
      </w:r>
    </w:p>
    <w:p w14:paraId="15A9F4C7" w14:textId="77777777" w:rsidR="000D15F3" w:rsidRPr="00F054D2" w:rsidRDefault="000D15F3" w:rsidP="000D15F3">
      <w:pPr>
        <w:pStyle w:val="FP"/>
        <w:rPr>
          <w:i/>
          <w:iCs/>
          <w:lang w:eastAsia="en-US"/>
        </w:rPr>
      </w:pPr>
      <w:r w:rsidRPr="00F054D2">
        <w:rPr>
          <w:i/>
          <w:iCs/>
          <w:lang w:eastAsia="en-US"/>
        </w:rPr>
        <w:t xml:space="preserve">Tyler </w:t>
      </w:r>
      <w:proofErr w:type="spellStart"/>
      <w:r w:rsidRPr="00F054D2">
        <w:rPr>
          <w:i/>
          <w:iCs/>
          <w:lang w:eastAsia="en-US"/>
        </w:rPr>
        <w:t>Hawbaker</w:t>
      </w:r>
      <w:proofErr w:type="spellEnd"/>
      <w:r w:rsidRPr="00F054D2">
        <w:rPr>
          <w:i/>
          <w:iCs/>
          <w:lang w:eastAsia="en-US"/>
        </w:rPr>
        <w:t xml:space="preserve"> (OTD) asks a question</w:t>
      </w:r>
    </w:p>
    <w:p w14:paraId="3420450B" w14:textId="77777777" w:rsidR="000D15F3" w:rsidRPr="00F054D2" w:rsidRDefault="000D15F3" w:rsidP="000D15F3">
      <w:pPr>
        <w:pStyle w:val="FP"/>
        <w:rPr>
          <w:i/>
          <w:iCs/>
          <w:lang w:eastAsia="en-US"/>
        </w:rPr>
      </w:pPr>
      <w:r w:rsidRPr="00F054D2">
        <w:rPr>
          <w:i/>
          <w:iCs/>
          <w:lang w:eastAsia="en-US"/>
        </w:rPr>
        <w:t>Åke Busin (Ericsson) submit r02 and provide response to Tyler</w:t>
      </w:r>
    </w:p>
    <w:p w14:paraId="55058D2A" w14:textId="77777777" w:rsidR="000D15F3" w:rsidRPr="00F054D2" w:rsidRDefault="000D15F3" w:rsidP="000D15F3">
      <w:pPr>
        <w:pStyle w:val="FP"/>
        <w:rPr>
          <w:i/>
          <w:iCs/>
          <w:lang w:eastAsia="en-US"/>
        </w:rPr>
      </w:pPr>
      <w:r w:rsidRPr="00F054D2">
        <w:rPr>
          <w:i/>
          <w:iCs/>
          <w:lang w:eastAsia="en-US"/>
        </w:rPr>
        <w:t xml:space="preserve">Tyler </w:t>
      </w:r>
      <w:proofErr w:type="spellStart"/>
      <w:r w:rsidRPr="00F054D2">
        <w:rPr>
          <w:i/>
          <w:iCs/>
          <w:lang w:eastAsia="en-US"/>
        </w:rPr>
        <w:t>Hawbaker</w:t>
      </w:r>
      <w:proofErr w:type="spellEnd"/>
      <w:r w:rsidRPr="00F054D2">
        <w:rPr>
          <w:i/>
          <w:iCs/>
          <w:lang w:eastAsia="en-US"/>
        </w:rPr>
        <w:t xml:space="preserve"> (OTD) provides response to Ake (Ericsson)</w:t>
      </w:r>
    </w:p>
    <w:p w14:paraId="510559C0" w14:textId="77777777" w:rsidR="000D15F3" w:rsidRPr="00F054D2" w:rsidRDefault="000D15F3" w:rsidP="000D15F3">
      <w:pPr>
        <w:pStyle w:val="FP"/>
        <w:rPr>
          <w:i/>
          <w:iCs/>
          <w:lang w:eastAsia="en-US"/>
        </w:rPr>
      </w:pPr>
      <w:r w:rsidRPr="00F054D2">
        <w:rPr>
          <w:i/>
          <w:iCs/>
          <w:lang w:eastAsia="en-US"/>
        </w:rPr>
        <w:t>Åke Busin (Ericsson) submit r03</w:t>
      </w:r>
    </w:p>
    <w:p w14:paraId="5550FE41" w14:textId="77777777" w:rsidR="000D15F3" w:rsidRPr="00F054D2" w:rsidRDefault="000D15F3" w:rsidP="000D15F3">
      <w:pPr>
        <w:pStyle w:val="FP"/>
        <w:rPr>
          <w:i/>
          <w:iCs/>
          <w:lang w:eastAsia="en-US"/>
        </w:rPr>
      </w:pPr>
      <w:r w:rsidRPr="00F054D2">
        <w:rPr>
          <w:i/>
          <w:iCs/>
          <w:lang w:eastAsia="en-US"/>
        </w:rPr>
        <w:t>Stephen (Qualcomm) provides r04</w:t>
      </w:r>
    </w:p>
    <w:p w14:paraId="1F36E5D9" w14:textId="77777777" w:rsidR="000D15F3" w:rsidRPr="00F054D2" w:rsidRDefault="000D15F3" w:rsidP="000D15F3">
      <w:pPr>
        <w:pStyle w:val="FP"/>
        <w:rPr>
          <w:i/>
          <w:iCs/>
          <w:lang w:eastAsia="en-US"/>
        </w:rPr>
      </w:pPr>
      <w:r w:rsidRPr="00F054D2">
        <w:rPr>
          <w:i/>
          <w:iCs/>
          <w:lang w:eastAsia="en-US"/>
        </w:rPr>
        <w:t xml:space="preserve">Åke Busin (Ericsson) responds to </w:t>
      </w:r>
      <w:proofErr w:type="spellStart"/>
      <w:r w:rsidRPr="00F054D2">
        <w:rPr>
          <w:i/>
          <w:iCs/>
          <w:lang w:eastAsia="en-US"/>
        </w:rPr>
        <w:t>Pallab</w:t>
      </w:r>
      <w:proofErr w:type="spellEnd"/>
    </w:p>
    <w:p w14:paraId="181C6E55" w14:textId="77777777" w:rsidR="000D15F3" w:rsidRPr="00F054D2" w:rsidRDefault="000D15F3" w:rsidP="000D15F3">
      <w:pPr>
        <w:pStyle w:val="FP"/>
        <w:rPr>
          <w:i/>
          <w:iCs/>
          <w:lang w:eastAsia="en-US"/>
        </w:rPr>
      </w:pPr>
      <w:r w:rsidRPr="00F054D2">
        <w:rPr>
          <w:i/>
          <w:iCs/>
          <w:lang w:eastAsia="en-US"/>
        </w:rPr>
        <w:t xml:space="preserve">Tyler </w:t>
      </w:r>
      <w:proofErr w:type="spellStart"/>
      <w:r w:rsidRPr="00F054D2">
        <w:rPr>
          <w:i/>
          <w:iCs/>
          <w:lang w:eastAsia="en-US"/>
        </w:rPr>
        <w:t>Hawbaker</w:t>
      </w:r>
      <w:proofErr w:type="spellEnd"/>
      <w:r w:rsidRPr="00F054D2">
        <w:rPr>
          <w:i/>
          <w:iCs/>
          <w:lang w:eastAsia="en-US"/>
        </w:rPr>
        <w:t xml:space="preserve"> (OTD) provides comment</w:t>
      </w:r>
    </w:p>
    <w:p w14:paraId="15C164B6" w14:textId="77777777" w:rsidR="000D15F3" w:rsidRPr="00F054D2" w:rsidRDefault="000D15F3" w:rsidP="000D15F3">
      <w:pPr>
        <w:pStyle w:val="FP"/>
        <w:rPr>
          <w:i/>
          <w:iCs/>
          <w:lang w:eastAsia="en-US"/>
        </w:rPr>
      </w:pPr>
      <w:proofErr w:type="spellStart"/>
      <w:r w:rsidRPr="00F054D2">
        <w:rPr>
          <w:i/>
          <w:iCs/>
          <w:lang w:eastAsia="en-US"/>
        </w:rPr>
        <w:t>Runze</w:t>
      </w:r>
      <w:proofErr w:type="spellEnd"/>
      <w:r w:rsidRPr="00F054D2">
        <w:rPr>
          <w:i/>
          <w:iCs/>
          <w:lang w:eastAsia="en-US"/>
        </w:rPr>
        <w:t xml:space="preserve"> (Huawei) comments.</w:t>
      </w:r>
    </w:p>
    <w:p w14:paraId="37414594" w14:textId="77777777" w:rsidR="000D15F3" w:rsidRPr="00F054D2" w:rsidRDefault="000D15F3" w:rsidP="000D15F3">
      <w:pPr>
        <w:pStyle w:val="FP"/>
        <w:rPr>
          <w:i/>
          <w:iCs/>
          <w:lang w:eastAsia="en-US"/>
        </w:rPr>
      </w:pPr>
      <w:proofErr w:type="spellStart"/>
      <w:r w:rsidRPr="00F054D2">
        <w:rPr>
          <w:i/>
          <w:iCs/>
          <w:lang w:eastAsia="en-US"/>
        </w:rPr>
        <w:t>Runze</w:t>
      </w:r>
      <w:proofErr w:type="spellEnd"/>
      <w:r w:rsidRPr="00F054D2">
        <w:rPr>
          <w:i/>
          <w:iCs/>
          <w:lang w:eastAsia="en-US"/>
        </w:rPr>
        <w:t xml:space="preserve"> (Huawei) provides r05, and objects to all other versions.</w:t>
      </w:r>
    </w:p>
    <w:p w14:paraId="5E16FFBA" w14:textId="77777777" w:rsidR="000D15F3" w:rsidRPr="00F054D2" w:rsidRDefault="000D15F3" w:rsidP="000D15F3">
      <w:pPr>
        <w:pStyle w:val="FP"/>
        <w:rPr>
          <w:i/>
          <w:iCs/>
          <w:lang w:eastAsia="en-US"/>
        </w:rPr>
      </w:pPr>
      <w:r w:rsidRPr="00F054D2">
        <w:rPr>
          <w:i/>
          <w:iCs/>
          <w:lang w:eastAsia="en-US"/>
        </w:rPr>
        <w:t xml:space="preserve">Tyler </w:t>
      </w:r>
      <w:proofErr w:type="spellStart"/>
      <w:r w:rsidRPr="00F054D2">
        <w:rPr>
          <w:i/>
          <w:iCs/>
          <w:lang w:eastAsia="en-US"/>
        </w:rPr>
        <w:t>Hawbaker</w:t>
      </w:r>
      <w:proofErr w:type="spellEnd"/>
      <w:r w:rsidRPr="00F054D2">
        <w:rPr>
          <w:i/>
          <w:iCs/>
          <w:lang w:eastAsia="en-US"/>
        </w:rPr>
        <w:t xml:space="preserve"> (OTD) provides response to </w:t>
      </w:r>
      <w:proofErr w:type="spellStart"/>
      <w:r w:rsidRPr="00F054D2">
        <w:rPr>
          <w:i/>
          <w:iCs/>
          <w:lang w:eastAsia="en-US"/>
        </w:rPr>
        <w:t>Runze</w:t>
      </w:r>
      <w:proofErr w:type="spellEnd"/>
      <w:r w:rsidRPr="00F054D2">
        <w:rPr>
          <w:i/>
          <w:iCs/>
          <w:lang w:eastAsia="en-US"/>
        </w:rPr>
        <w:t xml:space="preserve"> (Huawei)</w:t>
      </w:r>
    </w:p>
    <w:p w14:paraId="335D6EEB" w14:textId="77777777" w:rsidR="000D15F3" w:rsidRPr="00F054D2" w:rsidRDefault="000D15F3" w:rsidP="000D15F3">
      <w:pPr>
        <w:pStyle w:val="FP"/>
        <w:rPr>
          <w:i/>
          <w:iCs/>
          <w:lang w:eastAsia="en-US"/>
        </w:rPr>
      </w:pPr>
      <w:r w:rsidRPr="00F054D2">
        <w:rPr>
          <w:i/>
          <w:iCs/>
          <w:lang w:eastAsia="en-US"/>
        </w:rPr>
        <w:t xml:space="preserve">Åke Busin (Ericsson) provide response to </w:t>
      </w:r>
      <w:proofErr w:type="spellStart"/>
      <w:r w:rsidRPr="00F054D2">
        <w:rPr>
          <w:i/>
          <w:iCs/>
          <w:lang w:eastAsia="en-US"/>
        </w:rPr>
        <w:t>Runze</w:t>
      </w:r>
      <w:proofErr w:type="spellEnd"/>
    </w:p>
    <w:p w14:paraId="2274F9E0" w14:textId="77777777" w:rsidR="000D15F3" w:rsidRPr="00F054D2" w:rsidRDefault="000D15F3" w:rsidP="000D15F3">
      <w:pPr>
        <w:pStyle w:val="FP"/>
        <w:rPr>
          <w:i/>
          <w:iCs/>
          <w:lang w:eastAsia="en-US"/>
        </w:rPr>
      </w:pPr>
      <w:proofErr w:type="spellStart"/>
      <w:r w:rsidRPr="00F054D2">
        <w:rPr>
          <w:i/>
          <w:iCs/>
          <w:lang w:eastAsia="en-US"/>
        </w:rPr>
        <w:t>Runze</w:t>
      </w:r>
      <w:proofErr w:type="spellEnd"/>
      <w:r w:rsidRPr="00F054D2">
        <w:rPr>
          <w:i/>
          <w:iCs/>
          <w:lang w:eastAsia="en-US"/>
        </w:rPr>
        <w:t xml:space="preserve"> (Huawei) replies to Ake (Ericsson).</w:t>
      </w:r>
    </w:p>
    <w:p w14:paraId="7CA2CB4E" w14:textId="77777777" w:rsidR="000D15F3" w:rsidRPr="00F054D2" w:rsidRDefault="000D15F3" w:rsidP="000D15F3">
      <w:pPr>
        <w:pStyle w:val="FP"/>
        <w:rPr>
          <w:i/>
          <w:iCs/>
          <w:lang w:eastAsia="en-US"/>
        </w:rPr>
      </w:pPr>
      <w:proofErr w:type="spellStart"/>
      <w:r w:rsidRPr="00F054D2">
        <w:rPr>
          <w:i/>
          <w:iCs/>
          <w:lang w:eastAsia="en-US"/>
        </w:rPr>
        <w:t>Runze</w:t>
      </w:r>
      <w:proofErr w:type="spellEnd"/>
      <w:r w:rsidRPr="00F054D2">
        <w:rPr>
          <w:i/>
          <w:iCs/>
          <w:lang w:eastAsia="en-US"/>
        </w:rPr>
        <w:t xml:space="preserve"> (Huawei ) provides response to Tyler (</w:t>
      </w:r>
      <w:proofErr w:type="spellStart"/>
      <w:r w:rsidRPr="00F054D2">
        <w:rPr>
          <w:i/>
          <w:iCs/>
          <w:lang w:eastAsia="en-US"/>
        </w:rPr>
        <w:t>Hawbaker</w:t>
      </w:r>
      <w:proofErr w:type="spellEnd"/>
      <w:r w:rsidRPr="00F054D2">
        <w:rPr>
          <w:i/>
          <w:iCs/>
          <w:lang w:eastAsia="en-US"/>
        </w:rPr>
        <w:t>)</w:t>
      </w:r>
    </w:p>
    <w:p w14:paraId="0C5E73BD" w14:textId="77777777" w:rsidR="000D15F3" w:rsidRPr="00F054D2" w:rsidRDefault="000D15F3" w:rsidP="000D15F3">
      <w:pPr>
        <w:pStyle w:val="FP"/>
        <w:rPr>
          <w:i/>
          <w:iCs/>
          <w:lang w:eastAsia="en-US"/>
        </w:rPr>
      </w:pPr>
      <w:r w:rsidRPr="00F054D2">
        <w:rPr>
          <w:i/>
          <w:iCs/>
          <w:lang w:eastAsia="en-US"/>
        </w:rPr>
        <w:t>==== Revisions Deadline ====</w:t>
      </w:r>
    </w:p>
    <w:p w14:paraId="1E8ACBA4" w14:textId="77777777" w:rsidR="000D15F3" w:rsidRPr="00F054D2" w:rsidRDefault="000D15F3" w:rsidP="000D15F3">
      <w:pPr>
        <w:pStyle w:val="FP"/>
        <w:rPr>
          <w:i/>
          <w:iCs/>
          <w:lang w:eastAsia="en-US"/>
        </w:rPr>
      </w:pPr>
      <w:proofErr w:type="spellStart"/>
      <w:r w:rsidRPr="00F054D2">
        <w:rPr>
          <w:i/>
          <w:iCs/>
          <w:lang w:eastAsia="en-US"/>
        </w:rPr>
        <w:t>Runze</w:t>
      </w:r>
      <w:proofErr w:type="spellEnd"/>
      <w:r w:rsidRPr="00F054D2">
        <w:rPr>
          <w:i/>
          <w:iCs/>
          <w:lang w:eastAsia="en-US"/>
        </w:rPr>
        <w:t xml:space="preserve"> (Huawei) provides r06.</w:t>
      </w:r>
    </w:p>
    <w:p w14:paraId="4DB30BF9" w14:textId="77777777" w:rsidR="000D15F3" w:rsidRPr="00F054D2" w:rsidRDefault="000D15F3" w:rsidP="000D15F3">
      <w:pPr>
        <w:pStyle w:val="FP"/>
        <w:rPr>
          <w:i/>
          <w:iCs/>
          <w:lang w:eastAsia="en-US"/>
        </w:rPr>
      </w:pPr>
      <w:r w:rsidRPr="00F054D2">
        <w:rPr>
          <w:i/>
          <w:iCs/>
          <w:lang w:eastAsia="en-US"/>
        </w:rPr>
        <w:t xml:space="preserve">Tyler (OTD) responds to </w:t>
      </w:r>
      <w:proofErr w:type="spellStart"/>
      <w:r w:rsidRPr="00F054D2">
        <w:rPr>
          <w:i/>
          <w:iCs/>
          <w:lang w:eastAsia="en-US"/>
        </w:rPr>
        <w:t>Runze</w:t>
      </w:r>
      <w:proofErr w:type="spellEnd"/>
      <w:r w:rsidRPr="00F054D2">
        <w:rPr>
          <w:i/>
          <w:iCs/>
          <w:lang w:eastAsia="en-US"/>
        </w:rPr>
        <w:t xml:space="preserve"> (Huawei).</w:t>
      </w:r>
    </w:p>
    <w:p w14:paraId="68DF2E8A" w14:textId="77777777" w:rsidR="000D15F3" w:rsidRPr="00F054D2" w:rsidRDefault="000D15F3" w:rsidP="000D15F3">
      <w:pPr>
        <w:pStyle w:val="FP"/>
        <w:rPr>
          <w:i/>
          <w:iCs/>
          <w:lang w:eastAsia="en-US"/>
        </w:rPr>
      </w:pPr>
      <w:r w:rsidRPr="00F054D2">
        <w:rPr>
          <w:i/>
          <w:iCs/>
          <w:lang w:eastAsia="en-US"/>
        </w:rPr>
        <w:t>Stephen (Qualcomm) can only agree r04 (object to all other versions)</w:t>
      </w:r>
    </w:p>
    <w:p w14:paraId="5509513A" w14:textId="77777777" w:rsidR="000D15F3" w:rsidRPr="00F054D2" w:rsidRDefault="000D15F3" w:rsidP="000D15F3">
      <w:pPr>
        <w:pStyle w:val="FP"/>
        <w:rPr>
          <w:i/>
          <w:iCs/>
          <w:lang w:eastAsia="en-US"/>
        </w:rPr>
      </w:pPr>
      <w:r w:rsidRPr="00F054D2">
        <w:rPr>
          <w:i/>
          <w:iCs/>
          <w:lang w:eastAsia="en-US"/>
        </w:rPr>
        <w:t>Åke Busin (Ericsson) also agree r04</w:t>
      </w:r>
    </w:p>
    <w:p w14:paraId="617E09E4" w14:textId="77777777" w:rsidR="000D15F3" w:rsidRPr="00F054D2" w:rsidRDefault="000D15F3" w:rsidP="000D15F3">
      <w:pPr>
        <w:pStyle w:val="FP"/>
        <w:rPr>
          <w:i/>
          <w:iCs/>
          <w:lang w:eastAsia="en-US"/>
        </w:rPr>
      </w:pPr>
      <w:r w:rsidRPr="00F054D2">
        <w:rPr>
          <w:i/>
          <w:iCs/>
          <w:lang w:eastAsia="en-US"/>
        </w:rPr>
        <w:t xml:space="preserve">Tyler </w:t>
      </w:r>
      <w:proofErr w:type="spellStart"/>
      <w:r w:rsidRPr="00F054D2">
        <w:rPr>
          <w:i/>
          <w:iCs/>
          <w:lang w:eastAsia="en-US"/>
        </w:rPr>
        <w:t>Hawbaker</w:t>
      </w:r>
      <w:proofErr w:type="spellEnd"/>
      <w:r w:rsidRPr="00F054D2">
        <w:rPr>
          <w:i/>
          <w:iCs/>
          <w:lang w:eastAsia="en-US"/>
        </w:rPr>
        <w:t xml:space="preserve"> (OTD) can only accept r04</w:t>
      </w:r>
    </w:p>
    <w:p w14:paraId="3B4E5847" w14:textId="77777777" w:rsidR="000D15F3" w:rsidRPr="00F054D2" w:rsidRDefault="000D15F3" w:rsidP="000D15F3">
      <w:pPr>
        <w:pStyle w:val="FP"/>
        <w:rPr>
          <w:i/>
          <w:iCs/>
          <w:lang w:eastAsia="en-US"/>
        </w:rPr>
      </w:pPr>
      <w:proofErr w:type="spellStart"/>
      <w:r w:rsidRPr="00F054D2">
        <w:rPr>
          <w:i/>
          <w:iCs/>
          <w:lang w:eastAsia="en-US"/>
        </w:rPr>
        <w:t>Runze</w:t>
      </w:r>
      <w:proofErr w:type="spellEnd"/>
      <w:r w:rsidRPr="00F054D2">
        <w:rPr>
          <w:i/>
          <w:iCs/>
          <w:lang w:eastAsia="en-US"/>
        </w:rPr>
        <w:t xml:space="preserve"> requests it in CC#3.</w:t>
      </w:r>
    </w:p>
    <w:p w14:paraId="479D7D93" w14:textId="77777777" w:rsidR="000D15F3" w:rsidRPr="00F054D2" w:rsidRDefault="000D15F3" w:rsidP="000D15F3">
      <w:pPr>
        <w:pStyle w:val="FP"/>
        <w:rPr>
          <w:i/>
          <w:iCs/>
          <w:lang w:eastAsia="en-US"/>
        </w:rPr>
      </w:pPr>
      <w:r w:rsidRPr="00F054D2">
        <w:rPr>
          <w:i/>
          <w:iCs/>
          <w:lang w:eastAsia="en-US"/>
        </w:rPr>
        <w:t>Åke Busin (Ericsson) comment to r07 and propose to postpone if no agreement at CC3.</w:t>
      </w:r>
    </w:p>
    <w:p w14:paraId="7FE74BD0" w14:textId="77777777" w:rsidR="000D15F3" w:rsidRPr="00F054D2" w:rsidRDefault="000D15F3" w:rsidP="000D15F3">
      <w:pPr>
        <w:pStyle w:val="FP"/>
        <w:rPr>
          <w:i/>
          <w:iCs/>
          <w:lang w:eastAsia="en-US"/>
        </w:rPr>
      </w:pPr>
      <w:r w:rsidRPr="00F054D2">
        <w:rPr>
          <w:i/>
          <w:iCs/>
          <w:lang w:eastAsia="en-US"/>
        </w:rPr>
        <w:t>==== Final Comments Deadline ====</w:t>
      </w:r>
    </w:p>
    <w:p w14:paraId="67545B7A" w14:textId="77777777" w:rsidR="000D15F3" w:rsidRPr="00F054D2" w:rsidRDefault="000D15F3" w:rsidP="000D15F3">
      <w:pPr>
        <w:pStyle w:val="FP"/>
        <w:rPr>
          <w:i/>
          <w:iCs/>
          <w:lang w:eastAsia="en-US"/>
        </w:rPr>
      </w:pPr>
      <w:r w:rsidRPr="00F054D2">
        <w:rPr>
          <w:i/>
          <w:iCs/>
          <w:lang w:eastAsia="en-US"/>
        </w:rPr>
        <w:t>Tyler (OTD) comment on r07 is that it is still not acceptable to us.</w:t>
      </w:r>
    </w:p>
    <w:p w14:paraId="2A464D56" w14:textId="77777777" w:rsidR="000D15F3" w:rsidRPr="00F054D2" w:rsidRDefault="000D15F3" w:rsidP="000D15F3">
      <w:pPr>
        <w:pStyle w:val="FP"/>
        <w:rPr>
          <w:i/>
          <w:iCs/>
          <w:lang w:eastAsia="en-US"/>
        </w:rPr>
      </w:pPr>
      <w:proofErr w:type="spellStart"/>
      <w:r w:rsidRPr="00F054D2">
        <w:rPr>
          <w:i/>
          <w:iCs/>
          <w:lang w:eastAsia="en-US"/>
        </w:rPr>
        <w:t>Runze</w:t>
      </w:r>
      <w:proofErr w:type="spellEnd"/>
      <w:r w:rsidRPr="00F054D2">
        <w:rPr>
          <w:i/>
          <w:iCs/>
          <w:lang w:eastAsia="en-US"/>
        </w:rPr>
        <w:t xml:space="preserve"> (Huawei) provides r08.</w:t>
      </w:r>
    </w:p>
    <w:p w14:paraId="661192F0" w14:textId="77777777" w:rsidR="000D15F3" w:rsidRPr="00A3071B" w:rsidRDefault="000D15F3" w:rsidP="000D15F3">
      <w:pPr>
        <w:keepNext/>
        <w:keepLines/>
      </w:pPr>
      <w:r>
        <w:rPr>
          <w:b/>
        </w:rPr>
        <w:t>Discussion and conclusion:</w:t>
      </w:r>
    </w:p>
    <w:p w14:paraId="1844E6A5" w14:textId="77777777" w:rsidR="000D15F3" w:rsidRDefault="000D15F3" w:rsidP="000D15F3">
      <w:pPr>
        <w:keepLines/>
        <w:rPr>
          <w:lang w:eastAsia="en-US"/>
        </w:rPr>
      </w:pPr>
      <w:r>
        <w:rPr>
          <w:lang w:eastAsia="en-US"/>
        </w:rPr>
        <w:t xml:space="preserve">r08 was considered. Qualcomm commented that they could accept this if it is based on r04, but preferred to postpone this as it is not urgent. It was pointed out that this is a </w:t>
      </w:r>
      <w:proofErr w:type="spellStart"/>
      <w:r>
        <w:rPr>
          <w:lang w:eastAsia="en-US"/>
        </w:rPr>
        <w:t>DraftCR</w:t>
      </w:r>
      <w:proofErr w:type="spellEnd"/>
      <w:r>
        <w:rPr>
          <w:lang w:eastAsia="en-US"/>
        </w:rPr>
        <w:t xml:space="preserve"> and can be corrected at the next meeting if necessary. </w:t>
      </w:r>
    </w:p>
    <w:p w14:paraId="4B3EF1F4" w14:textId="5A660FF2" w:rsidR="000D15F3" w:rsidRDefault="000D15F3" w:rsidP="000D15F3">
      <w:pPr>
        <w:keepLines/>
      </w:pPr>
      <w:r>
        <w:rPr>
          <w:lang w:eastAsia="en-US"/>
        </w:rPr>
        <w:t xml:space="preserve">This was agreed and revised in </w:t>
      </w:r>
      <w:r w:rsidRPr="000D15F3">
        <w:rPr>
          <w:rFonts w:cs="Arial"/>
          <w:color w:val="0000FF"/>
          <w:szCs w:val="16"/>
          <w:lang w:eastAsia="en-US"/>
        </w:rPr>
        <w:t>TD S2</w:t>
      </w:r>
      <w:r w:rsidRPr="000D15F3">
        <w:rPr>
          <w:rFonts w:cs="Arial"/>
          <w:color w:val="0000FF"/>
          <w:szCs w:val="16"/>
          <w:lang w:eastAsia="en-US"/>
        </w:rPr>
        <w:noBreakHyphen/>
        <w:t>200</w:t>
      </w:r>
      <w:r>
        <w:rPr>
          <w:rFonts w:cs="Arial"/>
          <w:color w:val="0000FF"/>
          <w:szCs w:val="16"/>
          <w:lang w:eastAsia="en-US"/>
        </w:rPr>
        <w:t>9212</w:t>
      </w:r>
      <w:r>
        <w:t xml:space="preserve">, which was </w:t>
      </w:r>
      <w:r w:rsidRPr="000D15F3">
        <w:rPr>
          <w:b/>
          <w:bCs/>
          <w:color w:val="FF0000"/>
        </w:rPr>
        <w:t>endorsed</w:t>
      </w:r>
      <w:r>
        <w:t>.</w:t>
      </w:r>
    </w:p>
    <w:p w14:paraId="187E9CAB" w14:textId="77777777" w:rsidR="000D15F3" w:rsidRPr="00F054D2" w:rsidRDefault="000D15F3" w:rsidP="000D15F3">
      <w:pPr>
        <w:keepLines/>
        <w:rPr>
          <w:lang w:eastAsia="en-US"/>
        </w:rPr>
      </w:pPr>
    </w:p>
    <w:p w14:paraId="189815FA" w14:textId="7CD5F7CC" w:rsidR="000D15F3" w:rsidRDefault="000D15F3" w:rsidP="000D15F3">
      <w:pPr>
        <w:keepLines/>
        <w:pBdr>
          <w:top w:val="single" w:sz="4" w:space="1" w:color="auto"/>
        </w:pBdr>
        <w:rPr>
          <w:lang w:eastAsia="en-US"/>
        </w:rPr>
      </w:pPr>
      <w:r w:rsidRPr="000D15F3">
        <w:rPr>
          <w:rFonts w:cs="Arial"/>
          <w:color w:val="0000FF"/>
          <w:szCs w:val="16"/>
          <w:lang w:eastAsia="en-US"/>
        </w:rPr>
        <w:t>TD S2</w:t>
      </w:r>
      <w:r w:rsidRPr="000D15F3">
        <w:rPr>
          <w:rFonts w:cs="Arial"/>
          <w:color w:val="0000FF"/>
          <w:szCs w:val="16"/>
          <w:lang w:eastAsia="en-US"/>
        </w:rPr>
        <w:noBreakHyphen/>
        <w:t>200</w:t>
      </w:r>
      <w:r>
        <w:rPr>
          <w:rFonts w:cs="Arial"/>
          <w:color w:val="0000FF"/>
          <w:szCs w:val="16"/>
          <w:lang w:eastAsia="en-US"/>
        </w:rPr>
        <w:t>8741</w:t>
      </w:r>
      <w:r w:rsidRPr="008B160F">
        <w:rPr>
          <w:lang w:eastAsia="en-US"/>
        </w:rPr>
        <w:t xml:space="preserve"> </w:t>
      </w:r>
      <w:r>
        <w:rPr>
          <w:lang w:eastAsia="en-US"/>
        </w:rPr>
        <w:t>Conclusion for key 1 and key 2 for CHF based solution.</w:t>
      </w:r>
      <w:r w:rsidR="00EC06F9">
        <w:rPr>
          <w:lang w:eastAsia="en-US"/>
        </w:rPr>
        <w:t xml:space="preserve"> (Source: China Mobile, China Unicom, NTT DOCOMO, Huawei, ZTE, CATT)</w:t>
      </w:r>
    </w:p>
    <w:p w14:paraId="3F938C5D" w14:textId="77777777" w:rsidR="00EC06F9" w:rsidRPr="00F054D2" w:rsidRDefault="00EC06F9" w:rsidP="00EC06F9">
      <w:pPr>
        <w:pStyle w:val="FP"/>
        <w:keepNext/>
        <w:rPr>
          <w:b/>
          <w:bCs/>
          <w:i/>
          <w:iCs/>
          <w:lang w:eastAsia="en-US"/>
        </w:rPr>
      </w:pPr>
      <w:r w:rsidRPr="00F054D2">
        <w:rPr>
          <w:b/>
          <w:bCs/>
          <w:i/>
          <w:iCs/>
          <w:lang w:eastAsia="en-US"/>
        </w:rPr>
        <w:t>e-mail comments:</w:t>
      </w:r>
    </w:p>
    <w:p w14:paraId="3DAA93DF" w14:textId="77777777" w:rsidR="00EC06F9" w:rsidRDefault="00EC06F9" w:rsidP="00EC06F9">
      <w:pPr>
        <w:pStyle w:val="FP"/>
        <w:rPr>
          <w:i/>
          <w:iCs/>
          <w:lang w:eastAsia="en-US"/>
        </w:rPr>
      </w:pPr>
      <w:r>
        <w:rPr>
          <w:i/>
          <w:iCs/>
          <w:lang w:eastAsia="en-US"/>
        </w:rPr>
        <w:t>Dan (China Mobile) provide r01 to introduce a new NF to do quota management for key1&amp;2</w:t>
      </w:r>
    </w:p>
    <w:p w14:paraId="5EB3E570" w14:textId="77777777" w:rsidR="00EC06F9" w:rsidRDefault="00EC06F9" w:rsidP="00EC06F9">
      <w:pPr>
        <w:pStyle w:val="FP"/>
        <w:rPr>
          <w:i/>
          <w:iCs/>
          <w:lang w:eastAsia="en-US"/>
        </w:rPr>
      </w:pPr>
      <w:proofErr w:type="spellStart"/>
      <w:r>
        <w:rPr>
          <w:i/>
          <w:iCs/>
          <w:lang w:eastAsia="en-US"/>
        </w:rPr>
        <w:t>Iskren</w:t>
      </w:r>
      <w:proofErr w:type="spellEnd"/>
      <w:r>
        <w:rPr>
          <w:i/>
          <w:iCs/>
          <w:lang w:eastAsia="en-US"/>
        </w:rPr>
        <w:t xml:space="preserve"> (NEC) suggest first agree on the new quota NF only and provides r02</w:t>
      </w:r>
    </w:p>
    <w:p w14:paraId="60E4B7DA" w14:textId="77777777" w:rsidR="00EC06F9" w:rsidRDefault="00EC06F9" w:rsidP="00EC06F9">
      <w:pPr>
        <w:pStyle w:val="FP"/>
        <w:rPr>
          <w:i/>
          <w:iCs/>
          <w:lang w:eastAsia="en-US"/>
        </w:rPr>
      </w:pPr>
      <w:r>
        <w:rPr>
          <w:i/>
          <w:iCs/>
          <w:lang w:eastAsia="en-US"/>
        </w:rPr>
        <w:t>Dan (China Mobile) suggest to go with r01</w:t>
      </w:r>
    </w:p>
    <w:p w14:paraId="3676CEC0" w14:textId="77777777" w:rsidR="00EC06F9" w:rsidRDefault="00EC06F9" w:rsidP="00EC06F9">
      <w:pPr>
        <w:pStyle w:val="FP"/>
        <w:rPr>
          <w:i/>
          <w:iCs/>
          <w:lang w:eastAsia="en-US"/>
        </w:rPr>
      </w:pPr>
      <w:r>
        <w:rPr>
          <w:i/>
          <w:iCs/>
          <w:lang w:eastAsia="en-US"/>
        </w:rPr>
        <w:t>Dan (China Mobile) provide r03 and r04</w:t>
      </w:r>
    </w:p>
    <w:p w14:paraId="4FBD5B7C" w14:textId="77777777" w:rsidR="00EC06F9" w:rsidRDefault="00EC06F9" w:rsidP="00EC06F9">
      <w:pPr>
        <w:pStyle w:val="FP"/>
        <w:rPr>
          <w:i/>
          <w:iCs/>
          <w:lang w:eastAsia="en-US"/>
        </w:rPr>
      </w:pPr>
      <w:r>
        <w:rPr>
          <w:i/>
          <w:iCs/>
          <w:lang w:eastAsia="en-US"/>
        </w:rPr>
        <w:t>Gerald (</w:t>
      </w:r>
      <w:proofErr w:type="spellStart"/>
      <w:r>
        <w:rPr>
          <w:i/>
          <w:iCs/>
          <w:lang w:eastAsia="en-US"/>
        </w:rPr>
        <w:t>Matrixx</w:t>
      </w:r>
      <w:proofErr w:type="spellEnd"/>
      <w:r>
        <w:rPr>
          <w:i/>
          <w:iCs/>
          <w:lang w:eastAsia="en-US"/>
        </w:rPr>
        <w:t>) improves on consistency with agreed way forward in r05..</w:t>
      </w:r>
    </w:p>
    <w:p w14:paraId="6FF0FACB" w14:textId="77777777" w:rsidR="00EC06F9" w:rsidRDefault="00EC06F9" w:rsidP="00EC06F9">
      <w:pPr>
        <w:pStyle w:val="FP"/>
        <w:rPr>
          <w:i/>
          <w:iCs/>
          <w:lang w:eastAsia="en-US"/>
        </w:rPr>
      </w:pPr>
      <w:proofErr w:type="spellStart"/>
      <w:r>
        <w:rPr>
          <w:i/>
          <w:iCs/>
          <w:lang w:eastAsia="en-US"/>
        </w:rPr>
        <w:t>Jinguo</w:t>
      </w:r>
      <w:proofErr w:type="spellEnd"/>
      <w:r>
        <w:rPr>
          <w:i/>
          <w:iCs/>
          <w:lang w:eastAsia="en-US"/>
        </w:rPr>
        <w:t xml:space="preserve"> (ZTE) propose r06.</w:t>
      </w:r>
    </w:p>
    <w:p w14:paraId="3D7D1229" w14:textId="77777777" w:rsidR="00EC06F9" w:rsidRDefault="00EC06F9" w:rsidP="00EC06F9">
      <w:pPr>
        <w:pStyle w:val="FP"/>
        <w:rPr>
          <w:i/>
          <w:iCs/>
          <w:lang w:eastAsia="en-US"/>
        </w:rPr>
      </w:pPr>
      <w:r>
        <w:rPr>
          <w:i/>
          <w:iCs/>
          <w:lang w:eastAsia="en-US"/>
        </w:rPr>
        <w:t>Fenqin (Huawei) propose r08, r09.</w:t>
      </w:r>
    </w:p>
    <w:p w14:paraId="4F6878A6" w14:textId="77777777" w:rsidR="00EC06F9" w:rsidRDefault="00EC06F9" w:rsidP="00EC06F9">
      <w:pPr>
        <w:pStyle w:val="FP"/>
        <w:rPr>
          <w:i/>
          <w:iCs/>
          <w:lang w:eastAsia="en-US"/>
        </w:rPr>
      </w:pPr>
      <w:r>
        <w:rPr>
          <w:i/>
          <w:iCs/>
          <w:lang w:eastAsia="en-US"/>
        </w:rPr>
        <w:t>Gerald (</w:t>
      </w:r>
      <w:proofErr w:type="spellStart"/>
      <w:r>
        <w:rPr>
          <w:i/>
          <w:iCs/>
          <w:lang w:eastAsia="en-US"/>
        </w:rPr>
        <w:t>Matrixx</w:t>
      </w:r>
      <w:proofErr w:type="spellEnd"/>
      <w:r>
        <w:rPr>
          <w:i/>
          <w:iCs/>
          <w:lang w:eastAsia="en-US"/>
        </w:rPr>
        <w:t>) object on r08/9 and refined the agreement in r10.</w:t>
      </w:r>
    </w:p>
    <w:p w14:paraId="1291232A" w14:textId="77777777" w:rsidR="00EC06F9" w:rsidRDefault="00EC06F9" w:rsidP="00EC06F9">
      <w:pPr>
        <w:pStyle w:val="FP"/>
        <w:rPr>
          <w:i/>
          <w:iCs/>
          <w:lang w:eastAsia="en-US"/>
        </w:rPr>
      </w:pPr>
      <w:r>
        <w:rPr>
          <w:i/>
          <w:iCs/>
          <w:lang w:eastAsia="en-US"/>
        </w:rPr>
        <w:t>Fenqin (Huawei) object on r10 and refined the agreement in r11.</w:t>
      </w:r>
    </w:p>
    <w:p w14:paraId="618D748B" w14:textId="77777777" w:rsidR="00EC06F9" w:rsidRDefault="00EC06F9" w:rsidP="00EC06F9">
      <w:pPr>
        <w:pStyle w:val="FP"/>
        <w:rPr>
          <w:i/>
          <w:iCs/>
          <w:lang w:eastAsia="en-US"/>
        </w:rPr>
      </w:pPr>
      <w:r>
        <w:rPr>
          <w:i/>
          <w:iCs/>
          <w:lang w:eastAsia="en-US"/>
        </w:rPr>
        <w:t>Gerald (</w:t>
      </w:r>
      <w:proofErr w:type="spellStart"/>
      <w:r>
        <w:rPr>
          <w:i/>
          <w:iCs/>
          <w:lang w:eastAsia="en-US"/>
        </w:rPr>
        <w:t>Matrixx</w:t>
      </w:r>
      <w:proofErr w:type="spellEnd"/>
      <w:r>
        <w:rPr>
          <w:i/>
          <w:iCs/>
          <w:lang w:eastAsia="en-US"/>
        </w:rPr>
        <w:t>) recommend to agree on the preliminary agreement to not endorse quota management in SA2 again with r11.</w:t>
      </w:r>
    </w:p>
    <w:p w14:paraId="0B4DC2DB" w14:textId="77777777" w:rsidR="00EC06F9" w:rsidRDefault="00EC06F9" w:rsidP="00EC06F9">
      <w:pPr>
        <w:pStyle w:val="FP"/>
        <w:rPr>
          <w:i/>
          <w:iCs/>
          <w:lang w:eastAsia="en-US"/>
        </w:rPr>
      </w:pPr>
      <w:proofErr w:type="spellStart"/>
      <w:r>
        <w:rPr>
          <w:i/>
          <w:iCs/>
          <w:lang w:eastAsia="en-US"/>
        </w:rPr>
        <w:t>Kaisu</w:t>
      </w:r>
      <w:proofErr w:type="spellEnd"/>
      <w:r>
        <w:rPr>
          <w:i/>
          <w:iCs/>
          <w:lang w:eastAsia="en-US"/>
        </w:rPr>
        <w:t xml:space="preserve"> (Nokia) provides r12 and r13.</w:t>
      </w:r>
    </w:p>
    <w:p w14:paraId="40C28348" w14:textId="77777777" w:rsidR="00EC06F9" w:rsidRDefault="00EC06F9" w:rsidP="00EC06F9">
      <w:pPr>
        <w:pStyle w:val="FP"/>
        <w:rPr>
          <w:i/>
          <w:iCs/>
          <w:lang w:eastAsia="en-US"/>
        </w:rPr>
      </w:pPr>
      <w:r>
        <w:rPr>
          <w:i/>
          <w:iCs/>
          <w:lang w:eastAsia="en-US"/>
        </w:rPr>
        <w:t>Fenqin (Huawei) responds</w:t>
      </w:r>
    </w:p>
    <w:p w14:paraId="23C48D52" w14:textId="77777777" w:rsidR="00EC06F9" w:rsidRDefault="00EC06F9" w:rsidP="00EC06F9">
      <w:pPr>
        <w:pStyle w:val="FP"/>
        <w:rPr>
          <w:i/>
          <w:iCs/>
          <w:lang w:eastAsia="en-US"/>
        </w:rPr>
      </w:pPr>
      <w:r>
        <w:rPr>
          <w:i/>
          <w:iCs/>
          <w:lang w:eastAsia="en-US"/>
        </w:rPr>
        <w:t>Fenqin (Huawei) ask question for clarification.</w:t>
      </w:r>
    </w:p>
    <w:p w14:paraId="32A1A2D3" w14:textId="77777777" w:rsidR="00EC06F9" w:rsidRDefault="00EC06F9" w:rsidP="00EC06F9">
      <w:pPr>
        <w:pStyle w:val="FP"/>
        <w:rPr>
          <w:i/>
          <w:iCs/>
          <w:lang w:eastAsia="en-US"/>
        </w:rPr>
      </w:pPr>
      <w:r>
        <w:rPr>
          <w:i/>
          <w:iCs/>
          <w:lang w:eastAsia="en-US"/>
        </w:rPr>
        <w:t>Srisakul (NTT DOCOMO) provides r14, r15 and r16.</w:t>
      </w:r>
    </w:p>
    <w:p w14:paraId="08B8F084" w14:textId="77777777" w:rsidR="00EC06F9" w:rsidRDefault="00EC06F9" w:rsidP="00EC06F9">
      <w:pPr>
        <w:pStyle w:val="FP"/>
        <w:rPr>
          <w:i/>
          <w:iCs/>
          <w:lang w:eastAsia="en-US"/>
        </w:rPr>
      </w:pPr>
      <w:r>
        <w:rPr>
          <w:i/>
          <w:iCs/>
          <w:lang w:eastAsia="en-US"/>
        </w:rPr>
        <w:t>==== Revisions Deadline ====</w:t>
      </w:r>
    </w:p>
    <w:p w14:paraId="3C005C14" w14:textId="77777777" w:rsidR="00EC06F9" w:rsidRDefault="00EC06F9" w:rsidP="00EC06F9">
      <w:pPr>
        <w:pStyle w:val="FP"/>
        <w:rPr>
          <w:i/>
          <w:iCs/>
          <w:lang w:eastAsia="en-US"/>
        </w:rPr>
      </w:pPr>
      <w:r>
        <w:rPr>
          <w:i/>
          <w:iCs/>
          <w:lang w:eastAsia="en-US"/>
        </w:rPr>
        <w:t>Srisakul (NTT DOCOMO) provides explanation on r14, r15 and r16.</w:t>
      </w:r>
    </w:p>
    <w:p w14:paraId="4F9B9EB4" w14:textId="77777777" w:rsidR="00EC06F9" w:rsidRDefault="00EC06F9" w:rsidP="00EC06F9">
      <w:pPr>
        <w:pStyle w:val="FP"/>
        <w:rPr>
          <w:i/>
          <w:iCs/>
          <w:lang w:eastAsia="en-US"/>
        </w:rPr>
      </w:pPr>
      <w:r>
        <w:rPr>
          <w:i/>
          <w:iCs/>
          <w:lang w:eastAsia="en-US"/>
        </w:rPr>
        <w:t>George (Ericsson) objects to all revisions. Please see comments below.</w:t>
      </w:r>
    </w:p>
    <w:p w14:paraId="520A39C2" w14:textId="77777777" w:rsidR="00EC06F9" w:rsidRDefault="00EC06F9" w:rsidP="00EC06F9">
      <w:pPr>
        <w:pStyle w:val="FP"/>
        <w:rPr>
          <w:i/>
          <w:iCs/>
          <w:lang w:eastAsia="en-US"/>
        </w:rPr>
      </w:pPr>
      <w:r>
        <w:rPr>
          <w:i/>
          <w:iCs/>
          <w:lang w:eastAsia="en-US"/>
        </w:rPr>
        <w:t>Dan(China Mobile) reply to George and suggest to go with r16 adding new NF, please people consider my suggestion and see whether it is OK</w:t>
      </w:r>
    </w:p>
    <w:p w14:paraId="301B4ABA" w14:textId="77777777" w:rsidR="00EC06F9" w:rsidRDefault="00EC06F9" w:rsidP="00EC06F9">
      <w:pPr>
        <w:pStyle w:val="FP"/>
        <w:rPr>
          <w:i/>
          <w:iCs/>
          <w:lang w:eastAsia="en-US"/>
        </w:rPr>
      </w:pPr>
      <w:r>
        <w:rPr>
          <w:i/>
          <w:iCs/>
          <w:lang w:eastAsia="en-US"/>
        </w:rPr>
        <w:t xml:space="preserve">George (Ericsson) We need to agree on the LS as it will represent our agreement, and is essential to progress. So </w:t>
      </w:r>
      <w:proofErr w:type="spellStart"/>
      <w:r>
        <w:rPr>
          <w:i/>
          <w:iCs/>
          <w:lang w:eastAsia="en-US"/>
        </w:rPr>
        <w:t>Lets</w:t>
      </w:r>
      <w:proofErr w:type="spellEnd"/>
      <w:r>
        <w:rPr>
          <w:i/>
          <w:iCs/>
          <w:lang w:eastAsia="en-US"/>
        </w:rPr>
        <w:t xml:space="preserve"> focus on the LS. Please see more</w:t>
      </w:r>
    </w:p>
    <w:p w14:paraId="11ABF6C1" w14:textId="77777777" w:rsidR="00EC06F9" w:rsidRDefault="00EC06F9" w:rsidP="00EC06F9">
      <w:pPr>
        <w:pStyle w:val="FP"/>
        <w:rPr>
          <w:i/>
          <w:iCs/>
          <w:lang w:eastAsia="en-US"/>
        </w:rPr>
      </w:pPr>
      <w:r>
        <w:rPr>
          <w:i/>
          <w:iCs/>
          <w:lang w:eastAsia="en-US"/>
        </w:rPr>
        <w:t>Dan (China Mobile) would like to double check with E///, for this meeting, do you mean not discuss about the conclusion paper of 8741, only on LS ?</w:t>
      </w:r>
    </w:p>
    <w:p w14:paraId="05AF3955" w14:textId="77777777" w:rsidR="00EC06F9" w:rsidRDefault="00EC06F9" w:rsidP="00EC06F9">
      <w:pPr>
        <w:pStyle w:val="FP"/>
        <w:rPr>
          <w:i/>
          <w:iCs/>
          <w:lang w:eastAsia="en-US"/>
        </w:rPr>
      </w:pPr>
      <w:r>
        <w:rPr>
          <w:i/>
          <w:iCs/>
          <w:lang w:eastAsia="en-US"/>
        </w:rPr>
        <w:t>George (Ericsson) want to focus on the LS and clearly spelled the reasons for objecting to 8741.</w:t>
      </w:r>
    </w:p>
    <w:p w14:paraId="3C6E6540" w14:textId="77777777" w:rsidR="00EC06F9" w:rsidRDefault="00EC06F9" w:rsidP="00EC06F9">
      <w:pPr>
        <w:pStyle w:val="FP"/>
        <w:rPr>
          <w:i/>
          <w:iCs/>
          <w:lang w:eastAsia="en-US"/>
        </w:rPr>
      </w:pPr>
      <w:r>
        <w:rPr>
          <w:i/>
          <w:iCs/>
          <w:lang w:eastAsia="en-US"/>
        </w:rPr>
        <w:t>Dan (China Mobile) request to discuss this paper in CC2</w:t>
      </w:r>
    </w:p>
    <w:p w14:paraId="12673E9F" w14:textId="77777777" w:rsidR="00EC06F9" w:rsidRDefault="00EC06F9" w:rsidP="00EC06F9">
      <w:pPr>
        <w:pStyle w:val="FP"/>
        <w:rPr>
          <w:i/>
          <w:iCs/>
          <w:lang w:eastAsia="en-US"/>
        </w:rPr>
      </w:pPr>
      <w:proofErr w:type="spellStart"/>
      <w:r>
        <w:rPr>
          <w:i/>
          <w:iCs/>
          <w:lang w:eastAsia="en-US"/>
        </w:rPr>
        <w:t>Hoyeon</w:t>
      </w:r>
      <w:proofErr w:type="spellEnd"/>
      <w:r>
        <w:rPr>
          <w:i/>
          <w:iCs/>
          <w:lang w:eastAsia="en-US"/>
        </w:rPr>
        <w:t xml:space="preserve"> (Samsung) agrees to discuss this paper in CC2 before </w:t>
      </w:r>
      <w:proofErr w:type="spellStart"/>
      <w:r>
        <w:rPr>
          <w:i/>
          <w:iCs/>
          <w:lang w:eastAsia="en-US"/>
        </w:rPr>
        <w:t>SoH</w:t>
      </w:r>
      <w:proofErr w:type="spellEnd"/>
      <w:r>
        <w:rPr>
          <w:i/>
          <w:iCs/>
          <w:lang w:eastAsia="en-US"/>
        </w:rPr>
        <w:t xml:space="preserve">. If we can have an agreeable version, then we don't need </w:t>
      </w:r>
      <w:proofErr w:type="spellStart"/>
      <w:r>
        <w:rPr>
          <w:i/>
          <w:iCs/>
          <w:lang w:eastAsia="en-US"/>
        </w:rPr>
        <w:t>SoH</w:t>
      </w:r>
      <w:proofErr w:type="spellEnd"/>
      <w:r>
        <w:rPr>
          <w:i/>
          <w:iCs/>
          <w:lang w:eastAsia="en-US"/>
        </w:rPr>
        <w:t>.</w:t>
      </w:r>
    </w:p>
    <w:p w14:paraId="5196AAB1" w14:textId="77777777" w:rsidR="00EC06F9" w:rsidRDefault="00EC06F9" w:rsidP="00EC06F9">
      <w:pPr>
        <w:pStyle w:val="FP"/>
        <w:rPr>
          <w:i/>
          <w:iCs/>
          <w:lang w:eastAsia="en-US"/>
        </w:rPr>
      </w:pPr>
      <w:proofErr w:type="spellStart"/>
      <w:r>
        <w:rPr>
          <w:i/>
          <w:iCs/>
          <w:lang w:eastAsia="en-US"/>
        </w:rPr>
        <w:t>Hoyeon</w:t>
      </w:r>
      <w:proofErr w:type="spellEnd"/>
      <w:r>
        <w:rPr>
          <w:i/>
          <w:iCs/>
          <w:lang w:eastAsia="en-US"/>
        </w:rPr>
        <w:t xml:space="preserve"> (Samsung) can only accept r00, r01, r02, r06, r08, r09 and r11. We object to the other revisions.</w:t>
      </w:r>
    </w:p>
    <w:p w14:paraId="0CE7944F" w14:textId="77777777" w:rsidR="00EC06F9" w:rsidRDefault="00EC06F9" w:rsidP="00EC06F9">
      <w:pPr>
        <w:pStyle w:val="FP"/>
        <w:rPr>
          <w:i/>
          <w:iCs/>
          <w:lang w:eastAsia="en-US"/>
        </w:rPr>
      </w:pPr>
      <w:proofErr w:type="spellStart"/>
      <w:r>
        <w:rPr>
          <w:i/>
          <w:iCs/>
          <w:lang w:eastAsia="en-US"/>
        </w:rPr>
        <w:t>Iskren</w:t>
      </w:r>
      <w:proofErr w:type="spellEnd"/>
      <w:r>
        <w:rPr>
          <w:i/>
          <w:iCs/>
          <w:lang w:eastAsia="en-US"/>
        </w:rPr>
        <w:t xml:space="preserve"> (NEC) can only accept r04, r06, r07, r10. We object to the other revisions.</w:t>
      </w:r>
    </w:p>
    <w:p w14:paraId="202BC805" w14:textId="77777777" w:rsidR="00EC06F9" w:rsidRDefault="00EC06F9" w:rsidP="00EC06F9">
      <w:pPr>
        <w:pStyle w:val="FP"/>
        <w:rPr>
          <w:i/>
          <w:iCs/>
          <w:lang w:eastAsia="en-US"/>
        </w:rPr>
      </w:pPr>
      <w:r>
        <w:rPr>
          <w:i/>
          <w:iCs/>
          <w:lang w:eastAsia="en-US"/>
        </w:rPr>
        <w:lastRenderedPageBreak/>
        <w:t>Fenqin (Huawei) suggest this bring to CC#2</w:t>
      </w:r>
    </w:p>
    <w:p w14:paraId="3B769985" w14:textId="77777777" w:rsidR="00EC06F9" w:rsidRDefault="00EC06F9" w:rsidP="00EC06F9">
      <w:pPr>
        <w:pStyle w:val="FP"/>
        <w:rPr>
          <w:i/>
          <w:iCs/>
          <w:lang w:eastAsia="en-US"/>
        </w:rPr>
      </w:pPr>
      <w:r>
        <w:rPr>
          <w:i/>
          <w:iCs/>
          <w:lang w:eastAsia="en-US"/>
        </w:rPr>
        <w:t>Patrice (Huawei) provides r20.</w:t>
      </w:r>
    </w:p>
    <w:p w14:paraId="3BAD02F6" w14:textId="77777777" w:rsidR="00EC06F9" w:rsidRDefault="00EC06F9" w:rsidP="00EC06F9">
      <w:pPr>
        <w:pStyle w:val="FP"/>
        <w:rPr>
          <w:i/>
          <w:iCs/>
          <w:lang w:eastAsia="en-US"/>
        </w:rPr>
      </w:pPr>
      <w:r>
        <w:rPr>
          <w:i/>
          <w:iCs/>
          <w:lang w:eastAsia="en-US"/>
        </w:rPr>
        <w:t>George (Ericsson) accepts only r19.</w:t>
      </w:r>
    </w:p>
    <w:p w14:paraId="6DD03041" w14:textId="77777777" w:rsidR="00EC06F9" w:rsidRDefault="00EC06F9" w:rsidP="00EC06F9">
      <w:pPr>
        <w:pStyle w:val="FP"/>
        <w:rPr>
          <w:i/>
          <w:iCs/>
          <w:lang w:eastAsia="en-US"/>
        </w:rPr>
      </w:pPr>
      <w:r>
        <w:rPr>
          <w:i/>
          <w:iCs/>
          <w:lang w:eastAsia="en-US"/>
        </w:rPr>
        <w:t>Patrice (Huawei) can only accept r20.</w:t>
      </w:r>
    </w:p>
    <w:p w14:paraId="0D7C8706" w14:textId="77777777" w:rsidR="00EC06F9" w:rsidRDefault="00EC06F9" w:rsidP="00EC06F9">
      <w:pPr>
        <w:pStyle w:val="FP"/>
        <w:rPr>
          <w:i/>
          <w:iCs/>
          <w:lang w:eastAsia="en-US"/>
        </w:rPr>
      </w:pPr>
      <w:r>
        <w:rPr>
          <w:i/>
          <w:iCs/>
          <w:lang w:eastAsia="en-US"/>
        </w:rPr>
        <w:t>==== Final Comments Deadline ====</w:t>
      </w:r>
    </w:p>
    <w:p w14:paraId="3CE9D016" w14:textId="77777777" w:rsidR="00EC06F9" w:rsidRDefault="00EC06F9" w:rsidP="00EC06F9">
      <w:pPr>
        <w:pStyle w:val="FP"/>
        <w:rPr>
          <w:i/>
          <w:iCs/>
          <w:lang w:eastAsia="en-US"/>
        </w:rPr>
      </w:pPr>
      <w:r>
        <w:rPr>
          <w:i/>
          <w:iCs/>
          <w:lang w:eastAsia="en-US"/>
        </w:rPr>
        <w:t>Gerald (</w:t>
      </w:r>
      <w:proofErr w:type="spellStart"/>
      <w:r>
        <w:rPr>
          <w:i/>
          <w:iCs/>
          <w:lang w:eastAsia="en-US"/>
        </w:rPr>
        <w:t>Matrixx</w:t>
      </w:r>
      <w:proofErr w:type="spellEnd"/>
      <w:r>
        <w:rPr>
          <w:i/>
          <w:iCs/>
          <w:lang w:eastAsia="en-US"/>
        </w:rPr>
        <w:t>) supports the agreement of r19, and object to r20 and all other further revisions which will endorse quota handling.</w:t>
      </w:r>
    </w:p>
    <w:p w14:paraId="6ACA7522" w14:textId="77777777" w:rsidR="00EC06F9" w:rsidRDefault="00EC06F9" w:rsidP="00EC06F9">
      <w:pPr>
        <w:pStyle w:val="FP"/>
        <w:rPr>
          <w:i/>
          <w:iCs/>
          <w:lang w:eastAsia="en-US"/>
        </w:rPr>
      </w:pPr>
      <w:proofErr w:type="spellStart"/>
      <w:r>
        <w:rPr>
          <w:i/>
          <w:iCs/>
          <w:lang w:eastAsia="en-US"/>
        </w:rPr>
        <w:t>Iskren</w:t>
      </w:r>
      <w:proofErr w:type="spellEnd"/>
      <w:r>
        <w:rPr>
          <w:i/>
          <w:iCs/>
          <w:lang w:eastAsia="en-US"/>
        </w:rPr>
        <w:t xml:space="preserve"> (NEC) - r20 is not acceptable as it has restored a text related to centralised/distributed quota that was left open in CC2. Best version reflecting the agreements from CC2 is r17.</w:t>
      </w:r>
    </w:p>
    <w:p w14:paraId="38F8583C" w14:textId="77777777" w:rsidR="00EC06F9" w:rsidRDefault="00EC06F9" w:rsidP="00EC06F9">
      <w:pPr>
        <w:pStyle w:val="FP"/>
        <w:rPr>
          <w:i/>
          <w:iCs/>
          <w:lang w:eastAsia="en-US"/>
        </w:rPr>
      </w:pPr>
      <w:r>
        <w:rPr>
          <w:i/>
          <w:iCs/>
          <w:lang w:eastAsia="en-US"/>
        </w:rPr>
        <w:t>Krisztian (Apple) supports to agree on r17. No need to minute expectations for SA5 work or related LS exchange in TR conclusions.</w:t>
      </w:r>
    </w:p>
    <w:p w14:paraId="6BD0F370" w14:textId="77777777" w:rsidR="00EC06F9" w:rsidRDefault="00EC06F9" w:rsidP="00EC06F9">
      <w:pPr>
        <w:pStyle w:val="FP"/>
        <w:rPr>
          <w:i/>
          <w:iCs/>
          <w:lang w:eastAsia="en-US"/>
        </w:rPr>
      </w:pPr>
      <w:r>
        <w:rPr>
          <w:i/>
          <w:iCs/>
          <w:lang w:eastAsia="en-US"/>
        </w:rPr>
        <w:t>Dan (China Mobile) supports to agree on r17</w:t>
      </w:r>
    </w:p>
    <w:p w14:paraId="1A7C948B" w14:textId="13FEDF6E" w:rsidR="00EC06F9" w:rsidRDefault="00EC06F9" w:rsidP="00EC06F9">
      <w:pPr>
        <w:pStyle w:val="FP"/>
        <w:rPr>
          <w:i/>
          <w:iCs/>
          <w:lang w:eastAsia="en-US"/>
        </w:rPr>
      </w:pPr>
      <w:r>
        <w:rPr>
          <w:i/>
          <w:iCs/>
          <w:lang w:eastAsia="en-US"/>
        </w:rPr>
        <w:t>Patrice (Huawei) proposes to go with r21.</w:t>
      </w:r>
    </w:p>
    <w:p w14:paraId="090224F1" w14:textId="77777777" w:rsidR="00EC06F9" w:rsidRPr="00A3071B" w:rsidRDefault="00EC06F9" w:rsidP="00EC06F9">
      <w:pPr>
        <w:keepNext/>
        <w:keepLines/>
      </w:pPr>
      <w:r>
        <w:rPr>
          <w:b/>
        </w:rPr>
        <w:t>Discussion and conclusion:</w:t>
      </w:r>
    </w:p>
    <w:p w14:paraId="789E7E68" w14:textId="45A65724" w:rsidR="000D15F3" w:rsidRDefault="000D15F3" w:rsidP="00F054D2">
      <w:pPr>
        <w:keepLines/>
        <w:rPr>
          <w:lang w:eastAsia="en-US"/>
        </w:rPr>
      </w:pPr>
      <w:r>
        <w:rPr>
          <w:lang w:eastAsia="en-US"/>
        </w:rPr>
        <w:t>Support for r21:</w:t>
      </w:r>
      <w:r>
        <w:rPr>
          <w:lang w:eastAsia="en-US"/>
        </w:rPr>
        <w:tab/>
      </w:r>
      <w:r>
        <w:rPr>
          <w:lang w:eastAsia="en-US"/>
        </w:rPr>
        <w:tab/>
        <w:t>13</w:t>
      </w:r>
    </w:p>
    <w:p w14:paraId="541D60ED" w14:textId="2214A07F" w:rsidR="000D15F3" w:rsidRDefault="000D15F3" w:rsidP="000D15F3">
      <w:pPr>
        <w:keepLines/>
        <w:rPr>
          <w:lang w:eastAsia="en-US"/>
        </w:rPr>
      </w:pPr>
      <w:r>
        <w:rPr>
          <w:lang w:eastAsia="en-US"/>
        </w:rPr>
        <w:t>Object to r21:</w:t>
      </w:r>
      <w:r>
        <w:rPr>
          <w:lang w:eastAsia="en-US"/>
        </w:rPr>
        <w:tab/>
      </w:r>
      <w:r>
        <w:rPr>
          <w:lang w:eastAsia="en-US"/>
        </w:rPr>
        <w:tab/>
      </w:r>
      <w:r>
        <w:rPr>
          <w:lang w:eastAsia="en-US"/>
        </w:rPr>
        <w:tab/>
        <w:t>5</w:t>
      </w:r>
    </w:p>
    <w:p w14:paraId="47FBB870" w14:textId="0038FEA7" w:rsidR="000D15F3" w:rsidRDefault="000D15F3" w:rsidP="000D15F3">
      <w:pPr>
        <w:keepLines/>
        <w:rPr>
          <w:lang w:eastAsia="en-US"/>
        </w:rPr>
      </w:pPr>
      <w:r>
        <w:rPr>
          <w:lang w:eastAsia="en-US"/>
        </w:rPr>
        <w:t>Support for r22:</w:t>
      </w:r>
      <w:r>
        <w:rPr>
          <w:lang w:eastAsia="en-US"/>
        </w:rPr>
        <w:tab/>
      </w:r>
      <w:r>
        <w:rPr>
          <w:lang w:eastAsia="en-US"/>
        </w:rPr>
        <w:tab/>
        <w:t>16</w:t>
      </w:r>
    </w:p>
    <w:p w14:paraId="1EDF786E" w14:textId="3914B370" w:rsidR="000D15F3" w:rsidRDefault="000D15F3" w:rsidP="000D15F3">
      <w:pPr>
        <w:keepLines/>
        <w:rPr>
          <w:lang w:eastAsia="en-US"/>
        </w:rPr>
      </w:pPr>
      <w:r>
        <w:rPr>
          <w:lang w:eastAsia="en-US"/>
        </w:rPr>
        <w:t>Object to r22:</w:t>
      </w:r>
      <w:r>
        <w:rPr>
          <w:lang w:eastAsia="en-US"/>
        </w:rPr>
        <w:tab/>
      </w:r>
      <w:r>
        <w:rPr>
          <w:lang w:eastAsia="en-US"/>
        </w:rPr>
        <w:tab/>
      </w:r>
      <w:r>
        <w:rPr>
          <w:lang w:eastAsia="en-US"/>
        </w:rPr>
        <w:tab/>
        <w:t>2</w:t>
      </w:r>
    </w:p>
    <w:p w14:paraId="45A88886" w14:textId="58EA99AE" w:rsidR="00F054D2" w:rsidRDefault="000D15F3" w:rsidP="00F054D2">
      <w:pPr>
        <w:keepLines/>
        <w:rPr>
          <w:lang w:eastAsia="en-US"/>
        </w:rPr>
      </w:pPr>
      <w:r>
        <w:rPr>
          <w:lang w:eastAsia="en-US"/>
        </w:rPr>
        <w:t xml:space="preserve">r22 was agreed and revised to </w:t>
      </w:r>
      <w:r w:rsidRPr="000D15F3">
        <w:rPr>
          <w:rFonts w:cs="Arial"/>
          <w:color w:val="0000FF"/>
          <w:szCs w:val="16"/>
          <w:lang w:eastAsia="en-US"/>
        </w:rPr>
        <w:t>TD S2</w:t>
      </w:r>
      <w:r w:rsidRPr="000D15F3">
        <w:rPr>
          <w:rFonts w:cs="Arial"/>
          <w:color w:val="0000FF"/>
          <w:szCs w:val="16"/>
          <w:lang w:eastAsia="en-US"/>
        </w:rPr>
        <w:noBreakHyphen/>
        <w:t>200</w:t>
      </w:r>
      <w:r>
        <w:rPr>
          <w:rFonts w:cs="Arial"/>
          <w:color w:val="0000FF"/>
          <w:szCs w:val="16"/>
          <w:lang w:eastAsia="en-US"/>
        </w:rPr>
        <w:t>9213</w:t>
      </w:r>
      <w:r>
        <w:t xml:space="preserve">, which was </w:t>
      </w:r>
      <w:r>
        <w:rPr>
          <w:color w:val="FF0000"/>
        </w:rPr>
        <w:t>approved</w:t>
      </w:r>
      <w:r>
        <w:t xml:space="preserve"> with 2 objections from Huawei and China Mobile.</w:t>
      </w:r>
    </w:p>
    <w:p w14:paraId="20061E71" w14:textId="77777777" w:rsidR="00F054D2" w:rsidRDefault="00F054D2" w:rsidP="00F054D2">
      <w:pPr>
        <w:keepLines/>
        <w:rPr>
          <w:lang w:eastAsia="en-US"/>
        </w:rPr>
      </w:pPr>
    </w:p>
    <w:p w14:paraId="2AB30841" w14:textId="0C74C596" w:rsidR="000D15F3" w:rsidRDefault="000D15F3" w:rsidP="000D15F3">
      <w:pPr>
        <w:keepLines/>
        <w:pBdr>
          <w:top w:val="single" w:sz="4" w:space="1" w:color="auto"/>
        </w:pBdr>
        <w:rPr>
          <w:lang w:eastAsia="en-US"/>
        </w:rPr>
      </w:pPr>
      <w:r w:rsidRPr="000D15F3">
        <w:rPr>
          <w:rFonts w:cs="Arial"/>
          <w:color w:val="0000FF"/>
          <w:szCs w:val="16"/>
          <w:lang w:eastAsia="en-US"/>
        </w:rPr>
        <w:t>TD S2</w:t>
      </w:r>
      <w:r w:rsidRPr="000D15F3">
        <w:rPr>
          <w:rFonts w:cs="Arial"/>
          <w:color w:val="0000FF"/>
          <w:szCs w:val="16"/>
          <w:lang w:eastAsia="en-US"/>
        </w:rPr>
        <w:noBreakHyphen/>
        <w:t>200</w:t>
      </w:r>
      <w:r>
        <w:rPr>
          <w:rFonts w:cs="Arial"/>
          <w:color w:val="0000FF"/>
          <w:szCs w:val="16"/>
          <w:lang w:eastAsia="en-US"/>
        </w:rPr>
        <w:t>9130</w:t>
      </w:r>
      <w:r w:rsidRPr="008B160F">
        <w:rPr>
          <w:lang w:eastAsia="en-US"/>
        </w:rPr>
        <w:t xml:space="preserve"> </w:t>
      </w:r>
      <w:r>
        <w:rPr>
          <w:lang w:eastAsia="en-US"/>
        </w:rPr>
        <w:t>[DRAFT] LS to SA WG5 on CHF-based solution</w:t>
      </w:r>
      <w:r w:rsidR="00EC06F9">
        <w:rPr>
          <w:lang w:eastAsia="en-US"/>
        </w:rPr>
        <w:t>. (Source: Ericsson)</w:t>
      </w:r>
    </w:p>
    <w:p w14:paraId="17C4588E" w14:textId="77777777" w:rsidR="000D15F3" w:rsidRPr="00F054D2" w:rsidRDefault="000D15F3" w:rsidP="000D15F3">
      <w:pPr>
        <w:pStyle w:val="FP"/>
        <w:keepNext/>
        <w:rPr>
          <w:b/>
          <w:bCs/>
          <w:i/>
          <w:iCs/>
          <w:lang w:eastAsia="en-US"/>
        </w:rPr>
      </w:pPr>
      <w:r w:rsidRPr="00F054D2">
        <w:rPr>
          <w:b/>
          <w:bCs/>
          <w:i/>
          <w:iCs/>
          <w:lang w:eastAsia="en-US"/>
        </w:rPr>
        <w:t>e-mail comments:</w:t>
      </w:r>
    </w:p>
    <w:p w14:paraId="5DBD8CFA" w14:textId="77777777" w:rsidR="000D15F3" w:rsidRDefault="000D15F3" w:rsidP="000D15F3">
      <w:pPr>
        <w:pStyle w:val="FP"/>
        <w:rPr>
          <w:i/>
          <w:iCs/>
          <w:lang w:eastAsia="en-US"/>
        </w:rPr>
      </w:pPr>
      <w:r>
        <w:rPr>
          <w:i/>
          <w:iCs/>
          <w:lang w:eastAsia="en-US"/>
        </w:rPr>
        <w:t>George (Ericsson) circulating the first draft LS to be sent out to SA5 in Draft folder.</w:t>
      </w:r>
    </w:p>
    <w:p w14:paraId="7259A29E" w14:textId="77777777" w:rsidR="000D15F3" w:rsidRDefault="000D15F3" w:rsidP="000D15F3">
      <w:pPr>
        <w:pStyle w:val="FP"/>
        <w:rPr>
          <w:i/>
          <w:iCs/>
          <w:lang w:eastAsia="en-US"/>
        </w:rPr>
      </w:pPr>
      <w:r>
        <w:rPr>
          <w:i/>
          <w:iCs/>
          <w:lang w:eastAsia="en-US"/>
        </w:rPr>
        <w:t>Patrice (Huawei) provides r01 to adjust the wording as a proper LS, r00 is not acceptable as it stands.</w:t>
      </w:r>
    </w:p>
    <w:p w14:paraId="283F8B31" w14:textId="77777777" w:rsidR="000D15F3" w:rsidRDefault="000D15F3" w:rsidP="000D15F3">
      <w:pPr>
        <w:pStyle w:val="FP"/>
        <w:rPr>
          <w:i/>
          <w:iCs/>
          <w:lang w:eastAsia="en-US"/>
        </w:rPr>
      </w:pPr>
      <w:r>
        <w:rPr>
          <w:i/>
          <w:iCs/>
          <w:lang w:eastAsia="en-US"/>
        </w:rPr>
        <w:t>George (Ericsson) provides r02. A reminder. Developing a solution is conditional on sending the LS.</w:t>
      </w:r>
    </w:p>
    <w:p w14:paraId="246D6CFE" w14:textId="77777777" w:rsidR="000D15F3" w:rsidRDefault="000D15F3" w:rsidP="000D15F3">
      <w:pPr>
        <w:pStyle w:val="FP"/>
        <w:rPr>
          <w:i/>
          <w:iCs/>
          <w:lang w:eastAsia="en-US"/>
        </w:rPr>
      </w:pPr>
      <w:r>
        <w:rPr>
          <w:i/>
          <w:iCs/>
          <w:lang w:eastAsia="en-US"/>
        </w:rPr>
        <w:t>Patrice (Huawei) stands by r01, and cannot accept r02.</w:t>
      </w:r>
    </w:p>
    <w:p w14:paraId="7DD8C768" w14:textId="77777777" w:rsidR="000D15F3" w:rsidRDefault="000D15F3" w:rsidP="000D15F3">
      <w:pPr>
        <w:pStyle w:val="FP"/>
        <w:rPr>
          <w:i/>
          <w:iCs/>
          <w:lang w:eastAsia="en-US"/>
        </w:rPr>
      </w:pPr>
      <w:r>
        <w:rPr>
          <w:i/>
          <w:iCs/>
          <w:lang w:eastAsia="en-US"/>
        </w:rPr>
        <w:t>George (Ericsson) Ur choice. There are no decisions made in the LS. U are over interpreting.</w:t>
      </w:r>
    </w:p>
    <w:p w14:paraId="648105B1" w14:textId="77777777" w:rsidR="000D15F3" w:rsidRDefault="000D15F3" w:rsidP="000D15F3">
      <w:pPr>
        <w:pStyle w:val="FP"/>
        <w:rPr>
          <w:i/>
          <w:iCs/>
          <w:lang w:eastAsia="en-US"/>
        </w:rPr>
      </w:pPr>
      <w:r>
        <w:rPr>
          <w:i/>
          <w:iCs/>
          <w:lang w:eastAsia="en-US"/>
        </w:rPr>
        <w:t>George (Ericsson) replaces 'SA2 will' to 'SA2 can', in last paragraph so no appearance of decisions can be claimed</w:t>
      </w:r>
    </w:p>
    <w:p w14:paraId="35F3E3DC" w14:textId="77777777" w:rsidR="000D15F3" w:rsidRDefault="000D15F3" w:rsidP="000D15F3">
      <w:pPr>
        <w:pStyle w:val="FP"/>
        <w:rPr>
          <w:i/>
          <w:iCs/>
          <w:lang w:eastAsia="en-US"/>
        </w:rPr>
      </w:pPr>
      <w:r>
        <w:rPr>
          <w:i/>
          <w:iCs/>
          <w:lang w:eastAsia="en-US"/>
        </w:rPr>
        <w:t>Patrice (Huawei) provides r05 incorporating the changes of r03 into r01 instead of r02. r01 or r05 acceptable, Patrice objects to r00, r02, r03, r04.</w:t>
      </w:r>
    </w:p>
    <w:p w14:paraId="0E3FC5A8" w14:textId="77777777" w:rsidR="000D15F3" w:rsidRDefault="000D15F3" w:rsidP="000D15F3">
      <w:pPr>
        <w:pStyle w:val="FP"/>
        <w:rPr>
          <w:i/>
          <w:iCs/>
          <w:lang w:eastAsia="en-US"/>
        </w:rPr>
      </w:pPr>
      <w:r>
        <w:rPr>
          <w:i/>
          <w:iCs/>
          <w:lang w:eastAsia="en-US"/>
        </w:rPr>
        <w:t>==== Final Comments Deadline ====</w:t>
      </w:r>
    </w:p>
    <w:p w14:paraId="2482A84A" w14:textId="77777777" w:rsidR="000D15F3" w:rsidRDefault="000D15F3" w:rsidP="000D15F3">
      <w:pPr>
        <w:pStyle w:val="FP"/>
        <w:rPr>
          <w:i/>
          <w:iCs/>
          <w:lang w:eastAsia="en-US"/>
        </w:rPr>
      </w:pPr>
      <w:r>
        <w:rPr>
          <w:i/>
          <w:iCs/>
          <w:lang w:eastAsia="en-US"/>
        </w:rPr>
        <w:t>Gerald (</w:t>
      </w:r>
      <w:proofErr w:type="spellStart"/>
      <w:r>
        <w:rPr>
          <w:i/>
          <w:iCs/>
          <w:lang w:eastAsia="en-US"/>
        </w:rPr>
        <w:t>Matrixx</w:t>
      </w:r>
      <w:proofErr w:type="spellEnd"/>
      <w:r>
        <w:rPr>
          <w:i/>
          <w:iCs/>
          <w:lang w:eastAsia="en-US"/>
        </w:rPr>
        <w:t>) improved on the rational of this LS which can be find in r06 and will make the others obsolete.</w:t>
      </w:r>
    </w:p>
    <w:p w14:paraId="10C759C9" w14:textId="77777777" w:rsidR="000D15F3" w:rsidRDefault="000D15F3" w:rsidP="000D15F3">
      <w:pPr>
        <w:pStyle w:val="FP"/>
        <w:rPr>
          <w:i/>
          <w:iCs/>
          <w:lang w:eastAsia="en-US"/>
        </w:rPr>
      </w:pPr>
      <w:proofErr w:type="spellStart"/>
      <w:r>
        <w:rPr>
          <w:i/>
          <w:iCs/>
          <w:lang w:eastAsia="en-US"/>
        </w:rPr>
        <w:t>Hoyeon</w:t>
      </w:r>
      <w:proofErr w:type="spellEnd"/>
      <w:r>
        <w:rPr>
          <w:i/>
          <w:iCs/>
          <w:lang w:eastAsia="en-US"/>
        </w:rPr>
        <w:t xml:space="preserve"> (Samsung) supports r05. r09 is acceptable. The other revisions include additional aspect that we didn't discuss at CC#2. And we propose to CC CT4 in this LS since SA2 received an LS from CT4 on this subject in the previous meeting.</w:t>
      </w:r>
    </w:p>
    <w:p w14:paraId="17196D88" w14:textId="77777777" w:rsidR="000D15F3" w:rsidRDefault="000D15F3" w:rsidP="000D15F3">
      <w:pPr>
        <w:pStyle w:val="FP"/>
        <w:rPr>
          <w:i/>
          <w:iCs/>
          <w:lang w:eastAsia="en-US"/>
        </w:rPr>
      </w:pPr>
      <w:r>
        <w:rPr>
          <w:i/>
          <w:iCs/>
          <w:lang w:eastAsia="en-US"/>
        </w:rPr>
        <w:t>Dan (China Mobile) r09 is acceptable. and provide r11 based on r09 and adding CT4</w:t>
      </w:r>
    </w:p>
    <w:p w14:paraId="1E5A9D95" w14:textId="77777777" w:rsidR="000D15F3" w:rsidRDefault="000D15F3" w:rsidP="000D15F3">
      <w:pPr>
        <w:pStyle w:val="FP"/>
        <w:rPr>
          <w:i/>
          <w:iCs/>
          <w:lang w:eastAsia="en-US"/>
        </w:rPr>
      </w:pPr>
      <w:proofErr w:type="spellStart"/>
      <w:r>
        <w:rPr>
          <w:i/>
          <w:iCs/>
          <w:lang w:eastAsia="en-US"/>
        </w:rPr>
        <w:t>Hoyeon</w:t>
      </w:r>
      <w:proofErr w:type="spellEnd"/>
      <w:r>
        <w:rPr>
          <w:i/>
          <w:iCs/>
          <w:lang w:eastAsia="en-US"/>
        </w:rPr>
        <w:t xml:space="preserve"> (Samsung) supports r11.</w:t>
      </w:r>
    </w:p>
    <w:p w14:paraId="0896D4BE" w14:textId="77777777" w:rsidR="000D15F3" w:rsidRDefault="000D15F3" w:rsidP="000D15F3">
      <w:pPr>
        <w:pStyle w:val="FP"/>
        <w:rPr>
          <w:i/>
          <w:iCs/>
          <w:lang w:eastAsia="en-US"/>
        </w:rPr>
      </w:pPr>
      <w:r>
        <w:rPr>
          <w:i/>
          <w:iCs/>
          <w:lang w:eastAsia="en-US"/>
        </w:rPr>
        <w:t>Dan (China Mobile) provide r13 based on r12</w:t>
      </w:r>
    </w:p>
    <w:p w14:paraId="773B56E7" w14:textId="77777777" w:rsidR="000D15F3" w:rsidRDefault="000D15F3" w:rsidP="000D15F3">
      <w:pPr>
        <w:pStyle w:val="FP"/>
        <w:rPr>
          <w:i/>
          <w:iCs/>
          <w:lang w:eastAsia="en-US"/>
        </w:rPr>
      </w:pPr>
      <w:r>
        <w:rPr>
          <w:i/>
          <w:iCs/>
          <w:lang w:eastAsia="en-US"/>
        </w:rPr>
        <w:t>Gerald (</w:t>
      </w:r>
      <w:proofErr w:type="spellStart"/>
      <w:r>
        <w:rPr>
          <w:i/>
          <w:iCs/>
          <w:lang w:eastAsia="en-US"/>
        </w:rPr>
        <w:t>Matrixx</w:t>
      </w:r>
      <w:proofErr w:type="spellEnd"/>
      <w:r>
        <w:rPr>
          <w:i/>
          <w:iCs/>
          <w:lang w:eastAsia="en-US"/>
        </w:rPr>
        <w:t>) provide r15 on top of r13 with small adjustments.</w:t>
      </w:r>
    </w:p>
    <w:p w14:paraId="205FA02F" w14:textId="77777777" w:rsidR="000D15F3" w:rsidRDefault="000D15F3" w:rsidP="000D15F3">
      <w:pPr>
        <w:pStyle w:val="FP"/>
        <w:rPr>
          <w:i/>
          <w:iCs/>
          <w:lang w:eastAsia="en-US"/>
        </w:rPr>
      </w:pPr>
      <w:r>
        <w:rPr>
          <w:i/>
          <w:iCs/>
          <w:lang w:eastAsia="en-US"/>
        </w:rPr>
        <w:t>Srisakul (NTT DOCOMO) provide r16 and r17.</w:t>
      </w:r>
    </w:p>
    <w:p w14:paraId="49F54586" w14:textId="0F90F28F" w:rsidR="000D15F3" w:rsidRPr="00F054D2" w:rsidRDefault="000D15F3" w:rsidP="000D15F3">
      <w:pPr>
        <w:pStyle w:val="FP"/>
        <w:rPr>
          <w:i/>
          <w:iCs/>
          <w:lang w:eastAsia="en-US"/>
        </w:rPr>
      </w:pPr>
      <w:r>
        <w:rPr>
          <w:i/>
          <w:iCs/>
          <w:lang w:eastAsia="en-US"/>
        </w:rPr>
        <w:t>Gerald (</w:t>
      </w:r>
      <w:proofErr w:type="spellStart"/>
      <w:r>
        <w:rPr>
          <w:i/>
          <w:iCs/>
          <w:lang w:eastAsia="en-US"/>
        </w:rPr>
        <w:t>Matrixx</w:t>
      </w:r>
      <w:proofErr w:type="spellEnd"/>
      <w:r>
        <w:rPr>
          <w:i/>
          <w:iCs/>
          <w:lang w:eastAsia="en-US"/>
        </w:rPr>
        <w:t>) provided more clarification on provide r15.</w:t>
      </w:r>
    </w:p>
    <w:p w14:paraId="1399FE0E" w14:textId="77777777" w:rsidR="00B07A58" w:rsidRPr="00A3071B" w:rsidRDefault="00B07A58" w:rsidP="00B07A58">
      <w:pPr>
        <w:keepNext/>
        <w:keepLines/>
      </w:pPr>
      <w:r>
        <w:rPr>
          <w:b/>
        </w:rPr>
        <w:t>Discussion and conclusion:</w:t>
      </w:r>
    </w:p>
    <w:p w14:paraId="5AAD78CA" w14:textId="0423CDBF" w:rsidR="00F054D2" w:rsidRPr="00B07A58" w:rsidRDefault="000D15F3" w:rsidP="00F054D2">
      <w:pPr>
        <w:keepLines/>
      </w:pPr>
      <w:r>
        <w:rPr>
          <w:lang w:eastAsia="en-US"/>
        </w:rPr>
        <w:t xml:space="preserve">r15 was </w:t>
      </w:r>
      <w:r w:rsidR="00B07A58">
        <w:rPr>
          <w:lang w:eastAsia="en-US"/>
        </w:rPr>
        <w:t>proposed for consideration</w:t>
      </w:r>
      <w:r>
        <w:rPr>
          <w:lang w:eastAsia="en-US"/>
        </w:rPr>
        <w:t xml:space="preserve">. </w:t>
      </w:r>
      <w:r w:rsidR="00B07A58">
        <w:rPr>
          <w:lang w:eastAsia="en-US"/>
        </w:rPr>
        <w:t xml:space="preserve">Huawei commented that r21 had high support. r22 was suggested instead. </w:t>
      </w:r>
      <w:r w:rsidR="00B07A58" w:rsidRPr="00B07A58">
        <w:rPr>
          <w:b/>
          <w:bCs/>
          <w:color w:val="0000FF"/>
          <w:lang w:eastAsia="en-US"/>
        </w:rPr>
        <w:t xml:space="preserve">This was left for CC#4 and a revision was allocated as </w:t>
      </w:r>
      <w:r w:rsidR="00B07A58" w:rsidRPr="00B07A58">
        <w:rPr>
          <w:rFonts w:cs="Arial"/>
          <w:b/>
          <w:bCs/>
          <w:color w:val="0000FF"/>
          <w:szCs w:val="16"/>
          <w:lang w:eastAsia="en-US"/>
        </w:rPr>
        <w:t>TD S2</w:t>
      </w:r>
      <w:r w:rsidR="00B07A58" w:rsidRPr="00B07A58">
        <w:rPr>
          <w:rFonts w:cs="Arial"/>
          <w:b/>
          <w:bCs/>
          <w:color w:val="0000FF"/>
          <w:szCs w:val="16"/>
          <w:lang w:eastAsia="en-US"/>
        </w:rPr>
        <w:noBreakHyphen/>
        <w:t>2009214</w:t>
      </w:r>
      <w:r w:rsidR="00B07A58" w:rsidRPr="00B07A58">
        <w:rPr>
          <w:b/>
          <w:bCs/>
          <w:color w:val="0000FF"/>
        </w:rPr>
        <w:t>.</w:t>
      </w:r>
    </w:p>
    <w:p w14:paraId="6705A4F2" w14:textId="77777777"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2008731</w:t>
      </w:r>
      <w:r>
        <w:rPr>
          <w:lang w:eastAsia="en-US"/>
        </w:rPr>
        <w:t xml:space="preserve"> (P-CR) KI#1: Updates of Evaluation and conclusion for KI#1. (Source: Huawei, </w:t>
      </w:r>
      <w:proofErr w:type="spellStart"/>
      <w:r>
        <w:rPr>
          <w:lang w:eastAsia="en-US"/>
        </w:rPr>
        <w:t>HiSilicon</w:t>
      </w:r>
      <w:proofErr w:type="spellEnd"/>
      <w:r>
        <w:rPr>
          <w:lang w:eastAsia="en-US"/>
        </w:rPr>
        <w:t>, China Telecom)</w:t>
      </w:r>
    </w:p>
    <w:p w14:paraId="5E95B905" w14:textId="77777777" w:rsidR="00B07A58" w:rsidRPr="00F054D2" w:rsidRDefault="00B07A58" w:rsidP="00B07A58">
      <w:pPr>
        <w:pStyle w:val="FP"/>
        <w:keepNext/>
        <w:rPr>
          <w:b/>
          <w:bCs/>
          <w:i/>
          <w:iCs/>
          <w:lang w:eastAsia="en-US"/>
        </w:rPr>
      </w:pPr>
      <w:r w:rsidRPr="00F054D2">
        <w:rPr>
          <w:b/>
          <w:bCs/>
          <w:i/>
          <w:iCs/>
          <w:lang w:eastAsia="en-US"/>
        </w:rPr>
        <w:t>e-mail comments:</w:t>
      </w:r>
    </w:p>
    <w:p w14:paraId="30E7DE3E" w14:textId="77777777" w:rsidR="00B07A58" w:rsidRPr="00F054D2" w:rsidRDefault="00B07A58" w:rsidP="00B07A58">
      <w:pPr>
        <w:pStyle w:val="FP"/>
        <w:rPr>
          <w:i/>
          <w:iCs/>
          <w:lang w:eastAsia="en-US"/>
        </w:rPr>
      </w:pPr>
      <w:r w:rsidRPr="00F054D2">
        <w:rPr>
          <w:i/>
          <w:iCs/>
          <w:lang w:eastAsia="en-US"/>
        </w:rPr>
        <w:t xml:space="preserve">George (Ericsson) objects to this </w:t>
      </w:r>
      <w:proofErr w:type="spellStart"/>
      <w:r w:rsidRPr="00F054D2">
        <w:rPr>
          <w:i/>
          <w:iCs/>
          <w:lang w:eastAsia="en-US"/>
        </w:rPr>
        <w:t>pCR</w:t>
      </w:r>
      <w:proofErr w:type="spellEnd"/>
      <w:r w:rsidRPr="00F054D2">
        <w:rPr>
          <w:i/>
          <w:iCs/>
          <w:lang w:eastAsia="en-US"/>
        </w:rPr>
        <w:t>.</w:t>
      </w:r>
    </w:p>
    <w:p w14:paraId="4A45B9CE" w14:textId="77777777" w:rsidR="00B07A58" w:rsidRPr="00F054D2" w:rsidRDefault="00B07A58" w:rsidP="00B07A58">
      <w:pPr>
        <w:pStyle w:val="FP"/>
        <w:rPr>
          <w:i/>
          <w:iCs/>
          <w:lang w:eastAsia="en-US"/>
        </w:rPr>
      </w:pPr>
      <w:r w:rsidRPr="00F054D2">
        <w:rPr>
          <w:i/>
          <w:iCs/>
          <w:lang w:eastAsia="en-US"/>
        </w:rPr>
        <w:t>Fenqin (Huawei) Do not see this objection is valid and ask the reason of the objection.</w:t>
      </w:r>
    </w:p>
    <w:p w14:paraId="6FF5E009" w14:textId="77777777" w:rsidR="00B07A58" w:rsidRPr="00F054D2" w:rsidRDefault="00B07A58" w:rsidP="00B07A58">
      <w:pPr>
        <w:pStyle w:val="FP"/>
        <w:rPr>
          <w:i/>
          <w:iCs/>
          <w:lang w:eastAsia="en-US"/>
        </w:rPr>
      </w:pPr>
      <w:r w:rsidRPr="00F054D2">
        <w:rPr>
          <w:i/>
          <w:iCs/>
          <w:lang w:eastAsia="en-US"/>
        </w:rPr>
        <w:t xml:space="preserve">Dan (China Mobile) does not agree with the Ericsson </w:t>
      </w:r>
      <w:proofErr w:type="spellStart"/>
      <w:r w:rsidRPr="00F054D2">
        <w:rPr>
          <w:i/>
          <w:iCs/>
          <w:lang w:eastAsia="en-US"/>
        </w:rPr>
        <w:t>behavior</w:t>
      </w:r>
      <w:proofErr w:type="spellEnd"/>
      <w:r w:rsidRPr="00F054D2">
        <w:rPr>
          <w:i/>
          <w:iCs/>
          <w:lang w:eastAsia="en-US"/>
        </w:rPr>
        <w:t xml:space="preserve"> that he object the paper without any reason, suggest him to withdraw the objection. And also ask the chairman to see whether this </w:t>
      </w:r>
      <w:proofErr w:type="spellStart"/>
      <w:r w:rsidRPr="00F054D2">
        <w:rPr>
          <w:i/>
          <w:iCs/>
          <w:lang w:eastAsia="en-US"/>
        </w:rPr>
        <w:t>behavior</w:t>
      </w:r>
      <w:proofErr w:type="spellEnd"/>
      <w:r w:rsidRPr="00F054D2">
        <w:rPr>
          <w:i/>
          <w:iCs/>
          <w:lang w:eastAsia="en-US"/>
        </w:rPr>
        <w:t xml:space="preserve"> is allowed or not</w:t>
      </w:r>
    </w:p>
    <w:p w14:paraId="46A0AF0F" w14:textId="77777777" w:rsidR="00B07A58" w:rsidRPr="00F054D2" w:rsidRDefault="00B07A58" w:rsidP="00B07A58">
      <w:pPr>
        <w:pStyle w:val="FP"/>
        <w:rPr>
          <w:i/>
          <w:iCs/>
          <w:lang w:eastAsia="en-US"/>
        </w:rPr>
      </w:pPr>
      <w:r w:rsidRPr="00F054D2">
        <w:rPr>
          <w:i/>
          <w:iCs/>
          <w:lang w:eastAsia="en-US"/>
        </w:rPr>
        <w:t xml:space="preserve">George (Ericsson) provides a response. We obviously have another solution that for us </w:t>
      </w:r>
      <w:proofErr w:type="spellStart"/>
      <w:r w:rsidRPr="00F054D2">
        <w:rPr>
          <w:i/>
          <w:iCs/>
          <w:lang w:eastAsia="en-US"/>
        </w:rPr>
        <w:t>fulfills</w:t>
      </w:r>
      <w:proofErr w:type="spellEnd"/>
      <w:r w:rsidRPr="00F054D2">
        <w:rPr>
          <w:i/>
          <w:iCs/>
          <w:lang w:eastAsia="en-US"/>
        </w:rPr>
        <w:t xml:space="preserve"> more requirements</w:t>
      </w:r>
    </w:p>
    <w:p w14:paraId="1D689A9C" w14:textId="77777777" w:rsidR="00B07A58" w:rsidRPr="00F054D2" w:rsidRDefault="00B07A58" w:rsidP="00B07A58">
      <w:pPr>
        <w:pStyle w:val="FP"/>
        <w:rPr>
          <w:i/>
          <w:iCs/>
          <w:lang w:eastAsia="en-US"/>
        </w:rPr>
      </w:pPr>
      <w:r w:rsidRPr="00F054D2">
        <w:rPr>
          <w:i/>
          <w:iCs/>
          <w:lang w:eastAsia="en-US"/>
        </w:rPr>
        <w:t>Fenqin (Huawei) responds and propose to bring this to CC#2.</w:t>
      </w:r>
    </w:p>
    <w:p w14:paraId="51000313" w14:textId="77777777" w:rsidR="00B07A58" w:rsidRPr="00F054D2" w:rsidRDefault="00B07A58" w:rsidP="00B07A58">
      <w:pPr>
        <w:pStyle w:val="FP"/>
        <w:rPr>
          <w:i/>
          <w:iCs/>
          <w:lang w:eastAsia="en-US"/>
        </w:rPr>
      </w:pPr>
      <w:r w:rsidRPr="00F054D2">
        <w:rPr>
          <w:i/>
          <w:iCs/>
          <w:lang w:eastAsia="en-US"/>
        </w:rPr>
        <w:t>==== Revisions Deadline ====</w:t>
      </w:r>
    </w:p>
    <w:p w14:paraId="0882D6C8" w14:textId="77777777" w:rsidR="00B07A58" w:rsidRPr="00F054D2" w:rsidRDefault="00B07A58" w:rsidP="00B07A58">
      <w:pPr>
        <w:pStyle w:val="FP"/>
        <w:rPr>
          <w:i/>
          <w:iCs/>
          <w:lang w:eastAsia="en-US"/>
        </w:rPr>
      </w:pPr>
      <w:proofErr w:type="spellStart"/>
      <w:r w:rsidRPr="00F054D2">
        <w:rPr>
          <w:i/>
          <w:iCs/>
          <w:lang w:eastAsia="en-US"/>
        </w:rPr>
        <w:t>Kaisu</w:t>
      </w:r>
      <w:proofErr w:type="spellEnd"/>
      <w:r w:rsidRPr="00F054D2">
        <w:rPr>
          <w:i/>
          <w:iCs/>
          <w:lang w:eastAsia="en-US"/>
        </w:rPr>
        <w:t xml:space="preserve"> (Nokia) objects to 8731. Please check the comments.</w:t>
      </w:r>
    </w:p>
    <w:p w14:paraId="1E767932" w14:textId="77777777" w:rsidR="00B07A58" w:rsidRPr="00F054D2" w:rsidRDefault="00B07A58" w:rsidP="00B07A58">
      <w:pPr>
        <w:pStyle w:val="FP"/>
        <w:rPr>
          <w:i/>
          <w:iCs/>
          <w:lang w:eastAsia="en-US"/>
        </w:rPr>
      </w:pPr>
      <w:proofErr w:type="spellStart"/>
      <w:r w:rsidRPr="00F054D2">
        <w:rPr>
          <w:i/>
          <w:iCs/>
          <w:lang w:eastAsia="en-US"/>
        </w:rPr>
        <w:t>Kaisu</w:t>
      </w:r>
      <w:proofErr w:type="spellEnd"/>
      <w:r w:rsidRPr="00F054D2">
        <w:rPr>
          <w:i/>
          <w:iCs/>
          <w:lang w:eastAsia="en-US"/>
        </w:rPr>
        <w:t xml:space="preserve"> (Nokia ) rephrases text due to missing a part of the sentence in our last comment. We still object to 8731.</w:t>
      </w:r>
    </w:p>
    <w:p w14:paraId="42143207" w14:textId="77777777" w:rsidR="00B07A58" w:rsidRPr="00F054D2" w:rsidRDefault="00B07A58" w:rsidP="00B07A58">
      <w:pPr>
        <w:pStyle w:val="FP"/>
        <w:rPr>
          <w:i/>
          <w:iCs/>
          <w:lang w:eastAsia="en-US"/>
        </w:rPr>
      </w:pPr>
      <w:r w:rsidRPr="00F054D2">
        <w:rPr>
          <w:i/>
          <w:iCs/>
          <w:lang w:eastAsia="en-US"/>
        </w:rPr>
        <w:t>==== Final Comments Deadline ====</w:t>
      </w:r>
    </w:p>
    <w:p w14:paraId="1BD01F98" w14:textId="77777777" w:rsidR="00B07A58" w:rsidRPr="00A3071B" w:rsidRDefault="00B07A58" w:rsidP="00B07A58">
      <w:pPr>
        <w:keepNext/>
        <w:keepLines/>
      </w:pPr>
      <w:r>
        <w:rPr>
          <w:b/>
        </w:rPr>
        <w:t>Discussion and conclusion:</w:t>
      </w:r>
    </w:p>
    <w:p w14:paraId="1A58D706" w14:textId="3CBBBDD3" w:rsidR="00B07A58" w:rsidRDefault="00B07A58" w:rsidP="00B07A58">
      <w:pPr>
        <w:keepLines/>
        <w:rPr>
          <w:lang w:eastAsia="en-US"/>
        </w:rPr>
      </w:pPr>
      <w:r>
        <w:rPr>
          <w:lang w:eastAsia="en-US"/>
        </w:rPr>
        <w:t xml:space="preserve">This was </w:t>
      </w:r>
      <w:r w:rsidRPr="00B07A58">
        <w:rPr>
          <w:b/>
          <w:bCs/>
          <w:color w:val="0000FF"/>
          <w:lang w:eastAsia="en-US"/>
        </w:rPr>
        <w:t>noted</w:t>
      </w:r>
      <w:r>
        <w:rPr>
          <w:lang w:eastAsia="en-US"/>
        </w:rPr>
        <w:t>.</w:t>
      </w:r>
    </w:p>
    <w:p w14:paraId="38145878" w14:textId="77777777" w:rsidR="00B07A58" w:rsidRDefault="00B07A58" w:rsidP="00B07A58">
      <w:pPr>
        <w:keepNext/>
        <w:keepLines/>
        <w:pBdr>
          <w:top w:val="single" w:sz="4" w:space="1" w:color="auto"/>
        </w:pBdr>
        <w:rPr>
          <w:lang w:eastAsia="en-US"/>
        </w:rPr>
      </w:pPr>
      <w:r>
        <w:rPr>
          <w:color w:val="0000FF"/>
          <w:lang w:eastAsia="en-US"/>
        </w:rPr>
        <w:lastRenderedPageBreak/>
        <w:t>TD S2</w:t>
      </w:r>
      <w:r>
        <w:rPr>
          <w:color w:val="0000FF"/>
          <w:lang w:eastAsia="en-US"/>
        </w:rPr>
        <w:noBreakHyphen/>
        <w:t>2008732</w:t>
      </w:r>
      <w:r>
        <w:rPr>
          <w:lang w:eastAsia="en-US"/>
        </w:rPr>
        <w:t xml:space="preserve"> (P-CR) KI#2: Updates of Evaluation and Interim conclusion for KI#2. (Source: Huawei, </w:t>
      </w:r>
      <w:proofErr w:type="spellStart"/>
      <w:r>
        <w:rPr>
          <w:lang w:eastAsia="en-US"/>
        </w:rPr>
        <w:t>HiSilicon</w:t>
      </w:r>
      <w:proofErr w:type="spellEnd"/>
      <w:r>
        <w:rPr>
          <w:lang w:eastAsia="en-US"/>
        </w:rPr>
        <w:t>, China Telecom)</w:t>
      </w:r>
    </w:p>
    <w:p w14:paraId="7F92B2AE" w14:textId="77777777" w:rsidR="00B07A58" w:rsidRPr="00F054D2" w:rsidRDefault="00B07A58" w:rsidP="00B07A58">
      <w:pPr>
        <w:pStyle w:val="FP"/>
        <w:keepNext/>
        <w:rPr>
          <w:b/>
          <w:bCs/>
          <w:i/>
          <w:iCs/>
          <w:lang w:eastAsia="en-US"/>
        </w:rPr>
      </w:pPr>
      <w:r w:rsidRPr="00F054D2">
        <w:rPr>
          <w:b/>
          <w:bCs/>
          <w:i/>
          <w:iCs/>
          <w:lang w:eastAsia="en-US"/>
        </w:rPr>
        <w:t>e-mail comments:</w:t>
      </w:r>
    </w:p>
    <w:p w14:paraId="39DDBB2B" w14:textId="77777777" w:rsidR="00B07A58" w:rsidRPr="00F054D2" w:rsidRDefault="00B07A58" w:rsidP="00B07A58">
      <w:pPr>
        <w:pStyle w:val="FP"/>
        <w:rPr>
          <w:i/>
          <w:iCs/>
          <w:lang w:eastAsia="en-US"/>
        </w:rPr>
      </w:pPr>
      <w:r w:rsidRPr="00F054D2">
        <w:rPr>
          <w:i/>
          <w:iCs/>
          <w:lang w:eastAsia="en-US"/>
        </w:rPr>
        <w:t xml:space="preserve">George (Ericsson) objects to this </w:t>
      </w:r>
      <w:proofErr w:type="spellStart"/>
      <w:r w:rsidRPr="00F054D2">
        <w:rPr>
          <w:i/>
          <w:iCs/>
          <w:lang w:eastAsia="en-US"/>
        </w:rPr>
        <w:t>pCR</w:t>
      </w:r>
      <w:proofErr w:type="spellEnd"/>
      <w:r w:rsidRPr="00F054D2">
        <w:rPr>
          <w:i/>
          <w:iCs/>
          <w:lang w:eastAsia="en-US"/>
        </w:rPr>
        <w:t>.</w:t>
      </w:r>
    </w:p>
    <w:p w14:paraId="0A622123" w14:textId="77777777" w:rsidR="00B07A58" w:rsidRPr="00F054D2" w:rsidRDefault="00B07A58" w:rsidP="00B07A58">
      <w:pPr>
        <w:pStyle w:val="FP"/>
        <w:rPr>
          <w:i/>
          <w:iCs/>
          <w:lang w:eastAsia="en-US"/>
        </w:rPr>
      </w:pPr>
      <w:r w:rsidRPr="00F054D2">
        <w:rPr>
          <w:i/>
          <w:iCs/>
          <w:lang w:eastAsia="en-US"/>
        </w:rPr>
        <w:t>Fenqin (Huawei) Do not see this objection is valid and ask the reason of the objection.</w:t>
      </w:r>
    </w:p>
    <w:p w14:paraId="719DFE40" w14:textId="77777777" w:rsidR="00B07A58" w:rsidRPr="00F054D2" w:rsidRDefault="00B07A58" w:rsidP="00B07A58">
      <w:pPr>
        <w:pStyle w:val="FP"/>
        <w:rPr>
          <w:i/>
          <w:iCs/>
          <w:lang w:eastAsia="en-US"/>
        </w:rPr>
      </w:pPr>
      <w:r w:rsidRPr="00F054D2">
        <w:rPr>
          <w:i/>
          <w:iCs/>
          <w:lang w:eastAsia="en-US"/>
        </w:rPr>
        <w:t xml:space="preserve">Dan (China Mobile) does not agree with the Ericsson </w:t>
      </w:r>
      <w:proofErr w:type="spellStart"/>
      <w:r w:rsidRPr="00F054D2">
        <w:rPr>
          <w:i/>
          <w:iCs/>
          <w:lang w:eastAsia="en-US"/>
        </w:rPr>
        <w:t>behavior</w:t>
      </w:r>
      <w:proofErr w:type="spellEnd"/>
      <w:r w:rsidRPr="00F054D2">
        <w:rPr>
          <w:i/>
          <w:iCs/>
          <w:lang w:eastAsia="en-US"/>
        </w:rPr>
        <w:t xml:space="preserve"> that he object the paper without any reason, suggest him to withdraw the objection. And </w:t>
      </w:r>
      <w:proofErr w:type="spellStart"/>
      <w:r w:rsidRPr="00F054D2">
        <w:rPr>
          <w:i/>
          <w:iCs/>
          <w:lang w:eastAsia="en-US"/>
        </w:rPr>
        <w:t>alsk</w:t>
      </w:r>
      <w:proofErr w:type="spellEnd"/>
      <w:r w:rsidRPr="00F054D2">
        <w:rPr>
          <w:i/>
          <w:iCs/>
          <w:lang w:eastAsia="en-US"/>
        </w:rPr>
        <w:t xml:space="preserve"> ask the chairman to see whether this </w:t>
      </w:r>
      <w:proofErr w:type="spellStart"/>
      <w:r w:rsidRPr="00F054D2">
        <w:rPr>
          <w:i/>
          <w:iCs/>
          <w:lang w:eastAsia="en-US"/>
        </w:rPr>
        <w:t>behavior</w:t>
      </w:r>
      <w:proofErr w:type="spellEnd"/>
      <w:r w:rsidRPr="00F054D2">
        <w:rPr>
          <w:i/>
          <w:iCs/>
          <w:lang w:eastAsia="en-US"/>
        </w:rPr>
        <w:t xml:space="preserve"> is allowed or not</w:t>
      </w:r>
    </w:p>
    <w:p w14:paraId="552FC27A" w14:textId="77777777" w:rsidR="00B07A58" w:rsidRPr="00F054D2" w:rsidRDefault="00B07A58" w:rsidP="00B07A58">
      <w:pPr>
        <w:pStyle w:val="FP"/>
        <w:rPr>
          <w:i/>
          <w:iCs/>
          <w:lang w:eastAsia="en-US"/>
        </w:rPr>
      </w:pPr>
      <w:r w:rsidRPr="00F054D2">
        <w:rPr>
          <w:i/>
          <w:iCs/>
          <w:lang w:eastAsia="en-US"/>
        </w:rPr>
        <w:t>Fenqin (Huawei) propose to bring this to CC#2.</w:t>
      </w:r>
    </w:p>
    <w:p w14:paraId="2444AB72" w14:textId="77777777" w:rsidR="00B07A58" w:rsidRPr="00F054D2" w:rsidRDefault="00B07A58" w:rsidP="00B07A58">
      <w:pPr>
        <w:pStyle w:val="FP"/>
        <w:rPr>
          <w:i/>
          <w:iCs/>
          <w:lang w:eastAsia="en-US"/>
        </w:rPr>
      </w:pPr>
      <w:r w:rsidRPr="00F054D2">
        <w:rPr>
          <w:i/>
          <w:iCs/>
          <w:lang w:eastAsia="en-US"/>
        </w:rPr>
        <w:t>==== Revisions Deadline ====</w:t>
      </w:r>
    </w:p>
    <w:p w14:paraId="7972082E" w14:textId="77777777" w:rsidR="00B07A58" w:rsidRPr="00F054D2" w:rsidRDefault="00B07A58" w:rsidP="00B07A58">
      <w:pPr>
        <w:pStyle w:val="FP"/>
        <w:rPr>
          <w:i/>
          <w:iCs/>
          <w:lang w:eastAsia="en-US"/>
        </w:rPr>
      </w:pPr>
      <w:proofErr w:type="spellStart"/>
      <w:r w:rsidRPr="00F054D2">
        <w:rPr>
          <w:i/>
          <w:iCs/>
          <w:lang w:eastAsia="en-US"/>
        </w:rPr>
        <w:t>Kaisu</w:t>
      </w:r>
      <w:proofErr w:type="spellEnd"/>
      <w:r w:rsidRPr="00F054D2">
        <w:rPr>
          <w:i/>
          <w:iCs/>
          <w:lang w:eastAsia="en-US"/>
        </w:rPr>
        <w:t xml:space="preserve"> (Nokia) objects to 8732 for the exact same reasons as objecting to 8731</w:t>
      </w:r>
    </w:p>
    <w:p w14:paraId="26B0CFC3" w14:textId="77777777" w:rsidR="00B07A58" w:rsidRPr="00F054D2" w:rsidRDefault="00B07A58" w:rsidP="00B07A58">
      <w:pPr>
        <w:pStyle w:val="FP"/>
        <w:rPr>
          <w:i/>
          <w:iCs/>
          <w:lang w:eastAsia="en-US"/>
        </w:rPr>
      </w:pPr>
      <w:r w:rsidRPr="00F054D2">
        <w:rPr>
          <w:i/>
          <w:iCs/>
          <w:lang w:eastAsia="en-US"/>
        </w:rPr>
        <w:t>==== Final Comments Deadline ====</w:t>
      </w:r>
    </w:p>
    <w:p w14:paraId="681F39D7" w14:textId="77777777" w:rsidR="00B07A58" w:rsidRPr="00A3071B" w:rsidRDefault="00B07A58" w:rsidP="00B07A58">
      <w:pPr>
        <w:keepNext/>
        <w:keepLines/>
      </w:pPr>
      <w:r>
        <w:rPr>
          <w:b/>
        </w:rPr>
        <w:t>Discussion and conclusion:</w:t>
      </w:r>
    </w:p>
    <w:p w14:paraId="430986B6" w14:textId="77777777" w:rsidR="00B07A58" w:rsidRDefault="00B07A58" w:rsidP="00B07A58">
      <w:pPr>
        <w:keepLines/>
        <w:rPr>
          <w:lang w:eastAsia="en-US"/>
        </w:rPr>
      </w:pPr>
      <w:r>
        <w:rPr>
          <w:lang w:eastAsia="en-US"/>
        </w:rPr>
        <w:t xml:space="preserve">This was </w:t>
      </w:r>
      <w:r w:rsidRPr="00B07A58">
        <w:rPr>
          <w:b/>
          <w:bCs/>
          <w:color w:val="0000FF"/>
          <w:lang w:eastAsia="en-US"/>
        </w:rPr>
        <w:t>noted</w:t>
      </w:r>
      <w:r>
        <w:rPr>
          <w:lang w:eastAsia="en-US"/>
        </w:rPr>
        <w:t>.</w:t>
      </w:r>
    </w:p>
    <w:p w14:paraId="5465EB0F" w14:textId="77777777"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2008506</w:t>
      </w:r>
      <w:r>
        <w:rPr>
          <w:lang w:eastAsia="en-US"/>
        </w:rPr>
        <w:t xml:space="preserve"> (P-CR) KI#6: conclusions for the solutions. (Source: Huawei, </w:t>
      </w:r>
      <w:proofErr w:type="spellStart"/>
      <w:r>
        <w:rPr>
          <w:lang w:eastAsia="en-US"/>
        </w:rPr>
        <w:t>HiSilicon</w:t>
      </w:r>
      <w:proofErr w:type="spellEnd"/>
      <w:r>
        <w:rPr>
          <w:lang w:eastAsia="en-US"/>
        </w:rPr>
        <w:t>)</w:t>
      </w:r>
    </w:p>
    <w:p w14:paraId="64F79330" w14:textId="77777777" w:rsidR="00B07A58" w:rsidRPr="00F054D2" w:rsidRDefault="00B07A58" w:rsidP="00B07A58">
      <w:pPr>
        <w:pStyle w:val="FP"/>
        <w:keepNext/>
        <w:rPr>
          <w:b/>
          <w:bCs/>
          <w:i/>
          <w:iCs/>
          <w:lang w:eastAsia="en-US"/>
        </w:rPr>
      </w:pPr>
      <w:r w:rsidRPr="00F054D2">
        <w:rPr>
          <w:b/>
          <w:bCs/>
          <w:i/>
          <w:iCs/>
          <w:lang w:eastAsia="en-US"/>
        </w:rPr>
        <w:t>e-mail comments:</w:t>
      </w:r>
    </w:p>
    <w:p w14:paraId="08D67221" w14:textId="77777777" w:rsidR="00B07A58" w:rsidRPr="00F054D2" w:rsidRDefault="00B07A58" w:rsidP="00B07A58">
      <w:pPr>
        <w:pStyle w:val="FP"/>
        <w:rPr>
          <w:i/>
          <w:iCs/>
          <w:lang w:eastAsia="en-US"/>
        </w:rPr>
      </w:pPr>
      <w:r w:rsidRPr="00F054D2">
        <w:rPr>
          <w:i/>
          <w:iCs/>
          <w:lang w:eastAsia="en-US"/>
        </w:rPr>
        <w:t xml:space="preserve">George (Ericsson) objects to this </w:t>
      </w:r>
      <w:proofErr w:type="spellStart"/>
      <w:r w:rsidRPr="00F054D2">
        <w:rPr>
          <w:i/>
          <w:iCs/>
          <w:lang w:eastAsia="en-US"/>
        </w:rPr>
        <w:t>pCR</w:t>
      </w:r>
      <w:proofErr w:type="spellEnd"/>
      <w:r w:rsidRPr="00F054D2">
        <w:rPr>
          <w:i/>
          <w:iCs/>
          <w:lang w:eastAsia="en-US"/>
        </w:rPr>
        <w:t>. It is based on incorrect understanding of some solutions.</w:t>
      </w:r>
    </w:p>
    <w:p w14:paraId="25E51FBA" w14:textId="77777777" w:rsidR="00B07A58" w:rsidRPr="00F054D2" w:rsidRDefault="00B07A58" w:rsidP="00B07A58">
      <w:pPr>
        <w:pStyle w:val="FP"/>
        <w:rPr>
          <w:i/>
          <w:iCs/>
          <w:lang w:eastAsia="en-US"/>
        </w:rPr>
      </w:pPr>
      <w:r w:rsidRPr="00F054D2">
        <w:rPr>
          <w:i/>
          <w:iCs/>
          <w:lang w:eastAsia="en-US"/>
        </w:rPr>
        <w:t>Haiyang (Huawei) does not think such objection is valid and requests for clarification.</w:t>
      </w:r>
    </w:p>
    <w:p w14:paraId="61FEDDD6" w14:textId="77777777" w:rsidR="00B07A58" w:rsidRPr="00F054D2" w:rsidRDefault="00B07A58" w:rsidP="00B07A58">
      <w:pPr>
        <w:pStyle w:val="FP"/>
        <w:rPr>
          <w:i/>
          <w:iCs/>
          <w:lang w:eastAsia="en-US"/>
        </w:rPr>
      </w:pPr>
      <w:r w:rsidRPr="00F054D2">
        <w:rPr>
          <w:i/>
          <w:iCs/>
          <w:lang w:eastAsia="en-US"/>
        </w:rPr>
        <w:t>==== Revisions Deadline ====</w:t>
      </w:r>
    </w:p>
    <w:p w14:paraId="09914E96" w14:textId="77777777" w:rsidR="00B07A58" w:rsidRPr="00F054D2" w:rsidRDefault="00B07A58" w:rsidP="00B07A58">
      <w:pPr>
        <w:pStyle w:val="FP"/>
        <w:rPr>
          <w:i/>
          <w:iCs/>
          <w:lang w:eastAsia="en-US"/>
        </w:rPr>
      </w:pPr>
      <w:r w:rsidRPr="00F054D2">
        <w:rPr>
          <w:i/>
          <w:iCs/>
          <w:lang w:eastAsia="en-US"/>
        </w:rPr>
        <w:t>Tao (Chair) asked George, any clue you can provide what misunderstanding on which solutions?</w:t>
      </w:r>
    </w:p>
    <w:p w14:paraId="26807CED" w14:textId="77777777" w:rsidR="00B07A58" w:rsidRPr="00F054D2" w:rsidRDefault="00B07A58" w:rsidP="00B07A58">
      <w:pPr>
        <w:pStyle w:val="FP"/>
        <w:rPr>
          <w:i/>
          <w:iCs/>
          <w:lang w:eastAsia="en-US"/>
        </w:rPr>
      </w:pPr>
      <w:r w:rsidRPr="00F054D2">
        <w:rPr>
          <w:i/>
          <w:iCs/>
          <w:lang w:eastAsia="en-US"/>
        </w:rPr>
        <w:t>==== Final Comments Deadline ====</w:t>
      </w:r>
    </w:p>
    <w:p w14:paraId="2A455EED" w14:textId="77777777" w:rsidR="00B07A58" w:rsidRPr="00A3071B" w:rsidRDefault="00B07A58" w:rsidP="00B07A58">
      <w:pPr>
        <w:keepNext/>
        <w:keepLines/>
      </w:pPr>
      <w:r>
        <w:rPr>
          <w:b/>
        </w:rPr>
        <w:t>Discussion and conclusion:</w:t>
      </w:r>
    </w:p>
    <w:p w14:paraId="2F93CCB6" w14:textId="77777777" w:rsidR="00B07A58" w:rsidRDefault="00B07A58" w:rsidP="00B07A58">
      <w:pPr>
        <w:keepLines/>
        <w:rPr>
          <w:lang w:eastAsia="en-US"/>
        </w:rPr>
      </w:pPr>
      <w:r>
        <w:rPr>
          <w:lang w:eastAsia="en-US"/>
        </w:rPr>
        <w:t xml:space="preserve">This was </w:t>
      </w:r>
      <w:r w:rsidRPr="00B07A58">
        <w:rPr>
          <w:b/>
          <w:bCs/>
          <w:color w:val="0000FF"/>
          <w:lang w:eastAsia="en-US"/>
        </w:rPr>
        <w:t>noted</w:t>
      </w:r>
      <w:r>
        <w:rPr>
          <w:lang w:eastAsia="en-US"/>
        </w:rPr>
        <w:t>.</w:t>
      </w:r>
    </w:p>
    <w:p w14:paraId="73ED8271" w14:textId="77777777"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2008915</w:t>
      </w:r>
      <w:r>
        <w:rPr>
          <w:lang w:eastAsia="en-US"/>
        </w:rPr>
        <w:t xml:space="preserve"> (P-CR) KI #7, evaluation update. (Source: Nokia, Nokia shanghai Bell)</w:t>
      </w:r>
    </w:p>
    <w:p w14:paraId="79B2250E" w14:textId="77777777" w:rsidR="00B07A58" w:rsidRPr="00F054D2" w:rsidRDefault="00B07A58" w:rsidP="00B07A58">
      <w:pPr>
        <w:pStyle w:val="FP"/>
        <w:keepNext/>
        <w:rPr>
          <w:b/>
          <w:bCs/>
          <w:i/>
          <w:iCs/>
          <w:lang w:eastAsia="en-US"/>
        </w:rPr>
      </w:pPr>
      <w:r w:rsidRPr="00F054D2">
        <w:rPr>
          <w:b/>
          <w:bCs/>
          <w:i/>
          <w:iCs/>
          <w:lang w:eastAsia="en-US"/>
        </w:rPr>
        <w:t>e-mail comments:</w:t>
      </w:r>
    </w:p>
    <w:p w14:paraId="42447B9A" w14:textId="77777777" w:rsidR="00B07A58" w:rsidRPr="00F054D2" w:rsidRDefault="00B07A58" w:rsidP="00B07A58">
      <w:pPr>
        <w:pStyle w:val="FP"/>
        <w:rPr>
          <w:i/>
          <w:iCs/>
          <w:lang w:eastAsia="en-US"/>
        </w:rPr>
      </w:pPr>
      <w:r w:rsidRPr="00F054D2">
        <w:rPr>
          <w:i/>
          <w:iCs/>
          <w:lang w:eastAsia="en-US"/>
        </w:rPr>
        <w:t>Susan (Huawei) proposes to postpone this paper until RAN's reply LS is received.</w:t>
      </w:r>
    </w:p>
    <w:p w14:paraId="5846A3FA" w14:textId="77777777" w:rsidR="00B07A58" w:rsidRPr="00F054D2" w:rsidRDefault="00B07A58" w:rsidP="00B07A58">
      <w:pPr>
        <w:pStyle w:val="FP"/>
        <w:rPr>
          <w:i/>
          <w:iCs/>
          <w:lang w:eastAsia="en-US"/>
        </w:rPr>
      </w:pPr>
      <w:r w:rsidRPr="00F054D2">
        <w:rPr>
          <w:i/>
          <w:iCs/>
          <w:lang w:eastAsia="en-US"/>
        </w:rPr>
        <w:t>Alessio(Nokia) comments: there is no dependency on any RAN feedback here.</w:t>
      </w:r>
    </w:p>
    <w:p w14:paraId="290D9047" w14:textId="77777777" w:rsidR="00B07A58" w:rsidRPr="00F054D2" w:rsidRDefault="00B07A58" w:rsidP="00B07A58">
      <w:pPr>
        <w:pStyle w:val="FP"/>
        <w:rPr>
          <w:i/>
          <w:iCs/>
          <w:lang w:eastAsia="en-US"/>
        </w:rPr>
      </w:pPr>
      <w:r w:rsidRPr="00F054D2">
        <w:rPr>
          <w:i/>
          <w:iCs/>
          <w:lang w:eastAsia="en-US"/>
        </w:rPr>
        <w:t>Genadi (Lenovo) proposes to merge TD S2</w:t>
      </w:r>
      <w:r w:rsidRPr="00F054D2">
        <w:rPr>
          <w:i/>
          <w:iCs/>
          <w:lang w:eastAsia="en-US"/>
        </w:rPr>
        <w:noBreakHyphen/>
        <w:t xml:space="preserve">2009063 into this </w:t>
      </w:r>
      <w:proofErr w:type="spellStart"/>
      <w:r w:rsidRPr="00F054D2">
        <w:rPr>
          <w:i/>
          <w:iCs/>
          <w:lang w:eastAsia="en-US"/>
        </w:rPr>
        <w:t>pCR</w:t>
      </w:r>
      <w:proofErr w:type="spellEnd"/>
      <w:r w:rsidRPr="00F054D2">
        <w:rPr>
          <w:i/>
          <w:iCs/>
          <w:lang w:eastAsia="en-US"/>
        </w:rPr>
        <w:t xml:space="preserve"> and provides r01.</w:t>
      </w:r>
    </w:p>
    <w:p w14:paraId="0864C133" w14:textId="77777777" w:rsidR="00B07A58" w:rsidRPr="00F054D2" w:rsidRDefault="00B07A58" w:rsidP="00B07A58">
      <w:pPr>
        <w:pStyle w:val="FP"/>
        <w:rPr>
          <w:i/>
          <w:iCs/>
          <w:lang w:eastAsia="en-US"/>
        </w:rPr>
      </w:pPr>
      <w:r w:rsidRPr="00F054D2">
        <w:rPr>
          <w:i/>
          <w:iCs/>
          <w:lang w:eastAsia="en-US"/>
        </w:rPr>
        <w:t>Peter Hedman (Ericsson) provides r02, a merge of content from TD S2</w:t>
      </w:r>
      <w:r w:rsidRPr="00F054D2">
        <w:rPr>
          <w:i/>
          <w:iCs/>
          <w:lang w:eastAsia="en-US"/>
        </w:rPr>
        <w:noBreakHyphen/>
        <w:t>2008478.</w:t>
      </w:r>
    </w:p>
    <w:p w14:paraId="1C5466FE" w14:textId="77777777" w:rsidR="00B07A58" w:rsidRPr="00F054D2" w:rsidRDefault="00B07A58" w:rsidP="00B07A58">
      <w:pPr>
        <w:pStyle w:val="FP"/>
        <w:rPr>
          <w:i/>
          <w:iCs/>
          <w:lang w:eastAsia="en-US"/>
        </w:rPr>
      </w:pPr>
      <w:r w:rsidRPr="00F054D2">
        <w:rPr>
          <w:i/>
          <w:iCs/>
          <w:lang w:eastAsia="en-US"/>
        </w:rPr>
        <w:t>Alessio(Nokia) objects to r02</w:t>
      </w:r>
    </w:p>
    <w:p w14:paraId="6CFFF137" w14:textId="77777777" w:rsidR="00B07A58" w:rsidRPr="00F054D2" w:rsidRDefault="00B07A58" w:rsidP="00B07A58">
      <w:pPr>
        <w:pStyle w:val="FP"/>
        <w:rPr>
          <w:i/>
          <w:iCs/>
          <w:lang w:eastAsia="en-US"/>
        </w:rPr>
      </w:pPr>
      <w:r w:rsidRPr="00F054D2">
        <w:rPr>
          <w:i/>
          <w:iCs/>
          <w:lang w:eastAsia="en-US"/>
        </w:rPr>
        <w:t>Peter Hedman (Ericsson) provides r03</w:t>
      </w:r>
    </w:p>
    <w:p w14:paraId="31D5CE1B" w14:textId="77777777" w:rsidR="00B07A58" w:rsidRPr="00F054D2" w:rsidRDefault="00B07A58" w:rsidP="00B07A58">
      <w:pPr>
        <w:pStyle w:val="FP"/>
        <w:rPr>
          <w:i/>
          <w:iCs/>
          <w:lang w:eastAsia="en-US"/>
        </w:rPr>
      </w:pPr>
      <w:proofErr w:type="spellStart"/>
      <w:r w:rsidRPr="00F054D2">
        <w:rPr>
          <w:i/>
          <w:iCs/>
          <w:lang w:eastAsia="en-US"/>
        </w:rPr>
        <w:t>Iskren</w:t>
      </w:r>
      <w:proofErr w:type="spellEnd"/>
      <w:r w:rsidRPr="00F054D2">
        <w:rPr>
          <w:i/>
          <w:iCs/>
          <w:lang w:eastAsia="en-US"/>
        </w:rPr>
        <w:t xml:space="preserve"> (NEC) provides r04 which is a merge with TD S2</w:t>
      </w:r>
      <w:r w:rsidRPr="00F054D2">
        <w:rPr>
          <w:i/>
          <w:iCs/>
          <w:lang w:eastAsia="en-US"/>
        </w:rPr>
        <w:noBreakHyphen/>
        <w:t>2009017</w:t>
      </w:r>
    </w:p>
    <w:p w14:paraId="7250B6D9" w14:textId="77777777" w:rsidR="00B07A58" w:rsidRPr="00F054D2" w:rsidRDefault="00B07A58" w:rsidP="00B07A58">
      <w:pPr>
        <w:pStyle w:val="FP"/>
        <w:rPr>
          <w:i/>
          <w:iCs/>
          <w:lang w:eastAsia="en-US"/>
        </w:rPr>
      </w:pPr>
      <w:r w:rsidRPr="00F054D2">
        <w:rPr>
          <w:i/>
          <w:iCs/>
          <w:lang w:eastAsia="en-US"/>
        </w:rPr>
        <w:t>==== Revisions Deadline ====</w:t>
      </w:r>
    </w:p>
    <w:p w14:paraId="1D83A941" w14:textId="77777777" w:rsidR="00B07A58" w:rsidRPr="00F054D2" w:rsidRDefault="00B07A58" w:rsidP="00B07A58">
      <w:pPr>
        <w:pStyle w:val="FP"/>
        <w:rPr>
          <w:i/>
          <w:iCs/>
          <w:lang w:eastAsia="en-US"/>
        </w:rPr>
      </w:pPr>
      <w:r w:rsidRPr="00F054D2">
        <w:rPr>
          <w:i/>
          <w:iCs/>
          <w:lang w:eastAsia="en-US"/>
        </w:rPr>
        <w:t>Alessio (</w:t>
      </w:r>
      <w:proofErr w:type="spellStart"/>
      <w:r w:rsidRPr="00F054D2">
        <w:rPr>
          <w:i/>
          <w:iCs/>
          <w:lang w:eastAsia="en-US"/>
        </w:rPr>
        <w:t>nokia</w:t>
      </w:r>
      <w:proofErr w:type="spellEnd"/>
      <w:r w:rsidRPr="00F054D2">
        <w:rPr>
          <w:i/>
          <w:iCs/>
          <w:lang w:eastAsia="en-US"/>
        </w:rPr>
        <w:t>) is ok with r03</w:t>
      </w:r>
    </w:p>
    <w:p w14:paraId="5F00F75B" w14:textId="77777777" w:rsidR="00B07A58" w:rsidRPr="00F054D2" w:rsidRDefault="00B07A58" w:rsidP="00B07A58">
      <w:pPr>
        <w:pStyle w:val="FP"/>
        <w:rPr>
          <w:i/>
          <w:iCs/>
          <w:lang w:eastAsia="en-US"/>
        </w:rPr>
      </w:pPr>
      <w:r w:rsidRPr="00F054D2">
        <w:rPr>
          <w:i/>
          <w:iCs/>
          <w:lang w:eastAsia="en-US"/>
        </w:rPr>
        <w:t>Susan (Huawei) objects to all the versions of the paper, including the original one, and can only accept a version taking two removed ENs back.</w:t>
      </w:r>
    </w:p>
    <w:p w14:paraId="431E489B" w14:textId="77777777" w:rsidR="00B07A58" w:rsidRPr="00F054D2" w:rsidRDefault="00B07A58" w:rsidP="00B07A58">
      <w:pPr>
        <w:pStyle w:val="FP"/>
        <w:rPr>
          <w:i/>
          <w:iCs/>
          <w:lang w:eastAsia="en-US"/>
        </w:rPr>
      </w:pPr>
      <w:r w:rsidRPr="00F054D2">
        <w:rPr>
          <w:i/>
          <w:iCs/>
          <w:lang w:eastAsia="en-US"/>
        </w:rPr>
        <w:t>Tao(Chair) can we take back the two ENs or Postponed this?</w:t>
      </w:r>
    </w:p>
    <w:p w14:paraId="7BD44762" w14:textId="77777777" w:rsidR="00B07A58" w:rsidRPr="00F054D2" w:rsidRDefault="00B07A58" w:rsidP="00B07A58">
      <w:pPr>
        <w:pStyle w:val="FP"/>
        <w:rPr>
          <w:i/>
          <w:iCs/>
          <w:lang w:eastAsia="en-US"/>
        </w:rPr>
      </w:pPr>
      <w:r w:rsidRPr="00F054D2">
        <w:rPr>
          <w:i/>
          <w:iCs/>
          <w:lang w:eastAsia="en-US"/>
        </w:rPr>
        <w:t>Peter Hedman (Ericsson) Ok for us to keep those two ENs</w:t>
      </w:r>
    </w:p>
    <w:p w14:paraId="19C37C15" w14:textId="77777777" w:rsidR="00B07A58" w:rsidRPr="00F054D2" w:rsidRDefault="00B07A58" w:rsidP="00B07A58">
      <w:pPr>
        <w:pStyle w:val="FP"/>
        <w:rPr>
          <w:i/>
          <w:iCs/>
          <w:lang w:eastAsia="en-US"/>
        </w:rPr>
      </w:pPr>
      <w:r w:rsidRPr="00F054D2">
        <w:rPr>
          <w:i/>
          <w:iCs/>
          <w:lang w:eastAsia="en-US"/>
        </w:rPr>
        <w:t>==== Final Comments Deadline ====</w:t>
      </w:r>
    </w:p>
    <w:p w14:paraId="7B7BE04E" w14:textId="77777777" w:rsidR="00B07A58" w:rsidRPr="00A3071B" w:rsidRDefault="00B07A58" w:rsidP="00B07A58">
      <w:pPr>
        <w:keepNext/>
        <w:keepLines/>
      </w:pPr>
      <w:r>
        <w:rPr>
          <w:b/>
        </w:rPr>
        <w:t>Discussion and conclusion:</w:t>
      </w:r>
    </w:p>
    <w:p w14:paraId="5A5916C2" w14:textId="6BFDAD87" w:rsidR="00B07A58" w:rsidRDefault="00B07A58" w:rsidP="00B07A58">
      <w:pPr>
        <w:keepLines/>
        <w:rPr>
          <w:lang w:eastAsia="en-US"/>
        </w:rPr>
      </w:pPr>
      <w:r>
        <w:rPr>
          <w:lang w:eastAsia="en-US"/>
        </w:rPr>
        <w:t xml:space="preserve">Huawei objected to all revisions of this. This was then </w:t>
      </w:r>
      <w:r w:rsidRPr="00B07A58">
        <w:rPr>
          <w:b/>
          <w:bCs/>
          <w:color w:val="0000FF"/>
          <w:lang w:eastAsia="en-US"/>
        </w:rPr>
        <w:t>noted</w:t>
      </w:r>
      <w:r>
        <w:rPr>
          <w:lang w:eastAsia="en-US"/>
        </w:rPr>
        <w:t>.</w:t>
      </w:r>
    </w:p>
    <w:p w14:paraId="3726FB17" w14:textId="77777777"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2008968</w:t>
      </w:r>
      <w:r>
        <w:rPr>
          <w:lang w:eastAsia="en-US"/>
        </w:rPr>
        <w:t xml:space="preserve"> (P-CR) Interim conclusion for Key Issue#1 on 5G DDNMF aspect. (Source: Qualcomm Incorporated, vivo Mobile Communications, CATT, ZTE, OPPO, Intel)</w:t>
      </w:r>
    </w:p>
    <w:p w14:paraId="6D7B6DA1" w14:textId="77777777" w:rsidR="00B07A58" w:rsidRPr="00F054D2" w:rsidRDefault="00B07A58" w:rsidP="00B07A58">
      <w:pPr>
        <w:pStyle w:val="FP"/>
        <w:keepNext/>
        <w:rPr>
          <w:b/>
          <w:bCs/>
          <w:i/>
          <w:iCs/>
          <w:lang w:eastAsia="en-US"/>
        </w:rPr>
      </w:pPr>
      <w:r w:rsidRPr="00F054D2">
        <w:rPr>
          <w:b/>
          <w:bCs/>
          <w:i/>
          <w:iCs/>
          <w:lang w:eastAsia="en-US"/>
        </w:rPr>
        <w:t>e-mail comments:</w:t>
      </w:r>
    </w:p>
    <w:p w14:paraId="3329B63F" w14:textId="77777777" w:rsidR="00B07A58" w:rsidRPr="00F054D2" w:rsidRDefault="00B07A58" w:rsidP="00B07A58">
      <w:pPr>
        <w:pStyle w:val="FP"/>
        <w:rPr>
          <w:i/>
          <w:iCs/>
          <w:lang w:eastAsia="en-US"/>
        </w:rPr>
      </w:pPr>
      <w:r w:rsidRPr="00F054D2">
        <w:rPr>
          <w:i/>
          <w:iCs/>
          <w:lang w:eastAsia="en-US"/>
        </w:rPr>
        <w:t>Xiaoyan Shi (Interdigital) provides r01.</w:t>
      </w:r>
    </w:p>
    <w:p w14:paraId="624152FF" w14:textId="77777777" w:rsidR="00B07A58" w:rsidRPr="00F054D2" w:rsidRDefault="00B07A58" w:rsidP="00B07A58">
      <w:pPr>
        <w:pStyle w:val="FP"/>
        <w:rPr>
          <w:i/>
          <w:iCs/>
          <w:lang w:eastAsia="en-US"/>
        </w:rPr>
      </w:pPr>
      <w:r w:rsidRPr="00F054D2">
        <w:rPr>
          <w:i/>
          <w:iCs/>
          <w:lang w:eastAsia="en-US"/>
        </w:rPr>
        <w:t>Hong (Qualcomm) replies to Xiaoyan (Interdigital) and provides r02.</w:t>
      </w:r>
    </w:p>
    <w:p w14:paraId="7F19DEBE" w14:textId="77777777" w:rsidR="00B07A58" w:rsidRPr="00F054D2" w:rsidRDefault="00B07A58" w:rsidP="00B07A58">
      <w:pPr>
        <w:pStyle w:val="FP"/>
        <w:rPr>
          <w:i/>
          <w:iCs/>
          <w:lang w:eastAsia="en-US"/>
        </w:rPr>
      </w:pPr>
      <w:r w:rsidRPr="00F054D2">
        <w:rPr>
          <w:i/>
          <w:iCs/>
          <w:lang w:eastAsia="en-US"/>
        </w:rPr>
        <w:t>Xiaoyan Shi (Interdigital) thanks Hong and provides r03.</w:t>
      </w:r>
    </w:p>
    <w:p w14:paraId="1E83249F" w14:textId="77777777" w:rsidR="00B07A58" w:rsidRPr="00F054D2" w:rsidRDefault="00B07A58" w:rsidP="00B07A58">
      <w:pPr>
        <w:pStyle w:val="FP"/>
        <w:rPr>
          <w:i/>
          <w:iCs/>
          <w:lang w:eastAsia="en-US"/>
        </w:rPr>
      </w:pPr>
      <w:r w:rsidRPr="00F054D2">
        <w:rPr>
          <w:i/>
          <w:iCs/>
          <w:lang w:eastAsia="en-US"/>
        </w:rPr>
        <w:t>==== Revisions Deadline ====</w:t>
      </w:r>
    </w:p>
    <w:p w14:paraId="2820BC82" w14:textId="77777777" w:rsidR="00B07A58" w:rsidRPr="00F054D2" w:rsidRDefault="00B07A58" w:rsidP="00B07A58">
      <w:pPr>
        <w:pStyle w:val="FP"/>
        <w:rPr>
          <w:i/>
          <w:iCs/>
          <w:lang w:eastAsia="en-US"/>
        </w:rPr>
      </w:pPr>
      <w:proofErr w:type="spellStart"/>
      <w:r w:rsidRPr="00F054D2">
        <w:rPr>
          <w:i/>
          <w:iCs/>
          <w:lang w:eastAsia="en-US"/>
        </w:rPr>
        <w:t>Runze</w:t>
      </w:r>
      <w:proofErr w:type="spellEnd"/>
      <w:r w:rsidRPr="00F054D2">
        <w:rPr>
          <w:i/>
          <w:iCs/>
          <w:lang w:eastAsia="en-US"/>
        </w:rPr>
        <w:t xml:space="preserve"> (Huawei) proposes to wait for the result of </w:t>
      </w:r>
      <w:proofErr w:type="spellStart"/>
      <w:r w:rsidRPr="00F054D2">
        <w:rPr>
          <w:i/>
          <w:iCs/>
          <w:lang w:eastAsia="en-US"/>
        </w:rPr>
        <w:t>SoH</w:t>
      </w:r>
      <w:proofErr w:type="spellEnd"/>
      <w:r w:rsidRPr="00F054D2">
        <w:rPr>
          <w:i/>
          <w:iCs/>
          <w:lang w:eastAsia="en-US"/>
        </w:rPr>
        <w:t xml:space="preserve"> on option B.2 (two options) and B.3, before further discussion.</w:t>
      </w:r>
    </w:p>
    <w:p w14:paraId="0AEC8B6A" w14:textId="77777777" w:rsidR="00B07A58" w:rsidRPr="00F054D2" w:rsidRDefault="00B07A58" w:rsidP="00B07A58">
      <w:pPr>
        <w:pStyle w:val="FP"/>
        <w:rPr>
          <w:i/>
          <w:iCs/>
          <w:lang w:eastAsia="en-US"/>
        </w:rPr>
      </w:pPr>
      <w:proofErr w:type="spellStart"/>
      <w:r w:rsidRPr="00F054D2">
        <w:rPr>
          <w:i/>
          <w:iCs/>
          <w:lang w:eastAsia="en-US"/>
        </w:rPr>
        <w:t>Runze</w:t>
      </w:r>
      <w:proofErr w:type="spellEnd"/>
      <w:r w:rsidRPr="00F054D2">
        <w:rPr>
          <w:i/>
          <w:iCs/>
          <w:lang w:eastAsia="en-US"/>
        </w:rPr>
        <w:t xml:space="preserve"> (Huawei) objects to the paper, based on the understand that </w:t>
      </w:r>
      <w:proofErr w:type="spellStart"/>
      <w:r w:rsidRPr="00F054D2">
        <w:rPr>
          <w:i/>
          <w:iCs/>
          <w:lang w:eastAsia="en-US"/>
        </w:rPr>
        <w:t>SoH</w:t>
      </w:r>
      <w:proofErr w:type="spellEnd"/>
      <w:r w:rsidRPr="00F054D2">
        <w:rPr>
          <w:i/>
          <w:iCs/>
          <w:lang w:eastAsia="en-US"/>
        </w:rPr>
        <w:t xml:space="preserve"> cannot happen if no company objects to it, see another mail for details.</w:t>
      </w:r>
    </w:p>
    <w:p w14:paraId="2FAD2039" w14:textId="77777777" w:rsidR="00B07A58" w:rsidRPr="00F054D2" w:rsidRDefault="00B07A58" w:rsidP="00B07A58">
      <w:pPr>
        <w:pStyle w:val="FP"/>
        <w:rPr>
          <w:i/>
          <w:iCs/>
          <w:lang w:eastAsia="en-US"/>
        </w:rPr>
      </w:pPr>
      <w:r w:rsidRPr="00F054D2">
        <w:rPr>
          <w:i/>
          <w:iCs/>
          <w:lang w:eastAsia="en-US"/>
        </w:rPr>
        <w:t xml:space="preserve">Deng </w:t>
      </w:r>
      <w:proofErr w:type="spellStart"/>
      <w:r w:rsidRPr="00F054D2">
        <w:rPr>
          <w:i/>
          <w:iCs/>
          <w:lang w:eastAsia="en-US"/>
        </w:rPr>
        <w:t>Qiang</w:t>
      </w:r>
      <w:proofErr w:type="spellEnd"/>
      <w:r w:rsidRPr="00F054D2">
        <w:rPr>
          <w:i/>
          <w:iCs/>
          <w:lang w:eastAsia="en-US"/>
        </w:rPr>
        <w:t xml:space="preserve"> (CATT) asks </w:t>
      </w:r>
      <w:proofErr w:type="spellStart"/>
      <w:r w:rsidRPr="00F054D2">
        <w:rPr>
          <w:i/>
          <w:iCs/>
          <w:lang w:eastAsia="en-US"/>
        </w:rPr>
        <w:t>Runze</w:t>
      </w:r>
      <w:proofErr w:type="spellEnd"/>
      <w:r w:rsidRPr="00F054D2">
        <w:rPr>
          <w:i/>
          <w:iCs/>
          <w:lang w:eastAsia="en-US"/>
        </w:rPr>
        <w:t xml:space="preserve"> (Huawei) to provide technical reason for objection.</w:t>
      </w:r>
    </w:p>
    <w:p w14:paraId="1FBA05D2" w14:textId="77777777" w:rsidR="00B07A58" w:rsidRPr="00F054D2" w:rsidRDefault="00B07A58" w:rsidP="00B07A58">
      <w:pPr>
        <w:pStyle w:val="FP"/>
        <w:rPr>
          <w:i/>
          <w:iCs/>
          <w:lang w:eastAsia="en-US"/>
        </w:rPr>
      </w:pPr>
      <w:r w:rsidRPr="00F054D2">
        <w:rPr>
          <w:i/>
          <w:iCs/>
          <w:lang w:eastAsia="en-US"/>
        </w:rPr>
        <w:t>==== Final Comments Deadline ====</w:t>
      </w:r>
    </w:p>
    <w:p w14:paraId="3E7E1E55" w14:textId="77777777" w:rsidR="00B07A58" w:rsidRPr="00F054D2" w:rsidRDefault="00B07A58" w:rsidP="00B07A58">
      <w:pPr>
        <w:pStyle w:val="FP"/>
        <w:rPr>
          <w:i/>
          <w:iCs/>
          <w:lang w:eastAsia="en-US"/>
        </w:rPr>
      </w:pPr>
      <w:r w:rsidRPr="00F054D2">
        <w:rPr>
          <w:i/>
          <w:iCs/>
          <w:lang w:eastAsia="en-US"/>
        </w:rPr>
        <w:t xml:space="preserve">Hong (Qualcomm) comments that based on </w:t>
      </w:r>
      <w:proofErr w:type="spellStart"/>
      <w:r w:rsidRPr="00F054D2">
        <w:rPr>
          <w:i/>
          <w:iCs/>
          <w:lang w:eastAsia="en-US"/>
        </w:rPr>
        <w:t>SoH</w:t>
      </w:r>
      <w:proofErr w:type="spellEnd"/>
      <w:r w:rsidRPr="00F054D2">
        <w:rPr>
          <w:i/>
          <w:iCs/>
          <w:lang w:eastAsia="en-US"/>
        </w:rPr>
        <w:t xml:space="preserve"> outcome in CC#2, r03 should be approved.</w:t>
      </w:r>
    </w:p>
    <w:p w14:paraId="075E82F1" w14:textId="77777777" w:rsidR="00B07A58" w:rsidRPr="00A3071B" w:rsidRDefault="00B07A58" w:rsidP="00B07A58">
      <w:pPr>
        <w:keepNext/>
        <w:keepLines/>
      </w:pPr>
      <w:r>
        <w:rPr>
          <w:b/>
        </w:rPr>
        <w:t>Discussion and conclusion:</w:t>
      </w:r>
    </w:p>
    <w:p w14:paraId="4FD205C8" w14:textId="434E9118" w:rsidR="00B07A58" w:rsidRDefault="00B07A58" w:rsidP="00B07A58">
      <w:pPr>
        <w:keepLines/>
        <w:rPr>
          <w:lang w:eastAsia="en-US"/>
        </w:rPr>
      </w:pPr>
      <w:r>
        <w:rPr>
          <w:lang w:eastAsia="en-US"/>
        </w:rPr>
        <w:t xml:space="preserve">This was handled in CC#2 and r03 was in line with the way forward. r03 was agreed and revised in </w:t>
      </w:r>
      <w:r w:rsidRPr="00B07A58">
        <w:rPr>
          <w:rFonts w:cs="Arial"/>
          <w:color w:val="0000FF"/>
          <w:szCs w:val="16"/>
          <w:lang w:eastAsia="en-US"/>
        </w:rPr>
        <w:t>TD S2</w:t>
      </w:r>
      <w:r w:rsidRPr="00B07A58">
        <w:rPr>
          <w:rFonts w:cs="Arial"/>
          <w:color w:val="0000FF"/>
          <w:szCs w:val="16"/>
          <w:lang w:eastAsia="en-US"/>
        </w:rPr>
        <w:noBreakHyphen/>
        <w:t>200</w:t>
      </w:r>
      <w:r>
        <w:rPr>
          <w:rFonts w:cs="Arial"/>
          <w:color w:val="0000FF"/>
          <w:szCs w:val="16"/>
          <w:lang w:eastAsia="en-US"/>
        </w:rPr>
        <w:t>9215</w:t>
      </w:r>
      <w:r>
        <w:t xml:space="preserve">, which was </w:t>
      </w:r>
      <w:r>
        <w:rPr>
          <w:color w:val="FF0000"/>
        </w:rPr>
        <w:t>approved</w:t>
      </w:r>
      <w:r>
        <w:t>.</w:t>
      </w:r>
    </w:p>
    <w:p w14:paraId="378A5378" w14:textId="77777777" w:rsidR="00B07A58" w:rsidRDefault="00B07A58" w:rsidP="00B07A58">
      <w:pPr>
        <w:keepNext/>
        <w:keepLines/>
        <w:pBdr>
          <w:top w:val="single" w:sz="4" w:space="1" w:color="auto"/>
        </w:pBdr>
        <w:rPr>
          <w:lang w:eastAsia="en-US"/>
        </w:rPr>
      </w:pPr>
      <w:r>
        <w:rPr>
          <w:color w:val="0000FF"/>
          <w:lang w:eastAsia="en-US"/>
        </w:rPr>
        <w:lastRenderedPageBreak/>
        <w:t>TD S2</w:t>
      </w:r>
      <w:r>
        <w:rPr>
          <w:color w:val="0000FF"/>
          <w:lang w:eastAsia="en-US"/>
        </w:rPr>
        <w:noBreakHyphen/>
        <w:t>2008966</w:t>
      </w:r>
      <w:r>
        <w:rPr>
          <w:lang w:eastAsia="en-US"/>
        </w:rPr>
        <w:t xml:space="preserve"> (P-CR) Interim conclusion for N3IWF option for L3 UE-to-Network Relay . (Source: Qualcomm Incorporated, Nokia, Nokia Shanghai Bell, Ericsson, CATT, OPPO)</w:t>
      </w:r>
    </w:p>
    <w:p w14:paraId="50B0E727" w14:textId="77777777" w:rsidR="00B07A58" w:rsidRPr="00F054D2" w:rsidRDefault="00B07A58" w:rsidP="00B07A58">
      <w:pPr>
        <w:pStyle w:val="FP"/>
        <w:keepNext/>
        <w:rPr>
          <w:b/>
          <w:bCs/>
          <w:i/>
          <w:iCs/>
          <w:lang w:eastAsia="en-US"/>
        </w:rPr>
      </w:pPr>
      <w:r w:rsidRPr="00F054D2">
        <w:rPr>
          <w:b/>
          <w:bCs/>
          <w:i/>
          <w:iCs/>
          <w:lang w:eastAsia="en-US"/>
        </w:rPr>
        <w:t>e-mail comments:</w:t>
      </w:r>
    </w:p>
    <w:p w14:paraId="2DA0A4BA" w14:textId="77777777" w:rsidR="00B07A58" w:rsidRPr="00F054D2" w:rsidRDefault="00B07A58" w:rsidP="00B07A58">
      <w:pPr>
        <w:pStyle w:val="FP"/>
        <w:rPr>
          <w:i/>
          <w:iCs/>
          <w:lang w:eastAsia="en-US"/>
        </w:rPr>
      </w:pPr>
      <w:r w:rsidRPr="00F054D2">
        <w:rPr>
          <w:i/>
          <w:iCs/>
          <w:lang w:eastAsia="en-US"/>
        </w:rPr>
        <w:t>Steve (Huawei) solution #23 is not a small addon as implied by this conclusion update and needs more. A choice should be made.</w:t>
      </w:r>
    </w:p>
    <w:p w14:paraId="06DC3A15" w14:textId="77777777" w:rsidR="00B07A58" w:rsidRPr="00F054D2" w:rsidRDefault="00B07A58" w:rsidP="00B07A58">
      <w:pPr>
        <w:pStyle w:val="FP"/>
        <w:rPr>
          <w:i/>
          <w:iCs/>
          <w:lang w:eastAsia="en-US"/>
        </w:rPr>
      </w:pPr>
      <w:r w:rsidRPr="00F054D2">
        <w:rPr>
          <w:i/>
          <w:iCs/>
          <w:lang w:eastAsia="en-US"/>
        </w:rPr>
        <w:t>Hong (Qualcomm) replies to Steve (Huawei).</w:t>
      </w:r>
    </w:p>
    <w:p w14:paraId="49ACE82F" w14:textId="77777777" w:rsidR="00B07A58" w:rsidRPr="00F054D2" w:rsidRDefault="00B07A58" w:rsidP="00B07A58">
      <w:pPr>
        <w:pStyle w:val="FP"/>
        <w:rPr>
          <w:i/>
          <w:iCs/>
          <w:lang w:eastAsia="en-US"/>
        </w:rPr>
      </w:pPr>
      <w:r w:rsidRPr="00F054D2">
        <w:rPr>
          <w:i/>
          <w:iCs/>
          <w:lang w:eastAsia="en-US"/>
        </w:rPr>
        <w:t xml:space="preserve">Deng </w:t>
      </w:r>
      <w:proofErr w:type="spellStart"/>
      <w:r w:rsidRPr="00F054D2">
        <w:rPr>
          <w:i/>
          <w:iCs/>
          <w:lang w:eastAsia="en-US"/>
        </w:rPr>
        <w:t>Qiang</w:t>
      </w:r>
      <w:proofErr w:type="spellEnd"/>
      <w:r w:rsidRPr="00F054D2">
        <w:rPr>
          <w:i/>
          <w:iCs/>
          <w:lang w:eastAsia="en-US"/>
        </w:rPr>
        <w:t xml:space="preserve"> (CATT) asks Steve (Huawei) to provide technical comments.</w:t>
      </w:r>
    </w:p>
    <w:p w14:paraId="09542187" w14:textId="77777777" w:rsidR="00B07A58" w:rsidRPr="00F054D2" w:rsidRDefault="00B07A58" w:rsidP="00B07A58">
      <w:pPr>
        <w:pStyle w:val="FP"/>
        <w:rPr>
          <w:i/>
          <w:iCs/>
          <w:lang w:eastAsia="en-US"/>
        </w:rPr>
      </w:pPr>
      <w:r w:rsidRPr="00F054D2">
        <w:rPr>
          <w:i/>
          <w:iCs/>
          <w:lang w:eastAsia="en-US"/>
        </w:rPr>
        <w:t>Mehrdad (Samsung) comments</w:t>
      </w:r>
    </w:p>
    <w:p w14:paraId="7B96F255" w14:textId="77777777" w:rsidR="00B07A58" w:rsidRPr="00F054D2" w:rsidRDefault="00B07A58" w:rsidP="00B07A58">
      <w:pPr>
        <w:pStyle w:val="FP"/>
        <w:rPr>
          <w:i/>
          <w:iCs/>
          <w:lang w:eastAsia="en-US"/>
        </w:rPr>
      </w:pPr>
      <w:r w:rsidRPr="00F054D2">
        <w:rPr>
          <w:i/>
          <w:iCs/>
          <w:lang w:eastAsia="en-US"/>
        </w:rPr>
        <w:t>Mehrdad (Samsung) provides further comment on original version</w:t>
      </w:r>
    </w:p>
    <w:p w14:paraId="68DBB338" w14:textId="77777777" w:rsidR="00B07A58" w:rsidRPr="00F054D2" w:rsidRDefault="00B07A58" w:rsidP="00B07A58">
      <w:pPr>
        <w:pStyle w:val="FP"/>
        <w:rPr>
          <w:i/>
          <w:iCs/>
          <w:lang w:eastAsia="en-US"/>
        </w:rPr>
      </w:pPr>
      <w:r w:rsidRPr="00F054D2">
        <w:rPr>
          <w:i/>
          <w:iCs/>
          <w:lang w:eastAsia="en-US"/>
        </w:rPr>
        <w:t>Guillaume (MediaTek) shares similar concerns as expressed by Steve (Huawei).</w:t>
      </w:r>
    </w:p>
    <w:p w14:paraId="4F774D6D" w14:textId="77777777" w:rsidR="00B07A58" w:rsidRPr="00F054D2" w:rsidRDefault="00B07A58" w:rsidP="00B07A58">
      <w:pPr>
        <w:pStyle w:val="FP"/>
        <w:rPr>
          <w:i/>
          <w:iCs/>
          <w:lang w:eastAsia="en-US"/>
        </w:rPr>
      </w:pPr>
      <w:r w:rsidRPr="00F054D2">
        <w:rPr>
          <w:i/>
          <w:iCs/>
          <w:lang w:eastAsia="en-US"/>
        </w:rPr>
        <w:t>Hannu (Nokia) replies to Steve (Huawei).</w:t>
      </w:r>
    </w:p>
    <w:p w14:paraId="2EE21F86" w14:textId="77777777" w:rsidR="00B07A58" w:rsidRPr="00F054D2" w:rsidRDefault="00B07A58" w:rsidP="00B07A58">
      <w:pPr>
        <w:pStyle w:val="FP"/>
        <w:rPr>
          <w:i/>
          <w:iCs/>
          <w:lang w:eastAsia="en-US"/>
        </w:rPr>
      </w:pPr>
      <w:r w:rsidRPr="00F054D2">
        <w:rPr>
          <w:i/>
          <w:iCs/>
          <w:lang w:eastAsia="en-US"/>
        </w:rPr>
        <w:t xml:space="preserve">Deng </w:t>
      </w:r>
      <w:proofErr w:type="spellStart"/>
      <w:r w:rsidRPr="00F054D2">
        <w:rPr>
          <w:i/>
          <w:iCs/>
          <w:lang w:eastAsia="en-US"/>
        </w:rPr>
        <w:t>Qiang</w:t>
      </w:r>
      <w:proofErr w:type="spellEnd"/>
      <w:r w:rsidRPr="00F054D2">
        <w:rPr>
          <w:i/>
          <w:iCs/>
          <w:lang w:eastAsia="en-US"/>
        </w:rPr>
        <w:t xml:space="preserve"> (CATT) responds.</w:t>
      </w:r>
    </w:p>
    <w:p w14:paraId="33E011C0" w14:textId="77777777" w:rsidR="00B07A58" w:rsidRPr="00F054D2" w:rsidRDefault="00B07A58" w:rsidP="00B07A58">
      <w:pPr>
        <w:pStyle w:val="FP"/>
        <w:rPr>
          <w:i/>
          <w:iCs/>
          <w:lang w:eastAsia="en-US"/>
        </w:rPr>
      </w:pPr>
      <w:r w:rsidRPr="00F054D2">
        <w:rPr>
          <w:i/>
          <w:iCs/>
          <w:lang w:eastAsia="en-US"/>
        </w:rPr>
        <w:t>Hong (Qualcomm) replies.</w:t>
      </w:r>
    </w:p>
    <w:p w14:paraId="3615C3D3" w14:textId="77777777" w:rsidR="00B07A58" w:rsidRPr="00F054D2" w:rsidRDefault="00B07A58" w:rsidP="00B07A58">
      <w:pPr>
        <w:pStyle w:val="FP"/>
        <w:rPr>
          <w:i/>
          <w:iCs/>
          <w:lang w:eastAsia="en-US"/>
        </w:rPr>
      </w:pPr>
      <w:r w:rsidRPr="00F054D2">
        <w:rPr>
          <w:i/>
          <w:iCs/>
          <w:lang w:eastAsia="en-US"/>
        </w:rPr>
        <w:t>Hong (Qualcomm) replies to Mehrdad (Samsung).</w:t>
      </w:r>
    </w:p>
    <w:p w14:paraId="7C063DA8" w14:textId="77777777" w:rsidR="00B07A58" w:rsidRPr="00F054D2" w:rsidRDefault="00B07A58" w:rsidP="00B07A58">
      <w:pPr>
        <w:pStyle w:val="FP"/>
        <w:rPr>
          <w:i/>
          <w:iCs/>
          <w:lang w:eastAsia="en-US"/>
        </w:rPr>
      </w:pPr>
      <w:r w:rsidRPr="00F054D2">
        <w:rPr>
          <w:i/>
          <w:iCs/>
          <w:lang w:eastAsia="en-US"/>
        </w:rPr>
        <w:t>Guillaume (MediaTek) responds</w:t>
      </w:r>
    </w:p>
    <w:p w14:paraId="1678453A" w14:textId="77777777" w:rsidR="00B07A58" w:rsidRPr="00F054D2" w:rsidRDefault="00B07A58" w:rsidP="00B07A58">
      <w:pPr>
        <w:pStyle w:val="FP"/>
        <w:rPr>
          <w:i/>
          <w:iCs/>
          <w:lang w:eastAsia="en-US"/>
        </w:rPr>
      </w:pPr>
      <w:r w:rsidRPr="00F054D2">
        <w:rPr>
          <w:i/>
          <w:iCs/>
          <w:lang w:eastAsia="en-US"/>
        </w:rPr>
        <w:t>Guillaume (MediaTek) responds.</w:t>
      </w:r>
    </w:p>
    <w:p w14:paraId="1F048AD4" w14:textId="77777777" w:rsidR="00B07A58" w:rsidRPr="00F054D2" w:rsidRDefault="00B07A58" w:rsidP="00B07A58">
      <w:pPr>
        <w:pStyle w:val="FP"/>
        <w:rPr>
          <w:i/>
          <w:iCs/>
          <w:lang w:eastAsia="en-US"/>
        </w:rPr>
      </w:pPr>
      <w:r w:rsidRPr="00F054D2">
        <w:rPr>
          <w:i/>
          <w:iCs/>
          <w:lang w:eastAsia="en-US"/>
        </w:rPr>
        <w:t>Guillaume (MediaTek) provides r01</w:t>
      </w:r>
    </w:p>
    <w:p w14:paraId="0C4EA8CE" w14:textId="77777777" w:rsidR="00B07A58" w:rsidRPr="00F054D2" w:rsidRDefault="00B07A58" w:rsidP="00B07A58">
      <w:pPr>
        <w:pStyle w:val="FP"/>
        <w:rPr>
          <w:i/>
          <w:iCs/>
          <w:lang w:eastAsia="en-US"/>
        </w:rPr>
      </w:pPr>
      <w:r w:rsidRPr="00F054D2">
        <w:rPr>
          <w:i/>
          <w:iCs/>
          <w:lang w:eastAsia="en-US"/>
        </w:rPr>
        <w:t>Hong (Qualcomm) replies to Guillaume (MediaTek) and objects r01.</w:t>
      </w:r>
    </w:p>
    <w:p w14:paraId="40AEACBF" w14:textId="77777777" w:rsidR="00B07A58" w:rsidRPr="00F054D2" w:rsidRDefault="00B07A58" w:rsidP="00B07A58">
      <w:pPr>
        <w:pStyle w:val="FP"/>
        <w:rPr>
          <w:i/>
          <w:iCs/>
          <w:lang w:eastAsia="en-US"/>
        </w:rPr>
      </w:pPr>
      <w:r w:rsidRPr="00F054D2">
        <w:rPr>
          <w:i/>
          <w:iCs/>
          <w:lang w:eastAsia="en-US"/>
        </w:rPr>
        <w:t xml:space="preserve">Deng </w:t>
      </w:r>
      <w:proofErr w:type="spellStart"/>
      <w:r w:rsidRPr="00F054D2">
        <w:rPr>
          <w:i/>
          <w:iCs/>
          <w:lang w:eastAsia="en-US"/>
        </w:rPr>
        <w:t>Qiang</w:t>
      </w:r>
      <w:proofErr w:type="spellEnd"/>
      <w:r w:rsidRPr="00F054D2">
        <w:rPr>
          <w:i/>
          <w:iCs/>
          <w:lang w:eastAsia="en-US"/>
        </w:rPr>
        <w:t xml:space="preserve"> (CATT) objects r01.</w:t>
      </w:r>
    </w:p>
    <w:p w14:paraId="0825E0ED" w14:textId="77777777" w:rsidR="00B07A58" w:rsidRPr="00F054D2" w:rsidRDefault="00B07A58" w:rsidP="00B07A58">
      <w:pPr>
        <w:pStyle w:val="FP"/>
        <w:rPr>
          <w:i/>
          <w:iCs/>
          <w:lang w:eastAsia="en-US"/>
        </w:rPr>
      </w:pPr>
      <w:r w:rsidRPr="00F054D2">
        <w:rPr>
          <w:i/>
          <w:iCs/>
          <w:lang w:eastAsia="en-US"/>
        </w:rPr>
        <w:t>Guillaume (MediaTek) cannot accept two different L3 variants.</w:t>
      </w:r>
    </w:p>
    <w:p w14:paraId="303286CA" w14:textId="77777777" w:rsidR="00B07A58" w:rsidRPr="00F054D2" w:rsidRDefault="00B07A58" w:rsidP="00B07A58">
      <w:pPr>
        <w:pStyle w:val="FP"/>
        <w:rPr>
          <w:i/>
          <w:iCs/>
          <w:lang w:eastAsia="en-US"/>
        </w:rPr>
      </w:pPr>
      <w:r w:rsidRPr="00F054D2">
        <w:rPr>
          <w:i/>
          <w:iCs/>
          <w:lang w:eastAsia="en-US"/>
        </w:rPr>
        <w:t>Guillaume (MediaTek) replies.</w:t>
      </w:r>
    </w:p>
    <w:p w14:paraId="1D69D10C" w14:textId="77777777" w:rsidR="00B07A58" w:rsidRPr="00F054D2" w:rsidRDefault="00B07A58" w:rsidP="00B07A58">
      <w:pPr>
        <w:pStyle w:val="FP"/>
        <w:rPr>
          <w:i/>
          <w:iCs/>
          <w:lang w:eastAsia="en-US"/>
        </w:rPr>
      </w:pPr>
      <w:r w:rsidRPr="00F054D2">
        <w:rPr>
          <w:i/>
          <w:iCs/>
          <w:lang w:eastAsia="en-US"/>
        </w:rPr>
        <w:t>Hong (Qualcomm) replies to Guillaume (MediaTek).</w:t>
      </w:r>
    </w:p>
    <w:p w14:paraId="7F856EC8" w14:textId="77777777" w:rsidR="00B07A58" w:rsidRPr="00F054D2" w:rsidRDefault="00B07A58" w:rsidP="00B07A58">
      <w:pPr>
        <w:pStyle w:val="FP"/>
        <w:rPr>
          <w:i/>
          <w:iCs/>
          <w:lang w:eastAsia="en-US"/>
        </w:rPr>
      </w:pPr>
      <w:r w:rsidRPr="00F054D2">
        <w:rPr>
          <w:i/>
          <w:iCs/>
          <w:lang w:eastAsia="en-US"/>
        </w:rPr>
        <w:t>Guillaume (MediaTek) provides r02.</w:t>
      </w:r>
    </w:p>
    <w:p w14:paraId="3CF7DC0D" w14:textId="77777777" w:rsidR="00B07A58" w:rsidRPr="00F054D2" w:rsidRDefault="00B07A58" w:rsidP="00B07A58">
      <w:pPr>
        <w:pStyle w:val="FP"/>
        <w:rPr>
          <w:i/>
          <w:iCs/>
          <w:lang w:eastAsia="en-US"/>
        </w:rPr>
      </w:pPr>
      <w:r w:rsidRPr="00F054D2">
        <w:rPr>
          <w:i/>
          <w:iCs/>
          <w:lang w:eastAsia="en-US"/>
        </w:rPr>
        <w:t>==== Revisions Deadline ====</w:t>
      </w:r>
    </w:p>
    <w:p w14:paraId="0BC1C00F" w14:textId="77777777" w:rsidR="00B07A58" w:rsidRPr="00F054D2" w:rsidRDefault="00B07A58" w:rsidP="00B07A58">
      <w:pPr>
        <w:pStyle w:val="FP"/>
        <w:rPr>
          <w:i/>
          <w:iCs/>
          <w:lang w:eastAsia="en-US"/>
        </w:rPr>
      </w:pPr>
      <w:r w:rsidRPr="00F054D2">
        <w:rPr>
          <w:i/>
          <w:iCs/>
          <w:lang w:eastAsia="en-US"/>
        </w:rPr>
        <w:t>Hannu (Nokia) objects r01 but could live with r02 (with minor modification).</w:t>
      </w:r>
    </w:p>
    <w:p w14:paraId="22F1B10E" w14:textId="77777777" w:rsidR="00B07A58" w:rsidRPr="00F054D2" w:rsidRDefault="00B07A58" w:rsidP="00B07A58">
      <w:pPr>
        <w:pStyle w:val="FP"/>
        <w:rPr>
          <w:i/>
          <w:iCs/>
          <w:lang w:eastAsia="en-US"/>
        </w:rPr>
      </w:pPr>
      <w:r w:rsidRPr="00F054D2">
        <w:rPr>
          <w:i/>
          <w:iCs/>
          <w:lang w:eastAsia="en-US"/>
        </w:rPr>
        <w:t>James Hu (AT&amp;T) provides a comment</w:t>
      </w:r>
    </w:p>
    <w:p w14:paraId="2D222301" w14:textId="77777777" w:rsidR="00B07A58" w:rsidRPr="00F054D2" w:rsidRDefault="00B07A58" w:rsidP="00B07A58">
      <w:pPr>
        <w:pStyle w:val="FP"/>
        <w:rPr>
          <w:i/>
          <w:iCs/>
          <w:lang w:eastAsia="en-US"/>
        </w:rPr>
      </w:pPr>
      <w:r w:rsidRPr="00F054D2">
        <w:rPr>
          <w:i/>
          <w:iCs/>
          <w:lang w:eastAsia="en-US"/>
        </w:rPr>
        <w:t xml:space="preserve">Deng </w:t>
      </w:r>
      <w:proofErr w:type="spellStart"/>
      <w:r w:rsidRPr="00F054D2">
        <w:rPr>
          <w:i/>
          <w:iCs/>
          <w:lang w:eastAsia="en-US"/>
        </w:rPr>
        <w:t>Qiang</w:t>
      </w:r>
      <w:proofErr w:type="spellEnd"/>
      <w:r w:rsidRPr="00F054D2">
        <w:rPr>
          <w:i/>
          <w:iCs/>
          <w:lang w:eastAsia="en-US"/>
        </w:rPr>
        <w:t xml:space="preserve"> (CATT) comments and objects r02.</w:t>
      </w:r>
    </w:p>
    <w:p w14:paraId="11A5AAB1" w14:textId="77777777" w:rsidR="00B07A58" w:rsidRPr="00F054D2" w:rsidRDefault="00B07A58" w:rsidP="00B07A58">
      <w:pPr>
        <w:pStyle w:val="FP"/>
        <w:rPr>
          <w:i/>
          <w:iCs/>
          <w:lang w:eastAsia="en-US"/>
        </w:rPr>
      </w:pPr>
      <w:r w:rsidRPr="00F054D2">
        <w:rPr>
          <w:i/>
          <w:iCs/>
          <w:lang w:eastAsia="en-US"/>
        </w:rPr>
        <w:t>Ihab Guirguis (FirstNet) provides a comment</w:t>
      </w:r>
    </w:p>
    <w:p w14:paraId="1B920D2A" w14:textId="77777777" w:rsidR="00B07A58" w:rsidRPr="00F054D2" w:rsidRDefault="00B07A58" w:rsidP="00B07A58">
      <w:pPr>
        <w:pStyle w:val="FP"/>
        <w:rPr>
          <w:i/>
          <w:iCs/>
          <w:lang w:eastAsia="en-US"/>
        </w:rPr>
      </w:pPr>
      <w:r w:rsidRPr="00F054D2">
        <w:rPr>
          <w:i/>
          <w:iCs/>
          <w:lang w:eastAsia="en-US"/>
        </w:rPr>
        <w:t xml:space="preserve">Ihab Guirguis (FirstNet). End-to-end security is needed for public safety and we </w:t>
      </w:r>
      <w:proofErr w:type="spellStart"/>
      <w:r w:rsidRPr="00F054D2">
        <w:rPr>
          <w:i/>
          <w:iCs/>
          <w:lang w:eastAsia="en-US"/>
        </w:rPr>
        <w:t>can not</w:t>
      </w:r>
      <w:proofErr w:type="spellEnd"/>
      <w:r w:rsidRPr="00F054D2">
        <w:rPr>
          <w:i/>
          <w:iCs/>
          <w:lang w:eastAsia="en-US"/>
        </w:rPr>
        <w:t xml:space="preserve"> assume that the relay will always be considered as a trusted element.</w:t>
      </w:r>
    </w:p>
    <w:p w14:paraId="4D0FB4F6" w14:textId="77777777" w:rsidR="00B07A58" w:rsidRPr="00F054D2" w:rsidRDefault="00B07A58" w:rsidP="00B07A58">
      <w:pPr>
        <w:pStyle w:val="FP"/>
        <w:rPr>
          <w:i/>
          <w:iCs/>
          <w:lang w:eastAsia="en-US"/>
        </w:rPr>
      </w:pPr>
      <w:r w:rsidRPr="00F054D2">
        <w:rPr>
          <w:i/>
          <w:iCs/>
          <w:lang w:eastAsia="en-US"/>
        </w:rPr>
        <w:t xml:space="preserve">Deng </w:t>
      </w:r>
      <w:proofErr w:type="spellStart"/>
      <w:r w:rsidRPr="00F054D2">
        <w:rPr>
          <w:i/>
          <w:iCs/>
          <w:lang w:eastAsia="en-US"/>
        </w:rPr>
        <w:t>Qiang</w:t>
      </w:r>
      <w:proofErr w:type="spellEnd"/>
      <w:r w:rsidRPr="00F054D2">
        <w:rPr>
          <w:i/>
          <w:iCs/>
          <w:lang w:eastAsia="en-US"/>
        </w:rPr>
        <w:t xml:space="preserve"> (CATT) provides r03 for CC#2 discussion.</w:t>
      </w:r>
    </w:p>
    <w:p w14:paraId="6E9E1DC0" w14:textId="77777777" w:rsidR="00B07A58" w:rsidRPr="00F054D2" w:rsidRDefault="00B07A58" w:rsidP="00B07A58">
      <w:pPr>
        <w:pStyle w:val="FP"/>
        <w:rPr>
          <w:i/>
          <w:iCs/>
          <w:lang w:eastAsia="en-US"/>
        </w:rPr>
      </w:pPr>
      <w:r w:rsidRPr="00F054D2">
        <w:rPr>
          <w:i/>
          <w:iCs/>
          <w:lang w:eastAsia="en-US"/>
        </w:rPr>
        <w:t xml:space="preserve">Deng </w:t>
      </w:r>
      <w:proofErr w:type="spellStart"/>
      <w:r w:rsidRPr="00F054D2">
        <w:rPr>
          <w:i/>
          <w:iCs/>
          <w:lang w:eastAsia="en-US"/>
        </w:rPr>
        <w:t>Qiang</w:t>
      </w:r>
      <w:proofErr w:type="spellEnd"/>
      <w:r w:rsidRPr="00F054D2">
        <w:rPr>
          <w:i/>
          <w:iCs/>
          <w:lang w:eastAsia="en-US"/>
        </w:rPr>
        <w:t xml:space="preserve"> (CATT) clarifies to Ihab Guirguis (FirstNet).</w:t>
      </w:r>
    </w:p>
    <w:p w14:paraId="42E84D87" w14:textId="77777777" w:rsidR="00B07A58" w:rsidRPr="00F054D2" w:rsidRDefault="00B07A58" w:rsidP="00B07A58">
      <w:pPr>
        <w:pStyle w:val="FP"/>
        <w:rPr>
          <w:i/>
          <w:iCs/>
          <w:lang w:eastAsia="en-US"/>
        </w:rPr>
      </w:pPr>
      <w:r w:rsidRPr="00F054D2">
        <w:rPr>
          <w:i/>
          <w:iCs/>
          <w:lang w:eastAsia="en-US"/>
        </w:rPr>
        <w:t>Guillaume (MediaTek) responds: we will stop opposing companies promoting L3 fragmentation.</w:t>
      </w:r>
    </w:p>
    <w:p w14:paraId="64F31AC5" w14:textId="77777777" w:rsidR="00B07A58" w:rsidRPr="00F054D2" w:rsidRDefault="00B07A58" w:rsidP="00B07A58">
      <w:pPr>
        <w:pStyle w:val="FP"/>
        <w:rPr>
          <w:i/>
          <w:iCs/>
          <w:lang w:eastAsia="en-US"/>
        </w:rPr>
      </w:pPr>
      <w:r w:rsidRPr="00F054D2">
        <w:rPr>
          <w:i/>
          <w:iCs/>
          <w:lang w:eastAsia="en-US"/>
        </w:rPr>
        <w:t>Steve (Huawei) comments r00, r02, (draft) r03 all select multiple solutions still, why can't a choice be made?</w:t>
      </w:r>
    </w:p>
    <w:p w14:paraId="5D56D287" w14:textId="77777777" w:rsidR="00B07A58" w:rsidRPr="00F054D2" w:rsidRDefault="00B07A58" w:rsidP="00B07A58">
      <w:pPr>
        <w:pStyle w:val="FP"/>
        <w:rPr>
          <w:i/>
          <w:iCs/>
          <w:lang w:eastAsia="en-US"/>
        </w:rPr>
      </w:pPr>
      <w:r w:rsidRPr="00F054D2">
        <w:rPr>
          <w:i/>
          <w:iCs/>
          <w:lang w:eastAsia="en-US"/>
        </w:rPr>
        <w:t>Guillaume (MediaTek) responds to Deng (CATT)</w:t>
      </w:r>
    </w:p>
    <w:p w14:paraId="66D77283" w14:textId="77777777" w:rsidR="00B07A58" w:rsidRPr="00F054D2" w:rsidRDefault="00B07A58" w:rsidP="00B07A58">
      <w:pPr>
        <w:pStyle w:val="FP"/>
        <w:rPr>
          <w:i/>
          <w:iCs/>
          <w:lang w:eastAsia="en-US"/>
        </w:rPr>
      </w:pPr>
      <w:r w:rsidRPr="00F054D2">
        <w:rPr>
          <w:i/>
          <w:iCs/>
          <w:lang w:eastAsia="en-US"/>
        </w:rPr>
        <w:t>Hong (Qualcomm) comments.</w:t>
      </w:r>
    </w:p>
    <w:p w14:paraId="7250F3E3" w14:textId="77777777" w:rsidR="00B07A58" w:rsidRPr="00F054D2" w:rsidRDefault="00B07A58" w:rsidP="00B07A58">
      <w:pPr>
        <w:pStyle w:val="FP"/>
        <w:rPr>
          <w:i/>
          <w:iCs/>
          <w:lang w:eastAsia="en-US"/>
        </w:rPr>
      </w:pPr>
      <w:r w:rsidRPr="00F054D2">
        <w:rPr>
          <w:i/>
          <w:iCs/>
          <w:lang w:eastAsia="en-US"/>
        </w:rPr>
        <w:t>James Hu (AT&amp;T) provides a comment.</w:t>
      </w:r>
    </w:p>
    <w:p w14:paraId="26A945AD" w14:textId="77777777" w:rsidR="00B07A58" w:rsidRPr="00F054D2" w:rsidRDefault="00B07A58" w:rsidP="00B07A58">
      <w:pPr>
        <w:pStyle w:val="FP"/>
        <w:rPr>
          <w:i/>
          <w:iCs/>
          <w:lang w:eastAsia="en-US"/>
        </w:rPr>
      </w:pPr>
      <w:r w:rsidRPr="00F054D2">
        <w:rPr>
          <w:i/>
          <w:iCs/>
          <w:lang w:eastAsia="en-US"/>
        </w:rPr>
        <w:t>Ihab Guirguis (FirstNet) Agree with AT&amp;T comment that for L3 solution, we need to make sure solution #23 is considered at least as optional to provide e2e security.</w:t>
      </w:r>
    </w:p>
    <w:p w14:paraId="46E2BB37" w14:textId="77777777" w:rsidR="00B07A58" w:rsidRPr="00F054D2" w:rsidRDefault="00B07A58" w:rsidP="00B07A58">
      <w:pPr>
        <w:pStyle w:val="FP"/>
        <w:rPr>
          <w:i/>
          <w:iCs/>
          <w:lang w:eastAsia="en-US"/>
        </w:rPr>
      </w:pPr>
      <w:r w:rsidRPr="00F054D2">
        <w:rPr>
          <w:i/>
          <w:iCs/>
          <w:lang w:eastAsia="en-US"/>
        </w:rPr>
        <w:t>Mehrdad (Samsung) agrees with AT&amp;T and FirstNet. We are OK with original version and r03 but we object to r01 and r02.</w:t>
      </w:r>
    </w:p>
    <w:p w14:paraId="0334FDC2" w14:textId="77777777" w:rsidR="00B07A58" w:rsidRPr="00F054D2" w:rsidRDefault="00B07A58" w:rsidP="00B07A58">
      <w:pPr>
        <w:pStyle w:val="FP"/>
        <w:rPr>
          <w:i/>
          <w:iCs/>
          <w:lang w:eastAsia="en-US"/>
        </w:rPr>
      </w:pPr>
      <w:r w:rsidRPr="00F054D2">
        <w:rPr>
          <w:i/>
          <w:iCs/>
          <w:lang w:eastAsia="en-US"/>
        </w:rPr>
        <w:t>Guillaume (MediaTek) provides r04, objects to r03.</w:t>
      </w:r>
    </w:p>
    <w:p w14:paraId="22F7A79D" w14:textId="77777777" w:rsidR="00B07A58" w:rsidRPr="00F054D2" w:rsidRDefault="00B07A58" w:rsidP="00B07A58">
      <w:pPr>
        <w:pStyle w:val="FP"/>
        <w:rPr>
          <w:i/>
          <w:iCs/>
          <w:lang w:eastAsia="en-US"/>
        </w:rPr>
      </w:pPr>
      <w:r w:rsidRPr="00F054D2">
        <w:rPr>
          <w:i/>
          <w:iCs/>
          <w:lang w:eastAsia="en-US"/>
        </w:rPr>
        <w:t>==== Final Comments Deadline ====</w:t>
      </w:r>
    </w:p>
    <w:p w14:paraId="11E5E4FE" w14:textId="77777777" w:rsidR="00B07A58" w:rsidRPr="00F054D2" w:rsidRDefault="00B07A58" w:rsidP="00B07A58">
      <w:pPr>
        <w:pStyle w:val="FP"/>
        <w:rPr>
          <w:i/>
          <w:iCs/>
          <w:lang w:eastAsia="en-US"/>
        </w:rPr>
      </w:pPr>
      <w:r w:rsidRPr="00F054D2">
        <w:rPr>
          <w:i/>
          <w:iCs/>
          <w:lang w:eastAsia="en-US"/>
        </w:rPr>
        <w:t>Hong (Qualcomm) can accept r04.</w:t>
      </w:r>
    </w:p>
    <w:p w14:paraId="3B8E9C2C" w14:textId="77777777" w:rsidR="00B07A58" w:rsidRPr="00F054D2" w:rsidRDefault="00B07A58" w:rsidP="00B07A58">
      <w:pPr>
        <w:pStyle w:val="FP"/>
        <w:rPr>
          <w:i/>
          <w:iCs/>
          <w:lang w:eastAsia="en-US"/>
        </w:rPr>
      </w:pPr>
      <w:r w:rsidRPr="00F054D2">
        <w:rPr>
          <w:i/>
          <w:iCs/>
          <w:lang w:eastAsia="en-US"/>
        </w:rPr>
        <w:t xml:space="preserve">Deng </w:t>
      </w:r>
      <w:proofErr w:type="spellStart"/>
      <w:r w:rsidRPr="00F054D2">
        <w:rPr>
          <w:i/>
          <w:iCs/>
          <w:lang w:eastAsia="en-US"/>
        </w:rPr>
        <w:t>Qiang</w:t>
      </w:r>
      <w:proofErr w:type="spellEnd"/>
      <w:r w:rsidRPr="00F054D2">
        <w:rPr>
          <w:i/>
          <w:iCs/>
          <w:lang w:eastAsia="en-US"/>
        </w:rPr>
        <w:t xml:space="preserve"> (CATT) can accept r04.</w:t>
      </w:r>
    </w:p>
    <w:p w14:paraId="690A0ACA" w14:textId="77777777" w:rsidR="00B07A58" w:rsidRPr="00F054D2" w:rsidRDefault="00B07A58" w:rsidP="00B07A58">
      <w:pPr>
        <w:pStyle w:val="FP"/>
        <w:rPr>
          <w:i/>
          <w:iCs/>
          <w:lang w:eastAsia="en-US"/>
        </w:rPr>
      </w:pPr>
      <w:r w:rsidRPr="00F054D2">
        <w:rPr>
          <w:i/>
          <w:iCs/>
          <w:lang w:eastAsia="en-US"/>
        </w:rPr>
        <w:t>Hannu (Nokia) can live with r03 but prefers r04.</w:t>
      </w:r>
    </w:p>
    <w:p w14:paraId="414CDA2C" w14:textId="77777777" w:rsidR="00B07A58" w:rsidRPr="00F054D2" w:rsidRDefault="00B07A58" w:rsidP="00B07A58">
      <w:pPr>
        <w:pStyle w:val="FP"/>
        <w:rPr>
          <w:i/>
          <w:iCs/>
          <w:lang w:eastAsia="en-US"/>
        </w:rPr>
      </w:pPr>
      <w:r w:rsidRPr="00F054D2">
        <w:rPr>
          <w:i/>
          <w:iCs/>
          <w:lang w:eastAsia="en-US"/>
        </w:rPr>
        <w:t>Steve (Huawei) asks a question for clarification</w:t>
      </w:r>
    </w:p>
    <w:p w14:paraId="3C5AAE50" w14:textId="77777777" w:rsidR="00B07A58" w:rsidRPr="00A3071B" w:rsidRDefault="00B07A58" w:rsidP="00B07A58">
      <w:pPr>
        <w:keepNext/>
        <w:keepLines/>
      </w:pPr>
      <w:r>
        <w:rPr>
          <w:b/>
        </w:rPr>
        <w:t>Discussion and conclusion:</w:t>
      </w:r>
    </w:p>
    <w:p w14:paraId="238E7E45" w14:textId="2D299677" w:rsidR="00B07A58" w:rsidRDefault="00B07A58" w:rsidP="00B07A58">
      <w:pPr>
        <w:keepLines/>
        <w:rPr>
          <w:lang w:eastAsia="en-US"/>
        </w:rPr>
      </w:pPr>
      <w:r>
        <w:rPr>
          <w:lang w:eastAsia="en-US"/>
        </w:rPr>
        <w:t xml:space="preserve">r04 was considered. r04 was agreed and revised in </w:t>
      </w:r>
      <w:r w:rsidRPr="00B07A58">
        <w:rPr>
          <w:rFonts w:cs="Arial"/>
          <w:color w:val="0000FF"/>
          <w:szCs w:val="16"/>
          <w:lang w:eastAsia="en-US"/>
        </w:rPr>
        <w:t>TD S2</w:t>
      </w:r>
      <w:r w:rsidRPr="00B07A58">
        <w:rPr>
          <w:rFonts w:cs="Arial"/>
          <w:color w:val="0000FF"/>
          <w:szCs w:val="16"/>
          <w:lang w:eastAsia="en-US"/>
        </w:rPr>
        <w:noBreakHyphen/>
        <w:t>200</w:t>
      </w:r>
      <w:r>
        <w:rPr>
          <w:rFonts w:cs="Arial"/>
          <w:color w:val="0000FF"/>
          <w:szCs w:val="16"/>
          <w:lang w:eastAsia="en-US"/>
        </w:rPr>
        <w:t>9216</w:t>
      </w:r>
      <w:r>
        <w:t xml:space="preserve">, which was </w:t>
      </w:r>
      <w:r>
        <w:rPr>
          <w:color w:val="FF0000"/>
        </w:rPr>
        <w:t>approved</w:t>
      </w:r>
      <w:r>
        <w:t>.</w:t>
      </w:r>
    </w:p>
    <w:p w14:paraId="2B56D962" w14:textId="77777777"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2009033</w:t>
      </w:r>
      <w:r>
        <w:rPr>
          <w:lang w:eastAsia="en-US"/>
        </w:rPr>
        <w:t xml:space="preserve"> (P-CR) KI#5: Evaluation and Conclusion- AF influenced direct communication path selection. (Source: Apple, Intel, Samsung, Huawei)</w:t>
      </w:r>
    </w:p>
    <w:p w14:paraId="3DDE4D48" w14:textId="77777777" w:rsidR="00B07A58" w:rsidRPr="00F054D2" w:rsidRDefault="00B07A58" w:rsidP="00B07A58">
      <w:pPr>
        <w:pStyle w:val="FP"/>
        <w:keepNext/>
        <w:rPr>
          <w:b/>
          <w:bCs/>
          <w:i/>
          <w:iCs/>
          <w:lang w:eastAsia="en-US"/>
        </w:rPr>
      </w:pPr>
      <w:r w:rsidRPr="00F054D2">
        <w:rPr>
          <w:b/>
          <w:bCs/>
          <w:i/>
          <w:iCs/>
          <w:lang w:eastAsia="en-US"/>
        </w:rPr>
        <w:t>e-mail comments:</w:t>
      </w:r>
    </w:p>
    <w:p w14:paraId="1447A457" w14:textId="77777777" w:rsidR="00B07A58" w:rsidRPr="00F054D2" w:rsidRDefault="00B07A58" w:rsidP="00B07A58">
      <w:pPr>
        <w:pStyle w:val="FP"/>
        <w:rPr>
          <w:i/>
          <w:iCs/>
          <w:lang w:eastAsia="en-US"/>
        </w:rPr>
      </w:pPr>
      <w:r w:rsidRPr="00F054D2">
        <w:rPr>
          <w:i/>
          <w:iCs/>
          <w:lang w:eastAsia="en-US"/>
        </w:rPr>
        <w:t>LaeYoung (LGE) cannot accept this paper because there is no value/benefit from using AF request for path selection policy.</w:t>
      </w:r>
    </w:p>
    <w:p w14:paraId="1B7867A3" w14:textId="77777777" w:rsidR="00B07A58" w:rsidRPr="00F054D2" w:rsidRDefault="00B07A58" w:rsidP="00B07A58">
      <w:pPr>
        <w:pStyle w:val="FP"/>
        <w:rPr>
          <w:i/>
          <w:iCs/>
          <w:lang w:eastAsia="en-US"/>
        </w:rPr>
      </w:pPr>
      <w:r w:rsidRPr="00F054D2">
        <w:rPr>
          <w:i/>
          <w:iCs/>
          <w:lang w:eastAsia="en-US"/>
        </w:rPr>
        <w:t>==== Revisions Deadline ====</w:t>
      </w:r>
    </w:p>
    <w:p w14:paraId="752C9D5F" w14:textId="77777777" w:rsidR="00B07A58" w:rsidRPr="00F054D2" w:rsidRDefault="00B07A58" w:rsidP="00B07A58">
      <w:pPr>
        <w:pStyle w:val="FP"/>
        <w:rPr>
          <w:i/>
          <w:iCs/>
          <w:lang w:eastAsia="en-US"/>
        </w:rPr>
      </w:pPr>
      <w:r w:rsidRPr="00F054D2">
        <w:rPr>
          <w:i/>
          <w:iCs/>
          <w:lang w:eastAsia="en-US"/>
        </w:rPr>
        <w:t xml:space="preserve">Deng </w:t>
      </w:r>
      <w:proofErr w:type="spellStart"/>
      <w:r w:rsidRPr="00F054D2">
        <w:rPr>
          <w:i/>
          <w:iCs/>
          <w:lang w:eastAsia="en-US"/>
        </w:rPr>
        <w:t>Qiang</w:t>
      </w:r>
      <w:proofErr w:type="spellEnd"/>
      <w:r w:rsidRPr="00F054D2">
        <w:rPr>
          <w:i/>
          <w:iCs/>
          <w:lang w:eastAsia="en-US"/>
        </w:rPr>
        <w:t xml:space="preserve"> (CATT) this paper needs to be discussed on CC#2.</w:t>
      </w:r>
    </w:p>
    <w:p w14:paraId="4B9E3874" w14:textId="77777777" w:rsidR="00B07A58" w:rsidRPr="00F054D2" w:rsidRDefault="00B07A58" w:rsidP="00B07A58">
      <w:pPr>
        <w:pStyle w:val="FP"/>
        <w:rPr>
          <w:i/>
          <w:iCs/>
          <w:lang w:eastAsia="en-US"/>
        </w:rPr>
      </w:pPr>
      <w:r w:rsidRPr="00F054D2">
        <w:rPr>
          <w:i/>
          <w:iCs/>
          <w:lang w:eastAsia="en-US"/>
        </w:rPr>
        <w:t>Mehrdad (Samsung) suggests to merge changes from clause 7.5 from 2008942r01 into this PCR. According to CC#2, TD S2</w:t>
      </w:r>
      <w:r w:rsidRPr="00F054D2">
        <w:rPr>
          <w:i/>
          <w:iCs/>
          <w:lang w:eastAsia="en-US"/>
        </w:rPr>
        <w:noBreakHyphen/>
        <w:t>2009033 is the baseline.</w:t>
      </w:r>
    </w:p>
    <w:p w14:paraId="0FE88632" w14:textId="77777777" w:rsidR="00B07A58" w:rsidRPr="00F054D2" w:rsidRDefault="00B07A58" w:rsidP="00B07A58">
      <w:pPr>
        <w:pStyle w:val="FP"/>
        <w:rPr>
          <w:i/>
          <w:iCs/>
          <w:lang w:eastAsia="en-US"/>
        </w:rPr>
      </w:pPr>
      <w:r w:rsidRPr="00F054D2">
        <w:rPr>
          <w:i/>
          <w:iCs/>
          <w:lang w:eastAsia="en-US"/>
        </w:rPr>
        <w:t>Sudeep (Apple) provides TD S2</w:t>
      </w:r>
      <w:r w:rsidRPr="00F054D2">
        <w:rPr>
          <w:i/>
          <w:iCs/>
          <w:lang w:eastAsia="en-US"/>
        </w:rPr>
        <w:noBreakHyphen/>
        <w:t>2009033r01 merging in changes from TD S2</w:t>
      </w:r>
      <w:r w:rsidRPr="00F054D2">
        <w:rPr>
          <w:i/>
          <w:iCs/>
          <w:lang w:eastAsia="en-US"/>
        </w:rPr>
        <w:noBreakHyphen/>
        <w:t>2008942r01.</w:t>
      </w:r>
    </w:p>
    <w:p w14:paraId="6670EDA6" w14:textId="77777777" w:rsidR="00B07A58" w:rsidRPr="00F054D2" w:rsidRDefault="00B07A58" w:rsidP="00B07A58">
      <w:pPr>
        <w:pStyle w:val="FP"/>
        <w:rPr>
          <w:i/>
          <w:iCs/>
          <w:lang w:eastAsia="en-US"/>
        </w:rPr>
      </w:pPr>
      <w:r w:rsidRPr="00F054D2">
        <w:rPr>
          <w:i/>
          <w:iCs/>
          <w:lang w:eastAsia="en-US"/>
        </w:rPr>
        <w:t>==== Final Comments Deadline ====</w:t>
      </w:r>
    </w:p>
    <w:p w14:paraId="1559F012" w14:textId="77777777" w:rsidR="00B07A58" w:rsidRPr="00F054D2" w:rsidRDefault="00B07A58" w:rsidP="00B07A58">
      <w:pPr>
        <w:pStyle w:val="FP"/>
        <w:rPr>
          <w:i/>
          <w:iCs/>
          <w:lang w:eastAsia="en-US"/>
        </w:rPr>
      </w:pPr>
      <w:r w:rsidRPr="00F054D2">
        <w:rPr>
          <w:i/>
          <w:iCs/>
          <w:lang w:eastAsia="en-US"/>
        </w:rPr>
        <w:t>LaeYoung (LGE) provides r02 in DRAFTS folder.</w:t>
      </w:r>
    </w:p>
    <w:p w14:paraId="365B9232" w14:textId="77777777" w:rsidR="00B07A58" w:rsidRPr="00F054D2" w:rsidRDefault="00B07A58" w:rsidP="00B07A58">
      <w:pPr>
        <w:pStyle w:val="FP"/>
        <w:rPr>
          <w:i/>
          <w:iCs/>
          <w:lang w:eastAsia="en-US"/>
        </w:rPr>
      </w:pPr>
      <w:r w:rsidRPr="00F054D2">
        <w:rPr>
          <w:i/>
          <w:iCs/>
          <w:lang w:eastAsia="en-US"/>
        </w:rPr>
        <w:t>Steve (Huawei) comments, positive conclusions only.</w:t>
      </w:r>
    </w:p>
    <w:p w14:paraId="72044FB8" w14:textId="77777777" w:rsidR="00B07A58" w:rsidRPr="00F054D2" w:rsidRDefault="00B07A58" w:rsidP="00B07A58">
      <w:pPr>
        <w:pStyle w:val="FP"/>
        <w:rPr>
          <w:i/>
          <w:iCs/>
          <w:lang w:eastAsia="en-US"/>
        </w:rPr>
      </w:pPr>
      <w:r w:rsidRPr="00F054D2">
        <w:rPr>
          <w:i/>
          <w:iCs/>
          <w:lang w:eastAsia="en-US"/>
        </w:rPr>
        <w:t>LaeYoung (LGE) asks a Q to Steve (Huawei) where she can find 'conclusions should be positive'.</w:t>
      </w:r>
    </w:p>
    <w:p w14:paraId="2A733198" w14:textId="77777777" w:rsidR="00B07A58" w:rsidRPr="00F054D2" w:rsidRDefault="00B07A58" w:rsidP="00B07A58">
      <w:pPr>
        <w:pStyle w:val="FP"/>
        <w:rPr>
          <w:i/>
          <w:iCs/>
          <w:lang w:eastAsia="en-US"/>
        </w:rPr>
      </w:pPr>
      <w:r w:rsidRPr="00F054D2">
        <w:rPr>
          <w:i/>
          <w:iCs/>
          <w:lang w:eastAsia="en-US"/>
        </w:rPr>
        <w:t>Mehrdad (Samsung) comments on r02.</w:t>
      </w:r>
    </w:p>
    <w:p w14:paraId="20424F7D" w14:textId="77777777" w:rsidR="00B07A58" w:rsidRPr="00F054D2" w:rsidRDefault="00B07A58" w:rsidP="00B07A58">
      <w:pPr>
        <w:pStyle w:val="FP"/>
        <w:rPr>
          <w:i/>
          <w:iCs/>
          <w:lang w:eastAsia="en-US"/>
        </w:rPr>
      </w:pPr>
      <w:r w:rsidRPr="00F054D2">
        <w:rPr>
          <w:i/>
          <w:iCs/>
          <w:lang w:eastAsia="en-US"/>
        </w:rPr>
        <w:t>Hong (Qualcomm) comments.</w:t>
      </w:r>
    </w:p>
    <w:p w14:paraId="2AF03BE3" w14:textId="77777777" w:rsidR="00B07A58" w:rsidRPr="00F054D2" w:rsidRDefault="00B07A58" w:rsidP="00B07A58">
      <w:pPr>
        <w:pStyle w:val="FP"/>
        <w:rPr>
          <w:i/>
          <w:iCs/>
          <w:lang w:eastAsia="en-US"/>
        </w:rPr>
      </w:pPr>
      <w:r w:rsidRPr="00F054D2">
        <w:rPr>
          <w:i/>
          <w:iCs/>
          <w:lang w:eastAsia="en-US"/>
        </w:rPr>
        <w:lastRenderedPageBreak/>
        <w:t>Mehrdad (Samsung) provides r03.</w:t>
      </w:r>
    </w:p>
    <w:p w14:paraId="5D364642" w14:textId="77777777" w:rsidR="00B07A58" w:rsidRPr="00F054D2" w:rsidRDefault="00B07A58" w:rsidP="00B07A58">
      <w:pPr>
        <w:pStyle w:val="FP"/>
        <w:rPr>
          <w:i/>
          <w:iCs/>
          <w:lang w:eastAsia="en-US"/>
        </w:rPr>
      </w:pPr>
      <w:r w:rsidRPr="00F054D2">
        <w:rPr>
          <w:i/>
          <w:iCs/>
          <w:lang w:eastAsia="en-US"/>
        </w:rPr>
        <w:t>LaeYoung (LGE) provides r04 in DRAFTS folder and can accept r04 and also r02 (r04 is preferred) but cannot accept r00, r01, r03.</w:t>
      </w:r>
    </w:p>
    <w:p w14:paraId="0632472B" w14:textId="77777777" w:rsidR="00B07A58" w:rsidRPr="00F054D2" w:rsidRDefault="00B07A58" w:rsidP="00B07A58">
      <w:pPr>
        <w:pStyle w:val="FP"/>
        <w:rPr>
          <w:i/>
          <w:iCs/>
          <w:lang w:eastAsia="en-US"/>
        </w:rPr>
      </w:pPr>
      <w:r w:rsidRPr="00F054D2">
        <w:rPr>
          <w:i/>
          <w:iCs/>
          <w:lang w:eastAsia="en-US"/>
        </w:rPr>
        <w:t xml:space="preserve">Deng </w:t>
      </w:r>
      <w:proofErr w:type="spellStart"/>
      <w:r w:rsidRPr="00F054D2">
        <w:rPr>
          <w:i/>
          <w:iCs/>
          <w:lang w:eastAsia="en-US"/>
        </w:rPr>
        <w:t>Qiang</w:t>
      </w:r>
      <w:proofErr w:type="spellEnd"/>
      <w:r w:rsidRPr="00F054D2">
        <w:rPr>
          <w:i/>
          <w:iCs/>
          <w:lang w:eastAsia="en-US"/>
        </w:rPr>
        <w:t xml:space="preserve"> (CATT) r04 looks good.</w:t>
      </w:r>
    </w:p>
    <w:p w14:paraId="51E0F365" w14:textId="77777777" w:rsidR="00B07A58" w:rsidRPr="00F054D2" w:rsidRDefault="00B07A58" w:rsidP="00B07A58">
      <w:pPr>
        <w:pStyle w:val="FP"/>
        <w:rPr>
          <w:i/>
          <w:iCs/>
          <w:lang w:eastAsia="en-US"/>
        </w:rPr>
      </w:pPr>
      <w:r w:rsidRPr="00F054D2">
        <w:rPr>
          <w:i/>
          <w:iCs/>
          <w:lang w:eastAsia="en-US"/>
        </w:rPr>
        <w:t>LaeYoung (LGE) uploaded r04 to CC#3 folder.</w:t>
      </w:r>
    </w:p>
    <w:p w14:paraId="3DE63B10" w14:textId="77777777" w:rsidR="00B07A58" w:rsidRPr="00F054D2" w:rsidRDefault="00B07A58" w:rsidP="00B07A58">
      <w:pPr>
        <w:pStyle w:val="FP"/>
        <w:rPr>
          <w:i/>
          <w:iCs/>
          <w:lang w:eastAsia="en-US"/>
        </w:rPr>
      </w:pPr>
      <w:r w:rsidRPr="00F054D2">
        <w:rPr>
          <w:i/>
          <w:iCs/>
          <w:lang w:eastAsia="en-US"/>
        </w:rPr>
        <w:t>Sudeep (Apple) is also fine with r04.</w:t>
      </w:r>
    </w:p>
    <w:p w14:paraId="4474B8B1" w14:textId="77777777" w:rsidR="00B07A58" w:rsidRPr="00F054D2" w:rsidRDefault="00B07A58" w:rsidP="00B07A58">
      <w:pPr>
        <w:pStyle w:val="FP"/>
        <w:rPr>
          <w:i/>
          <w:iCs/>
          <w:lang w:eastAsia="en-US"/>
        </w:rPr>
      </w:pPr>
      <w:r w:rsidRPr="00F054D2">
        <w:rPr>
          <w:i/>
          <w:iCs/>
          <w:lang w:eastAsia="en-US"/>
        </w:rPr>
        <w:t>Mehrdad (Samsung) can live with r04.</w:t>
      </w:r>
    </w:p>
    <w:p w14:paraId="4CDE3D02" w14:textId="77777777" w:rsidR="00B07A58" w:rsidRPr="00F054D2" w:rsidRDefault="00B07A58" w:rsidP="00B07A58">
      <w:pPr>
        <w:pStyle w:val="FP"/>
        <w:rPr>
          <w:i/>
          <w:iCs/>
          <w:lang w:eastAsia="en-US"/>
        </w:rPr>
      </w:pPr>
      <w:r w:rsidRPr="00F054D2">
        <w:rPr>
          <w:i/>
          <w:iCs/>
          <w:lang w:eastAsia="en-US"/>
        </w:rPr>
        <w:t>LaeYoung (LGE) replies.</w:t>
      </w:r>
    </w:p>
    <w:p w14:paraId="04D76659" w14:textId="77777777" w:rsidR="00B07A58" w:rsidRPr="00F054D2" w:rsidRDefault="00B07A58" w:rsidP="00B07A58">
      <w:pPr>
        <w:pStyle w:val="FP"/>
        <w:rPr>
          <w:i/>
          <w:iCs/>
          <w:lang w:eastAsia="en-US"/>
        </w:rPr>
      </w:pPr>
      <w:r w:rsidRPr="00F054D2">
        <w:rPr>
          <w:i/>
          <w:iCs/>
          <w:lang w:eastAsia="en-US"/>
        </w:rPr>
        <w:t>Steve (Huawei) is ok with r04</w:t>
      </w:r>
    </w:p>
    <w:p w14:paraId="567E1808" w14:textId="77777777" w:rsidR="00B07A58" w:rsidRPr="00A3071B" w:rsidRDefault="00B07A58" w:rsidP="00B07A58">
      <w:pPr>
        <w:keepNext/>
        <w:keepLines/>
      </w:pPr>
      <w:r>
        <w:rPr>
          <w:b/>
        </w:rPr>
        <w:t>Discussion and conclusion:</w:t>
      </w:r>
    </w:p>
    <w:p w14:paraId="75D1C58F" w14:textId="6AC5F2AD" w:rsidR="00B07A58" w:rsidRDefault="00B07A58" w:rsidP="00B07A58">
      <w:pPr>
        <w:keepLines/>
        <w:rPr>
          <w:lang w:eastAsia="en-US"/>
        </w:rPr>
      </w:pPr>
      <w:r>
        <w:rPr>
          <w:lang w:eastAsia="en-US"/>
        </w:rPr>
        <w:t xml:space="preserve">r04 was considered. r04 was agreed and revised in </w:t>
      </w:r>
      <w:r w:rsidRPr="00B07A58">
        <w:rPr>
          <w:rFonts w:cs="Arial"/>
          <w:color w:val="0000FF"/>
          <w:szCs w:val="16"/>
          <w:lang w:eastAsia="en-US"/>
        </w:rPr>
        <w:t>TD S2</w:t>
      </w:r>
      <w:r w:rsidRPr="00B07A58">
        <w:rPr>
          <w:rFonts w:cs="Arial"/>
          <w:color w:val="0000FF"/>
          <w:szCs w:val="16"/>
          <w:lang w:eastAsia="en-US"/>
        </w:rPr>
        <w:noBreakHyphen/>
        <w:t>200</w:t>
      </w:r>
      <w:r>
        <w:rPr>
          <w:rFonts w:cs="Arial"/>
          <w:color w:val="0000FF"/>
          <w:szCs w:val="16"/>
          <w:lang w:eastAsia="en-US"/>
        </w:rPr>
        <w:t>9217</w:t>
      </w:r>
      <w:r>
        <w:t xml:space="preserve">, which was </w:t>
      </w:r>
      <w:r>
        <w:rPr>
          <w:color w:val="FF0000"/>
        </w:rPr>
        <w:t>approved</w:t>
      </w:r>
      <w:r>
        <w:t>.</w:t>
      </w:r>
    </w:p>
    <w:p w14:paraId="3C517A9E" w14:textId="77777777"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2008520</w:t>
      </w:r>
      <w:r>
        <w:rPr>
          <w:lang w:eastAsia="en-US"/>
        </w:rPr>
        <w:t xml:space="preserve"> (P-CR) KI #1, Update to Evaluation and Conclusion on UE Join via UP. (Source: Ericsson, LG Electronics, Samsung)</w:t>
      </w:r>
    </w:p>
    <w:p w14:paraId="1CD9CE73" w14:textId="77777777" w:rsidR="00B07A58" w:rsidRPr="00F054D2" w:rsidRDefault="00B07A58" w:rsidP="00B07A58">
      <w:pPr>
        <w:pStyle w:val="FP"/>
        <w:keepNext/>
        <w:rPr>
          <w:b/>
          <w:bCs/>
          <w:i/>
          <w:iCs/>
          <w:lang w:eastAsia="en-US"/>
        </w:rPr>
      </w:pPr>
      <w:r w:rsidRPr="00F054D2">
        <w:rPr>
          <w:b/>
          <w:bCs/>
          <w:i/>
          <w:iCs/>
          <w:lang w:eastAsia="en-US"/>
        </w:rPr>
        <w:t>e-mail comments:</w:t>
      </w:r>
    </w:p>
    <w:p w14:paraId="6AD1DD74" w14:textId="77777777" w:rsidR="00B07A58" w:rsidRPr="00F054D2" w:rsidRDefault="00B07A58" w:rsidP="00B07A58">
      <w:pPr>
        <w:pStyle w:val="FP"/>
        <w:rPr>
          <w:i/>
          <w:iCs/>
          <w:lang w:eastAsia="en-US"/>
        </w:rPr>
      </w:pPr>
      <w:r w:rsidRPr="00F054D2">
        <w:rPr>
          <w:i/>
          <w:iCs/>
          <w:lang w:eastAsia="en-US"/>
        </w:rPr>
        <w:t>Thomas (Nokia) object r00 and provides r01</w:t>
      </w:r>
    </w:p>
    <w:p w14:paraId="10299684" w14:textId="77777777" w:rsidR="00B07A58" w:rsidRPr="00F054D2" w:rsidRDefault="00B07A58" w:rsidP="00B07A58">
      <w:pPr>
        <w:pStyle w:val="FP"/>
        <w:rPr>
          <w:i/>
          <w:iCs/>
          <w:lang w:eastAsia="en-US"/>
        </w:rPr>
      </w:pPr>
      <w:r w:rsidRPr="00F054D2">
        <w:rPr>
          <w:i/>
          <w:iCs/>
          <w:lang w:eastAsia="en-US"/>
        </w:rPr>
        <w:t>Judy (Ericsson) objects to r01 and provide r02 based on r00, taking 8820 (merging proposal from rapporteur) into consideration. We found it unreasonable that Thomas (Nokia) ignores the Notes from CC#1 and simply removes all the justification in Discussion without providing counter-arguments</w:t>
      </w:r>
    </w:p>
    <w:p w14:paraId="268004AC" w14:textId="77777777" w:rsidR="00B07A58" w:rsidRPr="00F054D2" w:rsidRDefault="00B07A58" w:rsidP="00B07A58">
      <w:pPr>
        <w:pStyle w:val="FP"/>
        <w:rPr>
          <w:i/>
          <w:iCs/>
          <w:lang w:eastAsia="en-US"/>
        </w:rPr>
      </w:pPr>
      <w:r w:rsidRPr="00F054D2">
        <w:rPr>
          <w:i/>
          <w:iCs/>
          <w:lang w:eastAsia="en-US"/>
        </w:rPr>
        <w:t>Thomas(Nokia) objects against r02 and comments</w:t>
      </w:r>
    </w:p>
    <w:p w14:paraId="183FEF3D" w14:textId="77777777" w:rsidR="00B07A58" w:rsidRPr="00F054D2" w:rsidRDefault="00B07A58" w:rsidP="00B07A58">
      <w:pPr>
        <w:pStyle w:val="FP"/>
        <w:rPr>
          <w:i/>
          <w:iCs/>
          <w:lang w:eastAsia="en-US"/>
        </w:rPr>
      </w:pPr>
      <w:r w:rsidRPr="00F054D2">
        <w:rPr>
          <w:i/>
          <w:iCs/>
          <w:lang w:eastAsia="en-US"/>
        </w:rPr>
        <w:t>Judy (Ericsson) provide r03.</w:t>
      </w:r>
    </w:p>
    <w:p w14:paraId="67C9A5D7" w14:textId="77777777" w:rsidR="00B07A58" w:rsidRPr="00F054D2" w:rsidRDefault="00B07A58" w:rsidP="00B07A58">
      <w:pPr>
        <w:pStyle w:val="FP"/>
        <w:rPr>
          <w:i/>
          <w:iCs/>
          <w:lang w:eastAsia="en-US"/>
        </w:rPr>
      </w:pPr>
      <w:r w:rsidRPr="00F054D2">
        <w:rPr>
          <w:i/>
          <w:iCs/>
          <w:lang w:eastAsia="en-US"/>
        </w:rPr>
        <w:t>==== Revisions Deadline ====</w:t>
      </w:r>
    </w:p>
    <w:p w14:paraId="3DEC092A" w14:textId="77777777" w:rsidR="00B07A58" w:rsidRPr="00F054D2" w:rsidRDefault="00B07A58" w:rsidP="00B07A58">
      <w:pPr>
        <w:pStyle w:val="FP"/>
        <w:rPr>
          <w:i/>
          <w:iCs/>
          <w:lang w:eastAsia="en-US"/>
        </w:rPr>
      </w:pPr>
      <w:proofErr w:type="spellStart"/>
      <w:r w:rsidRPr="00F054D2">
        <w:rPr>
          <w:i/>
          <w:iCs/>
          <w:lang w:eastAsia="en-US"/>
        </w:rPr>
        <w:t>LiMeng</w:t>
      </w:r>
      <w:proofErr w:type="spellEnd"/>
      <w:r w:rsidRPr="00F054D2">
        <w:rPr>
          <w:i/>
          <w:iCs/>
          <w:lang w:eastAsia="en-US"/>
        </w:rPr>
        <w:t xml:space="preserve"> (Huawei) is not fine with r03.</w:t>
      </w:r>
    </w:p>
    <w:p w14:paraId="232864DB" w14:textId="77777777" w:rsidR="00B07A58" w:rsidRPr="00F054D2" w:rsidRDefault="00B07A58" w:rsidP="00B07A58">
      <w:pPr>
        <w:pStyle w:val="FP"/>
        <w:rPr>
          <w:i/>
          <w:iCs/>
          <w:lang w:eastAsia="en-US"/>
        </w:rPr>
      </w:pPr>
      <w:proofErr w:type="spellStart"/>
      <w:r w:rsidRPr="00F054D2">
        <w:rPr>
          <w:i/>
          <w:iCs/>
          <w:lang w:eastAsia="en-US"/>
        </w:rPr>
        <w:t>zhendong</w:t>
      </w:r>
      <w:proofErr w:type="spellEnd"/>
      <w:r w:rsidRPr="00F054D2">
        <w:rPr>
          <w:i/>
          <w:iCs/>
          <w:lang w:eastAsia="en-US"/>
        </w:rPr>
        <w:t xml:space="preserve"> (ZTE) has similar view with meng(</w:t>
      </w:r>
      <w:proofErr w:type="spellStart"/>
      <w:r w:rsidRPr="00F054D2">
        <w:rPr>
          <w:i/>
          <w:iCs/>
          <w:lang w:eastAsia="en-US"/>
        </w:rPr>
        <w:t>huawei</w:t>
      </w:r>
      <w:proofErr w:type="spellEnd"/>
      <w:r w:rsidRPr="00F054D2">
        <w:rPr>
          <w:i/>
          <w:iCs/>
          <w:lang w:eastAsia="en-US"/>
        </w:rPr>
        <w:t>)</w:t>
      </w:r>
    </w:p>
    <w:p w14:paraId="5FB1DBCE" w14:textId="77777777" w:rsidR="00B07A58" w:rsidRPr="00F054D2" w:rsidRDefault="00B07A58" w:rsidP="00B07A58">
      <w:pPr>
        <w:pStyle w:val="FP"/>
        <w:rPr>
          <w:i/>
          <w:iCs/>
          <w:lang w:eastAsia="en-US"/>
        </w:rPr>
      </w:pPr>
      <w:r w:rsidRPr="00F054D2">
        <w:rPr>
          <w:i/>
          <w:iCs/>
          <w:lang w:eastAsia="en-US"/>
        </w:rPr>
        <w:t xml:space="preserve">Judy (Ericsson) responds to </w:t>
      </w:r>
      <w:proofErr w:type="spellStart"/>
      <w:r w:rsidRPr="00F054D2">
        <w:rPr>
          <w:i/>
          <w:iCs/>
          <w:lang w:eastAsia="en-US"/>
        </w:rPr>
        <w:t>LiMeng</w:t>
      </w:r>
      <w:proofErr w:type="spellEnd"/>
      <w:r w:rsidRPr="00F054D2">
        <w:rPr>
          <w:i/>
          <w:iCs/>
          <w:lang w:eastAsia="en-US"/>
        </w:rPr>
        <w:t xml:space="preserve"> (Huawei) and </w:t>
      </w:r>
      <w:proofErr w:type="spellStart"/>
      <w:r w:rsidRPr="00F054D2">
        <w:rPr>
          <w:i/>
          <w:iCs/>
          <w:lang w:eastAsia="en-US"/>
        </w:rPr>
        <w:t>zhendong</w:t>
      </w:r>
      <w:proofErr w:type="spellEnd"/>
      <w:r w:rsidRPr="00F054D2">
        <w:rPr>
          <w:i/>
          <w:iCs/>
          <w:lang w:eastAsia="en-US"/>
        </w:rPr>
        <w:t xml:space="preserve"> (ZTE).</w:t>
      </w:r>
    </w:p>
    <w:p w14:paraId="454A5B28" w14:textId="77777777" w:rsidR="00B07A58" w:rsidRPr="00F054D2" w:rsidRDefault="00B07A58" w:rsidP="00B07A58">
      <w:pPr>
        <w:pStyle w:val="FP"/>
        <w:rPr>
          <w:i/>
          <w:iCs/>
          <w:lang w:eastAsia="en-US"/>
        </w:rPr>
      </w:pPr>
      <w:r w:rsidRPr="00F054D2">
        <w:rPr>
          <w:i/>
          <w:iCs/>
          <w:lang w:eastAsia="en-US"/>
        </w:rPr>
        <w:t>Thomas(Nokia) objects against r03</w:t>
      </w:r>
    </w:p>
    <w:p w14:paraId="5097E7E5" w14:textId="77777777" w:rsidR="00B07A58" w:rsidRPr="00F054D2" w:rsidRDefault="00B07A58" w:rsidP="00B07A58">
      <w:pPr>
        <w:pStyle w:val="FP"/>
        <w:rPr>
          <w:i/>
          <w:iCs/>
          <w:lang w:eastAsia="en-US"/>
        </w:rPr>
      </w:pPr>
      <w:r w:rsidRPr="00F054D2">
        <w:rPr>
          <w:i/>
          <w:iCs/>
          <w:lang w:eastAsia="en-US"/>
        </w:rPr>
        <w:t xml:space="preserve">Judy (Ericsson) As per CC#1 decision, UP Join is not included unless companies have changed their minds and so far, the companies have not. This </w:t>
      </w:r>
      <w:proofErr w:type="spellStart"/>
      <w:r w:rsidRPr="00F054D2">
        <w:rPr>
          <w:i/>
          <w:iCs/>
          <w:lang w:eastAsia="en-US"/>
        </w:rPr>
        <w:t>pCR</w:t>
      </w:r>
      <w:proofErr w:type="spellEnd"/>
      <w:r w:rsidRPr="00F054D2">
        <w:rPr>
          <w:i/>
          <w:iCs/>
          <w:lang w:eastAsia="en-US"/>
        </w:rPr>
        <w:t xml:space="preserve"> is aligned with that decision.</w:t>
      </w:r>
    </w:p>
    <w:p w14:paraId="6EA81847" w14:textId="77777777" w:rsidR="00B07A58" w:rsidRPr="00F054D2" w:rsidRDefault="00B07A58" w:rsidP="00B07A58">
      <w:pPr>
        <w:pStyle w:val="FP"/>
        <w:rPr>
          <w:i/>
          <w:iCs/>
          <w:lang w:eastAsia="en-US"/>
        </w:rPr>
      </w:pPr>
      <w:r w:rsidRPr="00F054D2">
        <w:rPr>
          <w:i/>
          <w:iCs/>
          <w:lang w:eastAsia="en-US"/>
        </w:rPr>
        <w:t>Miguel (Qualcomm): can we include this in CC#3? Also, my view is by default UP join is not included in 5G MBS conclusions.</w:t>
      </w:r>
    </w:p>
    <w:p w14:paraId="41B83EB3" w14:textId="77777777" w:rsidR="00B07A58" w:rsidRPr="00F054D2" w:rsidRDefault="00B07A58" w:rsidP="00B07A58">
      <w:pPr>
        <w:pStyle w:val="FP"/>
        <w:rPr>
          <w:i/>
          <w:iCs/>
          <w:lang w:eastAsia="en-US"/>
        </w:rPr>
      </w:pPr>
      <w:r w:rsidRPr="00F054D2">
        <w:rPr>
          <w:i/>
          <w:iCs/>
          <w:lang w:eastAsia="en-US"/>
        </w:rPr>
        <w:t>==== Final Comments Deadline ====</w:t>
      </w:r>
    </w:p>
    <w:p w14:paraId="544A29E0" w14:textId="77777777" w:rsidR="00B07A58" w:rsidRPr="00F054D2" w:rsidRDefault="00B07A58" w:rsidP="00B07A58">
      <w:pPr>
        <w:pStyle w:val="FP"/>
        <w:rPr>
          <w:i/>
          <w:iCs/>
          <w:lang w:eastAsia="en-US"/>
        </w:rPr>
      </w:pPr>
      <w:r w:rsidRPr="00F054D2">
        <w:rPr>
          <w:i/>
          <w:iCs/>
          <w:lang w:eastAsia="en-US"/>
        </w:rPr>
        <w:t>Thomas (Nokia): suggest to note contribution.</w:t>
      </w:r>
    </w:p>
    <w:p w14:paraId="3C354FD7" w14:textId="77777777" w:rsidR="00B07A58" w:rsidRPr="00F054D2" w:rsidRDefault="00B07A58" w:rsidP="00B07A58">
      <w:pPr>
        <w:pStyle w:val="FP"/>
        <w:rPr>
          <w:i/>
          <w:iCs/>
          <w:lang w:eastAsia="en-US"/>
        </w:rPr>
      </w:pPr>
      <w:r w:rsidRPr="00F054D2">
        <w:rPr>
          <w:i/>
          <w:iCs/>
          <w:lang w:eastAsia="en-US"/>
        </w:rPr>
        <w:t>We will not reach conclusion in CC3 anyway.</w:t>
      </w:r>
    </w:p>
    <w:p w14:paraId="6444C04C" w14:textId="77777777" w:rsidR="00B07A58" w:rsidRPr="00F054D2" w:rsidRDefault="00B07A58" w:rsidP="00B07A58">
      <w:pPr>
        <w:pStyle w:val="FP"/>
        <w:rPr>
          <w:i/>
          <w:iCs/>
          <w:lang w:eastAsia="en-US"/>
        </w:rPr>
      </w:pPr>
      <w:r w:rsidRPr="00F054D2">
        <w:rPr>
          <w:i/>
          <w:iCs/>
          <w:lang w:eastAsia="en-US"/>
        </w:rPr>
        <w:t xml:space="preserve">Evaluation is biased, and contains unrelated parts that collide with other documents. </w:t>
      </w:r>
    </w:p>
    <w:p w14:paraId="3C92119B" w14:textId="77777777" w:rsidR="00B07A58" w:rsidRPr="00F054D2" w:rsidRDefault="00B07A58" w:rsidP="00B07A58">
      <w:pPr>
        <w:pStyle w:val="FP"/>
        <w:rPr>
          <w:i/>
          <w:iCs/>
          <w:lang w:eastAsia="en-US"/>
        </w:rPr>
      </w:pPr>
      <w:r w:rsidRPr="00F054D2">
        <w:rPr>
          <w:i/>
          <w:iCs/>
          <w:lang w:eastAsia="en-US"/>
        </w:rPr>
        <w:t>Result is that conclusion will remain as is without UP join but with editor´s note.</w:t>
      </w:r>
    </w:p>
    <w:p w14:paraId="4ABA33A9" w14:textId="77777777" w:rsidR="00B07A58" w:rsidRPr="00A3071B" w:rsidRDefault="00B07A58" w:rsidP="00B07A58">
      <w:pPr>
        <w:keepNext/>
        <w:keepLines/>
      </w:pPr>
      <w:r>
        <w:rPr>
          <w:b/>
        </w:rPr>
        <w:t>Discussion and conclusion:</w:t>
      </w:r>
    </w:p>
    <w:p w14:paraId="645CB7C1" w14:textId="1933BC67" w:rsidR="00B07A58" w:rsidRDefault="00B07A58" w:rsidP="00B07A58">
      <w:pPr>
        <w:keepLines/>
        <w:rPr>
          <w:lang w:eastAsia="en-US"/>
        </w:rPr>
      </w:pPr>
      <w:r>
        <w:rPr>
          <w:lang w:eastAsia="en-US"/>
        </w:rPr>
        <w:t xml:space="preserve">Ericsson commented that CC#2 had indicated that if no consensus is reached then UP join should be excluded from the WID. This was </w:t>
      </w:r>
      <w:r w:rsidRPr="00B07A58">
        <w:rPr>
          <w:b/>
          <w:bCs/>
          <w:color w:val="FF0000"/>
          <w:lang w:eastAsia="en-US"/>
        </w:rPr>
        <w:t>postponed</w:t>
      </w:r>
      <w:r>
        <w:rPr>
          <w:lang w:eastAsia="en-US"/>
        </w:rPr>
        <w:t>.</w:t>
      </w:r>
    </w:p>
    <w:p w14:paraId="720A2F32" w14:textId="77777777"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2008855</w:t>
      </w:r>
      <w:r>
        <w:rPr>
          <w:lang w:eastAsia="en-US"/>
        </w:rPr>
        <w:t xml:space="preserve"> (P-CR) KI#1: Update the Conclusion on MBS Session ID. (Source: Tencent)</w:t>
      </w:r>
    </w:p>
    <w:p w14:paraId="0BC191D2" w14:textId="77777777" w:rsidR="00B07A58" w:rsidRPr="00F054D2" w:rsidRDefault="00B07A58" w:rsidP="00B07A58">
      <w:pPr>
        <w:pStyle w:val="FP"/>
        <w:keepNext/>
        <w:rPr>
          <w:b/>
          <w:bCs/>
          <w:i/>
          <w:iCs/>
          <w:lang w:eastAsia="en-US"/>
        </w:rPr>
      </w:pPr>
      <w:r w:rsidRPr="00F054D2">
        <w:rPr>
          <w:b/>
          <w:bCs/>
          <w:i/>
          <w:iCs/>
          <w:lang w:eastAsia="en-US"/>
        </w:rPr>
        <w:t>e-mail comments:</w:t>
      </w:r>
    </w:p>
    <w:p w14:paraId="1C03D41F" w14:textId="77777777" w:rsidR="00B07A58" w:rsidRPr="00F054D2" w:rsidRDefault="00B07A58" w:rsidP="00B07A58">
      <w:pPr>
        <w:pStyle w:val="FP"/>
        <w:rPr>
          <w:i/>
          <w:iCs/>
          <w:lang w:eastAsia="en-US"/>
        </w:rPr>
      </w:pPr>
      <w:r w:rsidRPr="00F054D2">
        <w:rPr>
          <w:i/>
          <w:iCs/>
          <w:lang w:eastAsia="en-US"/>
        </w:rPr>
        <w:t>Zhenhua (vivo) provide r01.</w:t>
      </w:r>
    </w:p>
    <w:p w14:paraId="59ED70E4" w14:textId="77777777" w:rsidR="00B07A58" w:rsidRPr="00F054D2" w:rsidRDefault="00B07A58" w:rsidP="00B07A58">
      <w:pPr>
        <w:pStyle w:val="FP"/>
        <w:rPr>
          <w:i/>
          <w:iCs/>
          <w:lang w:eastAsia="en-US"/>
        </w:rPr>
      </w:pPr>
      <w:proofErr w:type="spellStart"/>
      <w:r w:rsidRPr="00F054D2">
        <w:rPr>
          <w:i/>
          <w:iCs/>
          <w:lang w:eastAsia="en-US"/>
        </w:rPr>
        <w:t>Chunshan</w:t>
      </w:r>
      <w:proofErr w:type="spellEnd"/>
      <w:r w:rsidRPr="00F054D2">
        <w:rPr>
          <w:i/>
          <w:iCs/>
          <w:lang w:eastAsia="en-US"/>
        </w:rPr>
        <w:t xml:space="preserve"> (Tencent) provide r02.</w:t>
      </w:r>
    </w:p>
    <w:p w14:paraId="0510CD8C" w14:textId="77777777" w:rsidR="00B07A58" w:rsidRPr="00F054D2" w:rsidRDefault="00B07A58" w:rsidP="00B07A58">
      <w:pPr>
        <w:pStyle w:val="FP"/>
        <w:rPr>
          <w:i/>
          <w:iCs/>
          <w:lang w:eastAsia="en-US"/>
        </w:rPr>
      </w:pPr>
      <w:proofErr w:type="spellStart"/>
      <w:r w:rsidRPr="00F054D2">
        <w:rPr>
          <w:i/>
          <w:iCs/>
          <w:lang w:eastAsia="en-US"/>
        </w:rPr>
        <w:t>zhendong</w:t>
      </w:r>
      <w:proofErr w:type="spellEnd"/>
      <w:r w:rsidRPr="00F054D2">
        <w:rPr>
          <w:i/>
          <w:iCs/>
          <w:lang w:eastAsia="en-US"/>
        </w:rPr>
        <w:t xml:space="preserve"> (ZTE) provides r03</w:t>
      </w:r>
    </w:p>
    <w:p w14:paraId="70AA2ADB" w14:textId="77777777" w:rsidR="00B07A58" w:rsidRPr="00F054D2" w:rsidRDefault="00B07A58" w:rsidP="00B07A58">
      <w:pPr>
        <w:pStyle w:val="FP"/>
        <w:rPr>
          <w:i/>
          <w:iCs/>
          <w:lang w:eastAsia="en-US"/>
        </w:rPr>
      </w:pPr>
      <w:r w:rsidRPr="00F054D2">
        <w:rPr>
          <w:i/>
          <w:iCs/>
          <w:lang w:eastAsia="en-US"/>
        </w:rPr>
        <w:t>Fenqin (Huawei) ask question for clarification .</w:t>
      </w:r>
    </w:p>
    <w:p w14:paraId="4B3AF9D6" w14:textId="77777777" w:rsidR="00B07A58" w:rsidRPr="00F054D2" w:rsidRDefault="00B07A58" w:rsidP="00B07A58">
      <w:pPr>
        <w:pStyle w:val="FP"/>
        <w:rPr>
          <w:i/>
          <w:iCs/>
          <w:lang w:eastAsia="en-US"/>
        </w:rPr>
      </w:pPr>
      <w:r w:rsidRPr="00F054D2">
        <w:rPr>
          <w:i/>
          <w:iCs/>
          <w:lang w:eastAsia="en-US"/>
        </w:rPr>
        <w:t>Fei (OPPO) provides r04.</w:t>
      </w:r>
    </w:p>
    <w:p w14:paraId="308F5E56" w14:textId="77777777" w:rsidR="00B07A58" w:rsidRPr="00F054D2" w:rsidRDefault="00B07A58" w:rsidP="00B07A58">
      <w:pPr>
        <w:pStyle w:val="FP"/>
        <w:rPr>
          <w:i/>
          <w:iCs/>
          <w:lang w:eastAsia="en-US"/>
        </w:rPr>
      </w:pPr>
      <w:r w:rsidRPr="00F054D2">
        <w:rPr>
          <w:i/>
          <w:iCs/>
          <w:lang w:eastAsia="en-US"/>
        </w:rPr>
        <w:t>Miguel (Qualcomm) provides r02.</w:t>
      </w:r>
    </w:p>
    <w:p w14:paraId="0722C9AF" w14:textId="77777777" w:rsidR="00B07A58" w:rsidRPr="00F054D2" w:rsidRDefault="00B07A58" w:rsidP="00B07A58">
      <w:pPr>
        <w:pStyle w:val="FP"/>
        <w:rPr>
          <w:i/>
          <w:iCs/>
          <w:lang w:eastAsia="en-US"/>
        </w:rPr>
      </w:pPr>
      <w:r w:rsidRPr="00F054D2">
        <w:rPr>
          <w:i/>
          <w:iCs/>
          <w:lang w:eastAsia="en-US"/>
        </w:rPr>
        <w:t>Miguel (Qualcomm): please disregard my previous message on r02. Separate email coming with correct revision number r05.</w:t>
      </w:r>
    </w:p>
    <w:p w14:paraId="5C9FFA24" w14:textId="77777777" w:rsidR="00B07A58" w:rsidRPr="00F054D2" w:rsidRDefault="00B07A58" w:rsidP="00B07A58">
      <w:pPr>
        <w:pStyle w:val="FP"/>
        <w:rPr>
          <w:i/>
          <w:iCs/>
          <w:lang w:eastAsia="en-US"/>
        </w:rPr>
      </w:pPr>
      <w:r w:rsidRPr="00F054D2">
        <w:rPr>
          <w:i/>
          <w:iCs/>
          <w:lang w:eastAsia="en-US"/>
        </w:rPr>
        <w:t>Miguel (Qualcomm): provides r05</w:t>
      </w:r>
    </w:p>
    <w:p w14:paraId="004C206E" w14:textId="77777777" w:rsidR="00B07A58" w:rsidRPr="00F054D2" w:rsidRDefault="00B07A58" w:rsidP="00B07A58">
      <w:pPr>
        <w:pStyle w:val="FP"/>
        <w:rPr>
          <w:i/>
          <w:iCs/>
          <w:lang w:eastAsia="en-US"/>
        </w:rPr>
      </w:pPr>
      <w:r w:rsidRPr="00F054D2">
        <w:rPr>
          <w:i/>
          <w:iCs/>
          <w:lang w:eastAsia="en-US"/>
        </w:rPr>
        <w:t>Thomas (Nokia) comments</w:t>
      </w:r>
    </w:p>
    <w:p w14:paraId="0384DE47" w14:textId="77777777" w:rsidR="00B07A58" w:rsidRPr="00F054D2" w:rsidRDefault="00B07A58" w:rsidP="00B07A58">
      <w:pPr>
        <w:pStyle w:val="FP"/>
        <w:rPr>
          <w:i/>
          <w:iCs/>
          <w:lang w:eastAsia="en-US"/>
        </w:rPr>
      </w:pPr>
      <w:r w:rsidRPr="00F054D2">
        <w:rPr>
          <w:i/>
          <w:iCs/>
          <w:lang w:eastAsia="en-US"/>
        </w:rPr>
        <w:t>Miguel (Qualcomm) replies to Thomas</w:t>
      </w:r>
    </w:p>
    <w:p w14:paraId="1B4FF3C2" w14:textId="77777777" w:rsidR="00B07A58" w:rsidRPr="00F054D2" w:rsidRDefault="00B07A58" w:rsidP="00B07A58">
      <w:pPr>
        <w:pStyle w:val="FP"/>
        <w:rPr>
          <w:i/>
          <w:iCs/>
          <w:lang w:eastAsia="en-US"/>
        </w:rPr>
      </w:pPr>
      <w:r w:rsidRPr="00F054D2">
        <w:rPr>
          <w:i/>
          <w:iCs/>
          <w:lang w:eastAsia="en-US"/>
        </w:rPr>
        <w:t>Miguel (Qualcomm) provides r06 fixing typos from r05</w:t>
      </w:r>
    </w:p>
    <w:p w14:paraId="65471088" w14:textId="77777777" w:rsidR="00B07A58" w:rsidRPr="00F054D2" w:rsidRDefault="00B07A58" w:rsidP="00B07A58">
      <w:pPr>
        <w:pStyle w:val="FP"/>
        <w:rPr>
          <w:i/>
          <w:iCs/>
          <w:lang w:eastAsia="en-US"/>
        </w:rPr>
      </w:pPr>
      <w:r w:rsidRPr="00F054D2">
        <w:rPr>
          <w:i/>
          <w:iCs/>
          <w:lang w:eastAsia="en-US"/>
        </w:rPr>
        <w:t>Judy (Ericsson) provide r07 and comments.</w:t>
      </w:r>
    </w:p>
    <w:p w14:paraId="72522E1F" w14:textId="77777777" w:rsidR="00B07A58" w:rsidRPr="00F054D2" w:rsidRDefault="00B07A58" w:rsidP="00B07A58">
      <w:pPr>
        <w:pStyle w:val="FP"/>
        <w:rPr>
          <w:i/>
          <w:iCs/>
          <w:lang w:eastAsia="en-US"/>
        </w:rPr>
      </w:pPr>
      <w:r w:rsidRPr="00F054D2">
        <w:rPr>
          <w:i/>
          <w:iCs/>
          <w:lang w:eastAsia="en-US"/>
        </w:rPr>
        <w:t>Miguel (Qualcomm) provides r08 and comments TMGI has Stage 2 definition so it's in scope.</w:t>
      </w:r>
    </w:p>
    <w:p w14:paraId="55C05565" w14:textId="77777777" w:rsidR="00B07A58" w:rsidRPr="00F054D2" w:rsidRDefault="00B07A58" w:rsidP="00B07A58">
      <w:pPr>
        <w:pStyle w:val="FP"/>
        <w:rPr>
          <w:i/>
          <w:iCs/>
          <w:lang w:eastAsia="en-US"/>
        </w:rPr>
      </w:pPr>
      <w:r w:rsidRPr="00F054D2">
        <w:rPr>
          <w:i/>
          <w:iCs/>
          <w:lang w:eastAsia="en-US"/>
        </w:rPr>
        <w:t>Thomas (Nokia) provides r09</w:t>
      </w:r>
    </w:p>
    <w:p w14:paraId="4E98E087" w14:textId="77777777" w:rsidR="00B07A58" w:rsidRPr="00F054D2" w:rsidRDefault="00B07A58" w:rsidP="00B07A58">
      <w:pPr>
        <w:pStyle w:val="FP"/>
        <w:rPr>
          <w:i/>
          <w:iCs/>
          <w:lang w:eastAsia="en-US"/>
        </w:rPr>
      </w:pPr>
      <w:r w:rsidRPr="00F054D2">
        <w:rPr>
          <w:i/>
          <w:iCs/>
          <w:lang w:eastAsia="en-US"/>
        </w:rPr>
        <w:t>Fei (OPPO) comments on r09.</w:t>
      </w:r>
    </w:p>
    <w:p w14:paraId="59EA76E7" w14:textId="77777777" w:rsidR="00B07A58" w:rsidRPr="00F054D2" w:rsidRDefault="00B07A58" w:rsidP="00B07A58">
      <w:pPr>
        <w:pStyle w:val="FP"/>
        <w:rPr>
          <w:i/>
          <w:iCs/>
          <w:lang w:eastAsia="en-US"/>
        </w:rPr>
      </w:pPr>
      <w:r w:rsidRPr="00F054D2">
        <w:rPr>
          <w:i/>
          <w:iCs/>
          <w:lang w:eastAsia="en-US"/>
        </w:rPr>
        <w:t>Thomas (Nokia) replies to Fei</w:t>
      </w:r>
    </w:p>
    <w:p w14:paraId="12E07049" w14:textId="77777777" w:rsidR="00B07A58" w:rsidRPr="00F054D2" w:rsidRDefault="00B07A58" w:rsidP="00B07A58">
      <w:pPr>
        <w:pStyle w:val="FP"/>
        <w:rPr>
          <w:i/>
          <w:iCs/>
          <w:lang w:eastAsia="en-US"/>
        </w:rPr>
      </w:pPr>
      <w:r w:rsidRPr="00F054D2">
        <w:rPr>
          <w:i/>
          <w:iCs/>
          <w:lang w:eastAsia="en-US"/>
        </w:rPr>
        <w:t>Zhenhua (vivo) provides r10</w:t>
      </w:r>
    </w:p>
    <w:p w14:paraId="4740575E" w14:textId="77777777" w:rsidR="00B07A58" w:rsidRPr="00F054D2" w:rsidRDefault="00B07A58" w:rsidP="00B07A58">
      <w:pPr>
        <w:pStyle w:val="FP"/>
        <w:rPr>
          <w:i/>
          <w:iCs/>
          <w:lang w:eastAsia="en-US"/>
        </w:rPr>
      </w:pPr>
      <w:r w:rsidRPr="00F054D2">
        <w:rPr>
          <w:i/>
          <w:iCs/>
          <w:lang w:eastAsia="en-US"/>
        </w:rPr>
        <w:t>Judy (Ericsson) provide r12, please ignore r11.</w:t>
      </w:r>
    </w:p>
    <w:p w14:paraId="0A64897E" w14:textId="77777777" w:rsidR="00B07A58" w:rsidRPr="00F054D2" w:rsidRDefault="00B07A58" w:rsidP="00B07A58">
      <w:pPr>
        <w:pStyle w:val="FP"/>
        <w:rPr>
          <w:i/>
          <w:iCs/>
          <w:lang w:eastAsia="en-US"/>
        </w:rPr>
      </w:pPr>
      <w:r w:rsidRPr="00F054D2">
        <w:rPr>
          <w:i/>
          <w:iCs/>
          <w:lang w:eastAsia="en-US"/>
        </w:rPr>
        <w:t>Miguel (Qualcomm) provides r13</w:t>
      </w:r>
    </w:p>
    <w:p w14:paraId="4DFB602B" w14:textId="77777777" w:rsidR="00B07A58" w:rsidRPr="00F054D2" w:rsidRDefault="00B07A58" w:rsidP="00B07A58">
      <w:pPr>
        <w:pStyle w:val="FP"/>
        <w:rPr>
          <w:i/>
          <w:iCs/>
          <w:lang w:eastAsia="en-US"/>
        </w:rPr>
      </w:pPr>
      <w:r w:rsidRPr="00F054D2">
        <w:rPr>
          <w:i/>
          <w:iCs/>
          <w:lang w:eastAsia="en-US"/>
        </w:rPr>
        <w:t>==== Revisions Deadline ====</w:t>
      </w:r>
    </w:p>
    <w:p w14:paraId="3FA530B5" w14:textId="77777777" w:rsidR="00B07A58" w:rsidRPr="00F054D2" w:rsidRDefault="00B07A58" w:rsidP="00B07A58">
      <w:pPr>
        <w:pStyle w:val="FP"/>
        <w:rPr>
          <w:i/>
          <w:iCs/>
          <w:lang w:eastAsia="en-US"/>
        </w:rPr>
      </w:pPr>
      <w:r w:rsidRPr="00F054D2">
        <w:rPr>
          <w:i/>
          <w:iCs/>
          <w:lang w:eastAsia="en-US"/>
        </w:rPr>
        <w:t>Fei (OPPO) asks question on TMGI via NAS signalling in r10, r12 and r13.</w:t>
      </w:r>
    </w:p>
    <w:p w14:paraId="3F4A567D" w14:textId="77777777" w:rsidR="00B07A58" w:rsidRPr="00F054D2" w:rsidRDefault="00B07A58" w:rsidP="00B07A58">
      <w:pPr>
        <w:pStyle w:val="FP"/>
        <w:rPr>
          <w:i/>
          <w:iCs/>
          <w:lang w:eastAsia="en-US"/>
        </w:rPr>
      </w:pPr>
      <w:proofErr w:type="spellStart"/>
      <w:r w:rsidRPr="00F054D2">
        <w:rPr>
          <w:i/>
          <w:iCs/>
          <w:lang w:eastAsia="en-US"/>
        </w:rPr>
        <w:t>zhendong</w:t>
      </w:r>
      <w:proofErr w:type="spellEnd"/>
      <w:r w:rsidRPr="00F054D2">
        <w:rPr>
          <w:i/>
          <w:iCs/>
          <w:lang w:eastAsia="en-US"/>
        </w:rPr>
        <w:t xml:space="preserve"> (ZTE) provides response and propose move with r12</w:t>
      </w:r>
    </w:p>
    <w:p w14:paraId="21E4BEDF" w14:textId="77777777" w:rsidR="00B07A58" w:rsidRPr="00F054D2" w:rsidRDefault="00B07A58" w:rsidP="00B07A58">
      <w:pPr>
        <w:pStyle w:val="FP"/>
        <w:rPr>
          <w:i/>
          <w:iCs/>
          <w:lang w:eastAsia="en-US"/>
        </w:rPr>
      </w:pPr>
      <w:r w:rsidRPr="00F054D2">
        <w:rPr>
          <w:i/>
          <w:iCs/>
          <w:lang w:eastAsia="en-US"/>
        </w:rPr>
        <w:t>Judy (Ericsson) asks additional question to Zhenhua (vivo) in r10 and r13 why requirement is put on application client.</w:t>
      </w:r>
    </w:p>
    <w:p w14:paraId="5F7B3319" w14:textId="77777777" w:rsidR="00B07A58" w:rsidRPr="00F054D2" w:rsidRDefault="00B07A58" w:rsidP="00B07A58">
      <w:pPr>
        <w:pStyle w:val="FP"/>
        <w:rPr>
          <w:i/>
          <w:iCs/>
          <w:lang w:eastAsia="en-US"/>
        </w:rPr>
      </w:pPr>
      <w:r w:rsidRPr="00F054D2">
        <w:rPr>
          <w:i/>
          <w:iCs/>
          <w:lang w:eastAsia="en-US"/>
        </w:rPr>
        <w:t xml:space="preserve">Zhenhua (vivo) response to Judy, </w:t>
      </w:r>
      <w:proofErr w:type="spellStart"/>
      <w:r w:rsidRPr="00F054D2">
        <w:rPr>
          <w:i/>
          <w:iCs/>
          <w:lang w:eastAsia="en-US"/>
        </w:rPr>
        <w:t>Zhendong</w:t>
      </w:r>
      <w:proofErr w:type="spellEnd"/>
      <w:r w:rsidRPr="00F054D2">
        <w:rPr>
          <w:i/>
          <w:iCs/>
          <w:lang w:eastAsia="en-US"/>
        </w:rPr>
        <w:t>, and Fei.</w:t>
      </w:r>
    </w:p>
    <w:p w14:paraId="146427DE" w14:textId="77777777" w:rsidR="00B07A58" w:rsidRPr="00F054D2" w:rsidRDefault="00B07A58" w:rsidP="00B07A58">
      <w:pPr>
        <w:pStyle w:val="FP"/>
        <w:rPr>
          <w:i/>
          <w:iCs/>
          <w:lang w:eastAsia="en-US"/>
        </w:rPr>
      </w:pPr>
      <w:r w:rsidRPr="00F054D2">
        <w:rPr>
          <w:i/>
          <w:iCs/>
          <w:lang w:eastAsia="en-US"/>
        </w:rPr>
        <w:lastRenderedPageBreak/>
        <w:t>Fei (OPPO) comments and supports to go with r12.</w:t>
      </w:r>
    </w:p>
    <w:p w14:paraId="615A24B2" w14:textId="77777777" w:rsidR="00B07A58" w:rsidRPr="00F054D2" w:rsidRDefault="00B07A58" w:rsidP="00B07A58">
      <w:pPr>
        <w:pStyle w:val="FP"/>
        <w:rPr>
          <w:i/>
          <w:iCs/>
          <w:lang w:eastAsia="en-US"/>
        </w:rPr>
      </w:pPr>
      <w:r w:rsidRPr="00F054D2">
        <w:rPr>
          <w:i/>
          <w:iCs/>
          <w:lang w:eastAsia="en-US"/>
        </w:rPr>
        <w:t>Miguel (Qualcomm) objects to r12 proposes to use r13.</w:t>
      </w:r>
    </w:p>
    <w:p w14:paraId="5A3EB194" w14:textId="77777777" w:rsidR="00B07A58" w:rsidRPr="00F054D2" w:rsidRDefault="00B07A58" w:rsidP="00B07A58">
      <w:pPr>
        <w:pStyle w:val="FP"/>
        <w:rPr>
          <w:i/>
          <w:iCs/>
          <w:lang w:eastAsia="en-US"/>
        </w:rPr>
      </w:pPr>
      <w:r w:rsidRPr="00F054D2">
        <w:rPr>
          <w:i/>
          <w:iCs/>
          <w:lang w:eastAsia="en-US"/>
        </w:rPr>
        <w:t>Miguel (Qualcomm) offers we could revise r12 with added 2 sentences</w:t>
      </w:r>
    </w:p>
    <w:p w14:paraId="322F70B4" w14:textId="77777777" w:rsidR="00B07A58" w:rsidRPr="00F054D2" w:rsidRDefault="00B07A58" w:rsidP="00B07A58">
      <w:pPr>
        <w:pStyle w:val="FP"/>
        <w:rPr>
          <w:i/>
          <w:iCs/>
          <w:lang w:eastAsia="en-US"/>
        </w:rPr>
      </w:pPr>
      <w:r w:rsidRPr="00F054D2">
        <w:rPr>
          <w:i/>
          <w:iCs/>
          <w:lang w:eastAsia="en-US"/>
        </w:rPr>
        <w:t>'- TGMI definition is updated for 5G MBS to identify the MBS session when used for the Multicast Session Context and to identify the MBS service when used for the MBS service context.</w:t>
      </w:r>
    </w:p>
    <w:p w14:paraId="61037F7B" w14:textId="77777777" w:rsidR="00B07A58" w:rsidRPr="00F054D2" w:rsidRDefault="00B07A58" w:rsidP="00B07A58">
      <w:pPr>
        <w:pStyle w:val="FP"/>
        <w:rPr>
          <w:i/>
          <w:iCs/>
          <w:lang w:eastAsia="en-US"/>
        </w:rPr>
      </w:pPr>
      <w:r w:rsidRPr="00F054D2">
        <w:rPr>
          <w:i/>
          <w:iCs/>
          <w:lang w:eastAsia="en-US"/>
        </w:rPr>
        <w:t xml:space="preserve">Editor's note: Pending conclusion in </w:t>
      </w:r>
      <w:proofErr w:type="spellStart"/>
      <w:r w:rsidRPr="00F054D2">
        <w:rPr>
          <w:i/>
          <w:iCs/>
          <w:lang w:eastAsia="en-US"/>
        </w:rPr>
        <w:t>FS_eNPN</w:t>
      </w:r>
      <w:proofErr w:type="spellEnd"/>
      <w:r w:rsidRPr="00F054D2">
        <w:rPr>
          <w:i/>
          <w:iCs/>
          <w:lang w:eastAsia="en-US"/>
        </w:rPr>
        <w:t>, it also needs to be studied how TMGI can identify MBS sessions/services in an SNPN and how to signal this efficiently.'</w:t>
      </w:r>
    </w:p>
    <w:p w14:paraId="5E3E8692" w14:textId="77777777" w:rsidR="00B07A58" w:rsidRPr="00F054D2" w:rsidRDefault="00B07A58" w:rsidP="00B07A58">
      <w:pPr>
        <w:pStyle w:val="FP"/>
        <w:rPr>
          <w:i/>
          <w:iCs/>
          <w:lang w:eastAsia="en-US"/>
        </w:rPr>
      </w:pPr>
      <w:r w:rsidRPr="00F054D2">
        <w:rPr>
          <w:i/>
          <w:iCs/>
          <w:lang w:eastAsia="en-US"/>
        </w:rPr>
        <w:t>Zhenhua (vivo) provides r14.</w:t>
      </w:r>
    </w:p>
    <w:p w14:paraId="1FBD76AB" w14:textId="77777777" w:rsidR="00B07A58" w:rsidRPr="00F054D2" w:rsidRDefault="00B07A58" w:rsidP="00B07A58">
      <w:pPr>
        <w:pStyle w:val="FP"/>
        <w:rPr>
          <w:i/>
          <w:iCs/>
          <w:lang w:eastAsia="en-US"/>
        </w:rPr>
      </w:pPr>
      <w:proofErr w:type="spellStart"/>
      <w:r w:rsidRPr="00F054D2">
        <w:rPr>
          <w:i/>
          <w:iCs/>
          <w:lang w:eastAsia="en-US"/>
        </w:rPr>
        <w:t>zhendong</w:t>
      </w:r>
      <w:proofErr w:type="spellEnd"/>
      <w:r w:rsidRPr="00F054D2">
        <w:rPr>
          <w:i/>
          <w:iCs/>
          <w:lang w:eastAsia="en-US"/>
        </w:rPr>
        <w:t xml:space="preserve"> (ZTE) responds, it is fine to CC</w:t>
      </w:r>
    </w:p>
    <w:p w14:paraId="427E399D" w14:textId="77777777" w:rsidR="00B07A58" w:rsidRPr="00F054D2" w:rsidRDefault="00B07A58" w:rsidP="00B07A58">
      <w:pPr>
        <w:pStyle w:val="FP"/>
        <w:rPr>
          <w:i/>
          <w:iCs/>
          <w:lang w:eastAsia="en-US"/>
        </w:rPr>
      </w:pPr>
      <w:r w:rsidRPr="00F054D2">
        <w:rPr>
          <w:i/>
          <w:iCs/>
          <w:lang w:eastAsia="en-US"/>
        </w:rPr>
        <w:t>Zhenhua (vivo) ask Miguel (Qualcomm) to consider r14</w:t>
      </w:r>
    </w:p>
    <w:p w14:paraId="7F751E6A" w14:textId="77777777" w:rsidR="00B07A58" w:rsidRPr="00F054D2" w:rsidRDefault="00B07A58" w:rsidP="00B07A58">
      <w:pPr>
        <w:pStyle w:val="FP"/>
        <w:rPr>
          <w:i/>
          <w:iCs/>
          <w:lang w:eastAsia="en-US"/>
        </w:rPr>
      </w:pPr>
      <w:r w:rsidRPr="00F054D2">
        <w:rPr>
          <w:i/>
          <w:iCs/>
          <w:lang w:eastAsia="en-US"/>
        </w:rPr>
        <w:t>Fei (OPPO) is ok with Miguel's proposal or r14 in the drafts.</w:t>
      </w:r>
    </w:p>
    <w:p w14:paraId="4B1CB54E" w14:textId="77777777" w:rsidR="00B07A58" w:rsidRPr="00F054D2" w:rsidRDefault="00B07A58" w:rsidP="00B07A58">
      <w:pPr>
        <w:pStyle w:val="FP"/>
        <w:rPr>
          <w:i/>
          <w:iCs/>
          <w:lang w:eastAsia="en-US"/>
        </w:rPr>
      </w:pPr>
      <w:proofErr w:type="spellStart"/>
      <w:r w:rsidRPr="00F054D2">
        <w:rPr>
          <w:i/>
          <w:iCs/>
          <w:lang w:eastAsia="en-US"/>
        </w:rPr>
        <w:t>LiMeng</w:t>
      </w:r>
      <w:proofErr w:type="spellEnd"/>
      <w:r w:rsidRPr="00F054D2">
        <w:rPr>
          <w:i/>
          <w:iCs/>
          <w:lang w:eastAsia="en-US"/>
        </w:rPr>
        <w:t xml:space="preserve"> (Huawei) provides suggestion on the wording of the EN.</w:t>
      </w:r>
    </w:p>
    <w:p w14:paraId="27644149" w14:textId="77777777" w:rsidR="00B07A58" w:rsidRPr="00F054D2" w:rsidRDefault="00B07A58" w:rsidP="00B07A58">
      <w:pPr>
        <w:pStyle w:val="FP"/>
        <w:rPr>
          <w:i/>
          <w:iCs/>
          <w:lang w:eastAsia="en-US"/>
        </w:rPr>
      </w:pPr>
      <w:r w:rsidRPr="00F054D2">
        <w:rPr>
          <w:i/>
          <w:iCs/>
          <w:lang w:eastAsia="en-US"/>
        </w:rPr>
        <w:t>Miguel (Qualcomm) is OK with r14, thank you</w:t>
      </w:r>
    </w:p>
    <w:p w14:paraId="4C296017" w14:textId="77777777" w:rsidR="00B07A58" w:rsidRPr="00F054D2" w:rsidRDefault="00B07A58" w:rsidP="00B07A58">
      <w:pPr>
        <w:pStyle w:val="FP"/>
        <w:rPr>
          <w:i/>
          <w:iCs/>
          <w:lang w:eastAsia="en-US"/>
        </w:rPr>
      </w:pPr>
      <w:r w:rsidRPr="00F054D2">
        <w:rPr>
          <w:i/>
          <w:iCs/>
          <w:lang w:eastAsia="en-US"/>
        </w:rPr>
        <w:t>Judy (Ericsson) is OK with r12+Miguel's proposed text, but NOK with r14 as SA2 does not put requirement on application client and the proposed text will prevent Public Safety use case from using 5MBS.</w:t>
      </w:r>
    </w:p>
    <w:p w14:paraId="6A5832A3" w14:textId="77777777" w:rsidR="00B07A58" w:rsidRPr="00F054D2" w:rsidRDefault="00B07A58" w:rsidP="00B07A58">
      <w:pPr>
        <w:pStyle w:val="FP"/>
        <w:rPr>
          <w:i/>
          <w:iCs/>
          <w:lang w:eastAsia="en-US"/>
        </w:rPr>
      </w:pPr>
      <w:r w:rsidRPr="00F054D2">
        <w:rPr>
          <w:i/>
          <w:iCs/>
          <w:lang w:eastAsia="en-US"/>
        </w:rPr>
        <w:t>Zhenhua (vivo) ask Judy (Ericsson) why the requirement prevent Public Safety use case from using 5MBS.</w:t>
      </w:r>
    </w:p>
    <w:p w14:paraId="549B80B7" w14:textId="77777777" w:rsidR="00B07A58" w:rsidRPr="00F054D2" w:rsidRDefault="00B07A58" w:rsidP="00B07A58">
      <w:pPr>
        <w:pStyle w:val="FP"/>
        <w:rPr>
          <w:i/>
          <w:iCs/>
          <w:lang w:eastAsia="en-US"/>
        </w:rPr>
      </w:pPr>
      <w:r w:rsidRPr="00F054D2">
        <w:rPr>
          <w:i/>
          <w:iCs/>
          <w:lang w:eastAsia="en-US"/>
        </w:rPr>
        <w:t>Thomas (Nokia) is OK with r14</w:t>
      </w:r>
    </w:p>
    <w:p w14:paraId="6CA5BCBA" w14:textId="77777777" w:rsidR="00B07A58" w:rsidRPr="00F054D2" w:rsidRDefault="00B07A58" w:rsidP="00B07A58">
      <w:pPr>
        <w:pStyle w:val="FP"/>
        <w:rPr>
          <w:i/>
          <w:iCs/>
          <w:lang w:eastAsia="en-US"/>
        </w:rPr>
      </w:pPr>
      <w:r w:rsidRPr="00F054D2">
        <w:rPr>
          <w:i/>
          <w:iCs/>
          <w:lang w:eastAsia="en-US"/>
        </w:rPr>
        <w:t>Judy (Ericsson) responds to Zhenhua (vivo).</w:t>
      </w:r>
    </w:p>
    <w:p w14:paraId="2D461A04" w14:textId="77777777" w:rsidR="00B07A58" w:rsidRPr="00F054D2" w:rsidRDefault="00B07A58" w:rsidP="00B07A58">
      <w:pPr>
        <w:pStyle w:val="FP"/>
        <w:rPr>
          <w:i/>
          <w:iCs/>
          <w:lang w:eastAsia="en-US"/>
        </w:rPr>
      </w:pPr>
      <w:r w:rsidRPr="00F054D2">
        <w:rPr>
          <w:i/>
          <w:iCs/>
          <w:lang w:eastAsia="en-US"/>
        </w:rPr>
        <w:t>Zhenhua (vivo) provides r15 on top of r14.</w:t>
      </w:r>
    </w:p>
    <w:p w14:paraId="7560DB66" w14:textId="77777777" w:rsidR="00B07A58" w:rsidRPr="00F054D2" w:rsidRDefault="00B07A58" w:rsidP="00B07A58">
      <w:pPr>
        <w:pStyle w:val="FP"/>
        <w:rPr>
          <w:i/>
          <w:iCs/>
          <w:lang w:eastAsia="en-US"/>
        </w:rPr>
      </w:pPr>
      <w:r w:rsidRPr="00F054D2">
        <w:rPr>
          <w:i/>
          <w:iCs/>
          <w:lang w:eastAsia="en-US"/>
        </w:rPr>
        <w:t>==== Final Comments Deadline ====</w:t>
      </w:r>
    </w:p>
    <w:p w14:paraId="1FCDD0FE" w14:textId="77777777" w:rsidR="00B07A58" w:rsidRPr="00F054D2" w:rsidRDefault="00B07A58" w:rsidP="00B07A58">
      <w:pPr>
        <w:pStyle w:val="FP"/>
        <w:rPr>
          <w:i/>
          <w:iCs/>
          <w:lang w:eastAsia="en-US"/>
        </w:rPr>
      </w:pPr>
      <w:r w:rsidRPr="00F054D2">
        <w:rPr>
          <w:i/>
          <w:iCs/>
          <w:lang w:eastAsia="en-US"/>
        </w:rPr>
        <w:t>Thomas(Nokia) asks Miguel to upload his proposals in draft folder to allow a checking</w:t>
      </w:r>
    </w:p>
    <w:p w14:paraId="35D75A58" w14:textId="77777777" w:rsidR="00B07A58" w:rsidRPr="00F054D2" w:rsidRDefault="00B07A58" w:rsidP="00B07A58">
      <w:pPr>
        <w:pStyle w:val="FP"/>
        <w:rPr>
          <w:i/>
          <w:iCs/>
          <w:lang w:eastAsia="en-US"/>
        </w:rPr>
      </w:pPr>
      <w:r w:rsidRPr="00F054D2">
        <w:rPr>
          <w:i/>
          <w:iCs/>
          <w:lang w:eastAsia="en-US"/>
        </w:rPr>
        <w:t>Miguel (Qualcomm) provides r16 in Drafts as requested by Thomas, i.e. r12 + proposed text on TMGI (highlighted yellow). Notes we're not against r15.</w:t>
      </w:r>
    </w:p>
    <w:p w14:paraId="21B1B30B" w14:textId="77777777" w:rsidR="00B07A58" w:rsidRPr="00F054D2" w:rsidRDefault="00B07A58" w:rsidP="00B07A58">
      <w:pPr>
        <w:pStyle w:val="FP"/>
        <w:rPr>
          <w:i/>
          <w:iCs/>
          <w:lang w:eastAsia="en-US"/>
        </w:rPr>
      </w:pPr>
      <w:r w:rsidRPr="00F054D2">
        <w:rPr>
          <w:i/>
          <w:iCs/>
          <w:lang w:eastAsia="en-US"/>
        </w:rPr>
        <w:t>Zhenhua (vivo) provides r17 on top of r16.</w:t>
      </w:r>
    </w:p>
    <w:p w14:paraId="392E7501" w14:textId="77777777" w:rsidR="00B07A58" w:rsidRPr="00F054D2" w:rsidRDefault="00B07A58" w:rsidP="00B07A58">
      <w:pPr>
        <w:pStyle w:val="FP"/>
        <w:rPr>
          <w:i/>
          <w:iCs/>
          <w:lang w:eastAsia="en-US"/>
        </w:rPr>
      </w:pPr>
      <w:r w:rsidRPr="00F054D2">
        <w:rPr>
          <w:i/>
          <w:iCs/>
          <w:lang w:eastAsia="en-US"/>
        </w:rPr>
        <w:t>Miguel (Qualcomm) ok with r17</w:t>
      </w:r>
    </w:p>
    <w:p w14:paraId="464B7032" w14:textId="77777777" w:rsidR="00B07A58" w:rsidRPr="00F054D2" w:rsidRDefault="00B07A58" w:rsidP="00B07A58">
      <w:pPr>
        <w:pStyle w:val="FP"/>
        <w:rPr>
          <w:i/>
          <w:iCs/>
          <w:lang w:eastAsia="en-US"/>
        </w:rPr>
      </w:pPr>
      <w:r w:rsidRPr="00F054D2">
        <w:rPr>
          <w:i/>
          <w:iCs/>
          <w:lang w:eastAsia="en-US"/>
        </w:rPr>
        <w:t>Thomas (Nokia) provides r18 in Drafts</w:t>
      </w:r>
    </w:p>
    <w:p w14:paraId="571BF6EB" w14:textId="77777777" w:rsidR="00B07A58" w:rsidRPr="00F054D2" w:rsidRDefault="00B07A58" w:rsidP="00B07A58">
      <w:pPr>
        <w:pStyle w:val="FP"/>
        <w:rPr>
          <w:i/>
          <w:iCs/>
          <w:lang w:eastAsia="en-US"/>
        </w:rPr>
      </w:pPr>
      <w:r w:rsidRPr="00F054D2">
        <w:rPr>
          <w:i/>
          <w:iCs/>
          <w:lang w:eastAsia="en-US"/>
        </w:rPr>
        <w:t>Judy (Ericsson) can accept r18 and shares Thomas concern that public safety use case may have an issue with Zhenhua (vivo) proposal.</w:t>
      </w:r>
    </w:p>
    <w:p w14:paraId="66DC7D85" w14:textId="77777777" w:rsidR="00B07A58" w:rsidRPr="00F054D2" w:rsidRDefault="00B07A58" w:rsidP="00B07A58">
      <w:pPr>
        <w:pStyle w:val="FP"/>
        <w:rPr>
          <w:i/>
          <w:iCs/>
          <w:lang w:eastAsia="en-US"/>
        </w:rPr>
      </w:pPr>
      <w:r w:rsidRPr="00F054D2">
        <w:rPr>
          <w:i/>
          <w:iCs/>
          <w:lang w:eastAsia="en-US"/>
        </w:rPr>
        <w:t>Zhenhua (vivo) response to Thomas (Nokia) and Judy (Ericsson), and ask reconsider on r17.</w:t>
      </w:r>
    </w:p>
    <w:p w14:paraId="33C84397" w14:textId="77777777" w:rsidR="00B07A58" w:rsidRPr="00F054D2" w:rsidRDefault="00B07A58" w:rsidP="00B07A58">
      <w:pPr>
        <w:pStyle w:val="FP"/>
        <w:rPr>
          <w:i/>
          <w:iCs/>
          <w:lang w:eastAsia="en-US"/>
        </w:rPr>
      </w:pPr>
      <w:r w:rsidRPr="00F054D2">
        <w:rPr>
          <w:i/>
          <w:iCs/>
          <w:lang w:eastAsia="en-US"/>
        </w:rPr>
        <w:t xml:space="preserve">Zhenhua (vivo) provides r20 on top of r19 to address the </w:t>
      </w:r>
      <w:proofErr w:type="spellStart"/>
      <w:r w:rsidRPr="00F054D2">
        <w:rPr>
          <w:i/>
          <w:iCs/>
          <w:lang w:eastAsia="en-US"/>
        </w:rPr>
        <w:t>consern</w:t>
      </w:r>
      <w:proofErr w:type="spellEnd"/>
      <w:r w:rsidRPr="00F054D2">
        <w:rPr>
          <w:i/>
          <w:iCs/>
          <w:lang w:eastAsia="en-US"/>
        </w:rPr>
        <w:t xml:space="preserve"> from Thomas (Nokia), Judy (Ericsson), </w:t>
      </w:r>
      <w:proofErr w:type="spellStart"/>
      <w:r w:rsidRPr="00F054D2">
        <w:rPr>
          <w:i/>
          <w:iCs/>
          <w:lang w:eastAsia="en-US"/>
        </w:rPr>
        <w:t>Zhendong</w:t>
      </w:r>
      <w:proofErr w:type="spellEnd"/>
      <w:r w:rsidRPr="00F054D2">
        <w:rPr>
          <w:i/>
          <w:iCs/>
          <w:lang w:eastAsia="en-US"/>
        </w:rPr>
        <w:t xml:space="preserve"> (ZTE), Meng (Huawei).</w:t>
      </w:r>
    </w:p>
    <w:p w14:paraId="24D5BD64" w14:textId="77777777" w:rsidR="00B07A58" w:rsidRPr="00F054D2" w:rsidRDefault="00B07A58" w:rsidP="00B07A58">
      <w:pPr>
        <w:pStyle w:val="FP"/>
        <w:rPr>
          <w:i/>
          <w:iCs/>
          <w:lang w:eastAsia="en-US"/>
        </w:rPr>
      </w:pPr>
      <w:r w:rsidRPr="00F054D2">
        <w:rPr>
          <w:i/>
          <w:iCs/>
          <w:lang w:eastAsia="en-US"/>
        </w:rPr>
        <w:t>Thomas (Nokia) provides r22 on top of r20</w:t>
      </w:r>
    </w:p>
    <w:p w14:paraId="36CF6E62" w14:textId="77777777" w:rsidR="00B07A58" w:rsidRPr="00A3071B" w:rsidRDefault="00B07A58" w:rsidP="00B07A58">
      <w:pPr>
        <w:keepNext/>
        <w:keepLines/>
      </w:pPr>
      <w:r>
        <w:rPr>
          <w:b/>
        </w:rPr>
        <w:t>Discussion and conclusion:</w:t>
      </w:r>
    </w:p>
    <w:p w14:paraId="4ECA8343" w14:textId="449D3EF1" w:rsidR="00B07A58" w:rsidRDefault="00B07A58" w:rsidP="00B07A58">
      <w:pPr>
        <w:keepLines/>
        <w:rPr>
          <w:lang w:eastAsia="en-US"/>
        </w:rPr>
      </w:pPr>
      <w:r>
        <w:rPr>
          <w:lang w:eastAsia="en-US"/>
        </w:rPr>
        <w:t>r22 was proposed. Ericsson suggested removing the editor's note: '</w:t>
      </w:r>
      <w:r w:rsidRPr="00B07A58">
        <w:rPr>
          <w:i/>
          <w:iCs/>
          <w:color w:val="0000FF"/>
          <w:lang w:eastAsia="en-US"/>
        </w:rPr>
        <w:t>The following is ffs: For an MBS session, the UE shall obtain a) source specific IP multicast address or b) source specific IP multicast address and TMGI</w:t>
      </w:r>
      <w:r>
        <w:rPr>
          <w:lang w:eastAsia="en-US"/>
        </w:rPr>
        <w:t xml:space="preserve">'. This was </w:t>
      </w:r>
      <w:r w:rsidRPr="00B07A58">
        <w:rPr>
          <w:color w:val="FF0000"/>
          <w:lang w:eastAsia="en-US"/>
        </w:rPr>
        <w:t xml:space="preserve">agreed </w:t>
      </w:r>
      <w:r>
        <w:rPr>
          <w:lang w:eastAsia="en-US"/>
        </w:rPr>
        <w:t xml:space="preserve">and revised in </w:t>
      </w:r>
      <w:r w:rsidRPr="00B07A58">
        <w:rPr>
          <w:rFonts w:cs="Arial"/>
          <w:color w:val="0000FF"/>
          <w:szCs w:val="16"/>
          <w:lang w:eastAsia="en-US"/>
        </w:rPr>
        <w:t>TD S2</w:t>
      </w:r>
      <w:r w:rsidRPr="00B07A58">
        <w:rPr>
          <w:rFonts w:cs="Arial"/>
          <w:color w:val="0000FF"/>
          <w:szCs w:val="16"/>
          <w:lang w:eastAsia="en-US"/>
        </w:rPr>
        <w:noBreakHyphen/>
        <w:t>200</w:t>
      </w:r>
      <w:r>
        <w:rPr>
          <w:rFonts w:cs="Arial"/>
          <w:color w:val="0000FF"/>
          <w:szCs w:val="16"/>
          <w:lang w:eastAsia="en-US"/>
        </w:rPr>
        <w:t>9218</w:t>
      </w:r>
      <w:r>
        <w:t xml:space="preserve">, which was </w:t>
      </w:r>
      <w:r>
        <w:rPr>
          <w:color w:val="FF0000"/>
        </w:rPr>
        <w:t>approved</w:t>
      </w:r>
      <w:r>
        <w:t>.</w:t>
      </w:r>
    </w:p>
    <w:p w14:paraId="34DE7CF1" w14:textId="77777777"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2008609</w:t>
      </w:r>
      <w:r>
        <w:rPr>
          <w:lang w:eastAsia="en-US"/>
        </w:rPr>
        <w:t xml:space="preserve"> (P-CR) KI#1: Conclusion update. (Source: Huawei, </w:t>
      </w:r>
      <w:proofErr w:type="spellStart"/>
      <w:r>
        <w:rPr>
          <w:lang w:eastAsia="en-US"/>
        </w:rPr>
        <w:t>HiSilicon</w:t>
      </w:r>
      <w:proofErr w:type="spellEnd"/>
      <w:r>
        <w:rPr>
          <w:lang w:eastAsia="en-US"/>
        </w:rPr>
        <w:t>)</w:t>
      </w:r>
    </w:p>
    <w:p w14:paraId="566BFAB3" w14:textId="77777777" w:rsidR="00B07A58" w:rsidRPr="00F054D2" w:rsidRDefault="00B07A58" w:rsidP="00B07A58">
      <w:pPr>
        <w:pStyle w:val="FP"/>
        <w:keepNext/>
        <w:rPr>
          <w:b/>
          <w:bCs/>
          <w:i/>
          <w:iCs/>
          <w:lang w:eastAsia="en-US"/>
        </w:rPr>
      </w:pPr>
      <w:r w:rsidRPr="00F054D2">
        <w:rPr>
          <w:b/>
          <w:bCs/>
          <w:i/>
          <w:iCs/>
          <w:lang w:eastAsia="en-US"/>
        </w:rPr>
        <w:t>e-mail comments:</w:t>
      </w:r>
    </w:p>
    <w:p w14:paraId="077D7F82" w14:textId="77777777" w:rsidR="00B07A58" w:rsidRPr="00F054D2" w:rsidRDefault="00B07A58" w:rsidP="00B07A58">
      <w:pPr>
        <w:pStyle w:val="FP"/>
        <w:rPr>
          <w:i/>
          <w:iCs/>
          <w:lang w:eastAsia="en-US"/>
        </w:rPr>
      </w:pPr>
      <w:proofErr w:type="spellStart"/>
      <w:r w:rsidRPr="00F054D2">
        <w:rPr>
          <w:i/>
          <w:iCs/>
          <w:lang w:eastAsia="en-US"/>
        </w:rPr>
        <w:t>LiMeng</w:t>
      </w:r>
      <w:proofErr w:type="spellEnd"/>
      <w:r w:rsidRPr="00F054D2">
        <w:rPr>
          <w:i/>
          <w:iCs/>
          <w:lang w:eastAsia="en-US"/>
        </w:rPr>
        <w:t xml:space="preserve"> (Huawei) provides r01.</w:t>
      </w:r>
    </w:p>
    <w:p w14:paraId="74914B2E" w14:textId="77777777" w:rsidR="00B07A58" w:rsidRPr="00F054D2" w:rsidRDefault="00B07A58" w:rsidP="00B07A58">
      <w:pPr>
        <w:pStyle w:val="FP"/>
        <w:rPr>
          <w:i/>
          <w:iCs/>
          <w:lang w:eastAsia="en-US"/>
        </w:rPr>
      </w:pPr>
      <w:r w:rsidRPr="00F054D2">
        <w:rPr>
          <w:i/>
          <w:iCs/>
          <w:lang w:eastAsia="en-US"/>
        </w:rPr>
        <w:t xml:space="preserve">Judy (Ericsson) asks </w:t>
      </w:r>
      <w:proofErr w:type="spellStart"/>
      <w:r w:rsidRPr="00F054D2">
        <w:rPr>
          <w:i/>
          <w:iCs/>
          <w:lang w:eastAsia="en-US"/>
        </w:rPr>
        <w:t>LiMeng</w:t>
      </w:r>
      <w:proofErr w:type="spellEnd"/>
      <w:r w:rsidRPr="00F054D2">
        <w:rPr>
          <w:i/>
          <w:iCs/>
          <w:lang w:eastAsia="en-US"/>
        </w:rPr>
        <w:t xml:space="preserve"> (Huawei) if it's the intention to take 8609 as baseline to update the KI#1 Conclusion and other KI#1 conclusion papers will be merged into 8609? If yes, we found it hard to understand that the update in r01 chose to conclude things not discussed but does not take discussions on other topics (see example below) into consideration.</w:t>
      </w:r>
    </w:p>
    <w:p w14:paraId="04FE2351" w14:textId="77777777" w:rsidR="00B07A58" w:rsidRPr="00F054D2" w:rsidRDefault="00B07A58" w:rsidP="00B07A58">
      <w:pPr>
        <w:pStyle w:val="FP"/>
        <w:rPr>
          <w:i/>
          <w:iCs/>
          <w:lang w:eastAsia="en-US"/>
        </w:rPr>
      </w:pPr>
      <w:r w:rsidRPr="00F054D2">
        <w:rPr>
          <w:i/>
          <w:iCs/>
          <w:lang w:eastAsia="en-US"/>
        </w:rPr>
        <w:t>Jeffrey (Juniper) provides r02.</w:t>
      </w:r>
    </w:p>
    <w:p w14:paraId="249D9ACB" w14:textId="77777777" w:rsidR="00B07A58" w:rsidRPr="00F054D2" w:rsidRDefault="00B07A58" w:rsidP="00B07A58">
      <w:pPr>
        <w:pStyle w:val="FP"/>
        <w:rPr>
          <w:i/>
          <w:iCs/>
          <w:lang w:eastAsia="en-US"/>
        </w:rPr>
      </w:pPr>
      <w:r w:rsidRPr="00F054D2">
        <w:rPr>
          <w:i/>
          <w:iCs/>
          <w:lang w:eastAsia="en-US"/>
        </w:rPr>
        <w:t>Xiaoyan (CATT) provides r03.</w:t>
      </w:r>
    </w:p>
    <w:p w14:paraId="4D481258" w14:textId="77777777" w:rsidR="00B07A58" w:rsidRPr="00F054D2" w:rsidRDefault="00B07A58" w:rsidP="00B07A58">
      <w:pPr>
        <w:pStyle w:val="FP"/>
        <w:rPr>
          <w:i/>
          <w:iCs/>
          <w:lang w:eastAsia="en-US"/>
        </w:rPr>
      </w:pPr>
      <w:proofErr w:type="spellStart"/>
      <w:r w:rsidRPr="00F054D2">
        <w:rPr>
          <w:i/>
          <w:iCs/>
          <w:lang w:eastAsia="en-US"/>
        </w:rPr>
        <w:t>Youngkyo</w:t>
      </w:r>
      <w:proofErr w:type="spellEnd"/>
      <w:r w:rsidRPr="00F054D2">
        <w:rPr>
          <w:i/>
          <w:iCs/>
          <w:lang w:eastAsia="en-US"/>
        </w:rPr>
        <w:t>(Samsung) provides revision r04.</w:t>
      </w:r>
    </w:p>
    <w:p w14:paraId="60F4A770" w14:textId="77777777" w:rsidR="00B07A58" w:rsidRPr="00F054D2" w:rsidRDefault="00B07A58" w:rsidP="00B07A58">
      <w:pPr>
        <w:pStyle w:val="FP"/>
        <w:rPr>
          <w:i/>
          <w:iCs/>
          <w:lang w:eastAsia="en-US"/>
        </w:rPr>
      </w:pPr>
      <w:r w:rsidRPr="00F054D2">
        <w:rPr>
          <w:i/>
          <w:iCs/>
          <w:lang w:eastAsia="en-US"/>
        </w:rPr>
        <w:t>Fei (OPPO) provides r05.</w:t>
      </w:r>
    </w:p>
    <w:p w14:paraId="24C85BFD" w14:textId="77777777" w:rsidR="00B07A58" w:rsidRPr="00F054D2" w:rsidRDefault="00B07A58" w:rsidP="00B07A58">
      <w:pPr>
        <w:pStyle w:val="FP"/>
        <w:rPr>
          <w:i/>
          <w:iCs/>
          <w:lang w:eastAsia="en-US"/>
        </w:rPr>
      </w:pPr>
      <w:r w:rsidRPr="00F054D2">
        <w:rPr>
          <w:i/>
          <w:iCs/>
          <w:lang w:eastAsia="en-US"/>
        </w:rPr>
        <w:t>Zhenhua (vivo) provides r06.</w:t>
      </w:r>
    </w:p>
    <w:p w14:paraId="357DCCC2" w14:textId="77777777" w:rsidR="00B07A58" w:rsidRPr="00F054D2" w:rsidRDefault="00B07A58" w:rsidP="00B07A58">
      <w:pPr>
        <w:pStyle w:val="FP"/>
        <w:rPr>
          <w:i/>
          <w:iCs/>
          <w:lang w:eastAsia="en-US"/>
        </w:rPr>
      </w:pPr>
      <w:r w:rsidRPr="00F054D2">
        <w:rPr>
          <w:i/>
          <w:iCs/>
          <w:lang w:eastAsia="en-US"/>
        </w:rPr>
        <w:t>Thomas (Nokia) provides r07.</w:t>
      </w:r>
    </w:p>
    <w:p w14:paraId="3624EBC5" w14:textId="77777777" w:rsidR="00B07A58" w:rsidRPr="00F054D2" w:rsidRDefault="00B07A58" w:rsidP="00B07A58">
      <w:pPr>
        <w:pStyle w:val="FP"/>
        <w:rPr>
          <w:i/>
          <w:iCs/>
          <w:lang w:eastAsia="en-US"/>
        </w:rPr>
      </w:pPr>
      <w:r w:rsidRPr="00F054D2">
        <w:rPr>
          <w:i/>
          <w:iCs/>
          <w:lang w:eastAsia="en-US"/>
        </w:rPr>
        <w:t>Zhenhua (vivo) provides r08.</w:t>
      </w:r>
    </w:p>
    <w:p w14:paraId="4175AE5F" w14:textId="77777777" w:rsidR="00B07A58" w:rsidRPr="00F054D2" w:rsidRDefault="00B07A58" w:rsidP="00B07A58">
      <w:pPr>
        <w:pStyle w:val="FP"/>
        <w:rPr>
          <w:i/>
          <w:iCs/>
          <w:lang w:eastAsia="en-US"/>
        </w:rPr>
      </w:pPr>
      <w:r w:rsidRPr="00F054D2">
        <w:rPr>
          <w:i/>
          <w:iCs/>
          <w:lang w:eastAsia="en-US"/>
        </w:rPr>
        <w:t>Thomas (Nokia) provides r09.</w:t>
      </w:r>
    </w:p>
    <w:p w14:paraId="5AAF4921" w14:textId="77777777" w:rsidR="00B07A58" w:rsidRPr="00F054D2" w:rsidRDefault="00B07A58" w:rsidP="00B07A58">
      <w:pPr>
        <w:pStyle w:val="FP"/>
        <w:rPr>
          <w:i/>
          <w:iCs/>
          <w:lang w:eastAsia="en-US"/>
        </w:rPr>
      </w:pPr>
      <w:r w:rsidRPr="00F054D2">
        <w:rPr>
          <w:i/>
          <w:iCs/>
          <w:lang w:eastAsia="en-US"/>
        </w:rPr>
        <w:t>Jeffrey (Juniper) adds to Thomas (Nokia)'s comments.</w:t>
      </w:r>
    </w:p>
    <w:p w14:paraId="11954FEE" w14:textId="77777777" w:rsidR="00B07A58" w:rsidRPr="00F054D2" w:rsidRDefault="00B07A58" w:rsidP="00B07A58">
      <w:pPr>
        <w:pStyle w:val="FP"/>
        <w:rPr>
          <w:i/>
          <w:iCs/>
          <w:lang w:eastAsia="en-US"/>
        </w:rPr>
      </w:pPr>
      <w:r w:rsidRPr="00F054D2">
        <w:rPr>
          <w:i/>
          <w:iCs/>
          <w:lang w:eastAsia="en-US"/>
        </w:rPr>
        <w:t>Judy (Ericsson) provide r10.</w:t>
      </w:r>
    </w:p>
    <w:p w14:paraId="2828283E" w14:textId="77777777" w:rsidR="00B07A58" w:rsidRPr="00F054D2" w:rsidRDefault="00B07A58" w:rsidP="00B07A58">
      <w:pPr>
        <w:pStyle w:val="FP"/>
        <w:rPr>
          <w:i/>
          <w:iCs/>
          <w:lang w:eastAsia="en-US"/>
        </w:rPr>
      </w:pPr>
      <w:r w:rsidRPr="00F054D2">
        <w:rPr>
          <w:i/>
          <w:iCs/>
          <w:lang w:eastAsia="en-US"/>
        </w:rPr>
        <w:t>Xiaoyan (CATT) provides r11.</w:t>
      </w:r>
    </w:p>
    <w:p w14:paraId="279C90A4" w14:textId="77777777" w:rsidR="00B07A58" w:rsidRPr="00F054D2" w:rsidRDefault="00B07A58" w:rsidP="00B07A58">
      <w:pPr>
        <w:pStyle w:val="FP"/>
        <w:rPr>
          <w:i/>
          <w:iCs/>
          <w:lang w:eastAsia="en-US"/>
        </w:rPr>
      </w:pPr>
      <w:r w:rsidRPr="00F054D2">
        <w:rPr>
          <w:i/>
          <w:iCs/>
          <w:lang w:eastAsia="en-US"/>
        </w:rPr>
        <w:t>Zhenhua (vivo) provides r12 combined r10 and r11 as well as modified some part of r09.</w:t>
      </w:r>
    </w:p>
    <w:p w14:paraId="3C65AD4F" w14:textId="77777777" w:rsidR="00B07A58" w:rsidRPr="00F054D2" w:rsidRDefault="00B07A58" w:rsidP="00B07A58">
      <w:pPr>
        <w:pStyle w:val="FP"/>
        <w:rPr>
          <w:i/>
          <w:iCs/>
          <w:lang w:eastAsia="en-US"/>
        </w:rPr>
      </w:pPr>
      <w:proofErr w:type="spellStart"/>
      <w:r w:rsidRPr="00F054D2">
        <w:rPr>
          <w:i/>
          <w:iCs/>
          <w:lang w:eastAsia="en-US"/>
        </w:rPr>
        <w:t>LiMeng</w:t>
      </w:r>
      <w:proofErr w:type="spellEnd"/>
      <w:r w:rsidRPr="00F054D2">
        <w:rPr>
          <w:i/>
          <w:iCs/>
          <w:lang w:eastAsia="en-US"/>
        </w:rPr>
        <w:t xml:space="preserve"> (Huawei) provides r13.</w:t>
      </w:r>
    </w:p>
    <w:p w14:paraId="23B67F5A" w14:textId="77777777" w:rsidR="00B07A58" w:rsidRPr="00F054D2" w:rsidRDefault="00B07A58" w:rsidP="00B07A58">
      <w:pPr>
        <w:pStyle w:val="FP"/>
        <w:rPr>
          <w:i/>
          <w:iCs/>
          <w:lang w:eastAsia="en-US"/>
        </w:rPr>
      </w:pPr>
      <w:r w:rsidRPr="00F054D2">
        <w:rPr>
          <w:i/>
          <w:iCs/>
          <w:lang w:eastAsia="en-US"/>
        </w:rPr>
        <w:t>Judy (Ericsson) objects to any revision that does not address the potential issues of SMF-centric approach or propose to move MB-SMF selection, roaming and ETSUN interaction into normative. There is a competing solution (i.e. AMF-centric approach) that address those aspects.</w:t>
      </w:r>
    </w:p>
    <w:p w14:paraId="2B405665" w14:textId="77777777" w:rsidR="00B07A58" w:rsidRPr="00F054D2" w:rsidRDefault="00B07A58" w:rsidP="00B07A58">
      <w:pPr>
        <w:pStyle w:val="FP"/>
        <w:rPr>
          <w:i/>
          <w:iCs/>
          <w:lang w:eastAsia="en-US"/>
        </w:rPr>
      </w:pPr>
      <w:proofErr w:type="spellStart"/>
      <w:r w:rsidRPr="00F054D2">
        <w:rPr>
          <w:i/>
          <w:iCs/>
          <w:lang w:eastAsia="en-US"/>
        </w:rPr>
        <w:t>Youngkyo</w:t>
      </w:r>
      <w:proofErr w:type="spellEnd"/>
      <w:r w:rsidRPr="00F054D2">
        <w:rPr>
          <w:i/>
          <w:iCs/>
          <w:lang w:eastAsia="en-US"/>
        </w:rPr>
        <w:t>(Samsung) provides r14.</w:t>
      </w:r>
    </w:p>
    <w:p w14:paraId="5E3F2B18" w14:textId="77777777" w:rsidR="00B07A58" w:rsidRPr="00F054D2" w:rsidRDefault="00B07A58" w:rsidP="00B07A58">
      <w:pPr>
        <w:pStyle w:val="FP"/>
        <w:rPr>
          <w:i/>
          <w:iCs/>
          <w:lang w:eastAsia="en-US"/>
        </w:rPr>
      </w:pPr>
      <w:proofErr w:type="spellStart"/>
      <w:r w:rsidRPr="00F054D2">
        <w:rPr>
          <w:i/>
          <w:iCs/>
          <w:lang w:eastAsia="en-US"/>
        </w:rPr>
        <w:t>LiMeng</w:t>
      </w:r>
      <w:proofErr w:type="spellEnd"/>
      <w:r w:rsidRPr="00F054D2">
        <w:rPr>
          <w:i/>
          <w:iCs/>
          <w:lang w:eastAsia="en-US"/>
        </w:rPr>
        <w:t xml:space="preserve"> (Huawei) replies to Judy.</w:t>
      </w:r>
    </w:p>
    <w:p w14:paraId="38651FB8" w14:textId="77777777" w:rsidR="00B07A58" w:rsidRPr="00F054D2" w:rsidRDefault="00B07A58" w:rsidP="00B07A58">
      <w:pPr>
        <w:pStyle w:val="FP"/>
        <w:rPr>
          <w:i/>
          <w:iCs/>
          <w:lang w:eastAsia="en-US"/>
        </w:rPr>
      </w:pPr>
      <w:proofErr w:type="spellStart"/>
      <w:r w:rsidRPr="00F054D2">
        <w:rPr>
          <w:i/>
          <w:iCs/>
          <w:lang w:eastAsia="en-US"/>
        </w:rPr>
        <w:t>zhendong</w:t>
      </w:r>
      <w:proofErr w:type="spellEnd"/>
      <w:r w:rsidRPr="00F054D2">
        <w:rPr>
          <w:i/>
          <w:iCs/>
          <w:lang w:eastAsia="en-US"/>
        </w:rPr>
        <w:t xml:space="preserve"> (ZTE) provides r15 on top of r14</w:t>
      </w:r>
    </w:p>
    <w:p w14:paraId="1A7EB42E" w14:textId="77777777" w:rsidR="00B07A58" w:rsidRPr="00F054D2" w:rsidRDefault="00B07A58" w:rsidP="00B07A58">
      <w:pPr>
        <w:pStyle w:val="FP"/>
        <w:rPr>
          <w:i/>
          <w:iCs/>
          <w:lang w:eastAsia="en-US"/>
        </w:rPr>
      </w:pPr>
      <w:r w:rsidRPr="00F054D2">
        <w:rPr>
          <w:i/>
          <w:iCs/>
          <w:lang w:eastAsia="en-US"/>
        </w:rPr>
        <w:t>Shabnam (Ericsson) we will object to any conclusion that tries to hide important open issues and also try and create WI when the study is premature status.</w:t>
      </w:r>
    </w:p>
    <w:p w14:paraId="09D3167D" w14:textId="77777777" w:rsidR="00B07A58" w:rsidRPr="00F054D2" w:rsidRDefault="00B07A58" w:rsidP="00B07A58">
      <w:pPr>
        <w:pStyle w:val="FP"/>
        <w:rPr>
          <w:i/>
          <w:iCs/>
          <w:lang w:eastAsia="en-US"/>
        </w:rPr>
      </w:pPr>
      <w:r w:rsidRPr="00F054D2">
        <w:rPr>
          <w:i/>
          <w:iCs/>
          <w:lang w:eastAsia="en-US"/>
        </w:rPr>
        <w:t>Thomas (Nokia) replies to Judy and Shabnam that both AMF and SMF centric approach have open issues with respect to roaming and ETSUN and that other issues brought forward are unrelated to selection of approach.</w:t>
      </w:r>
    </w:p>
    <w:p w14:paraId="021281B8" w14:textId="77777777" w:rsidR="00B07A58" w:rsidRPr="00F054D2" w:rsidRDefault="00B07A58" w:rsidP="00B07A58">
      <w:pPr>
        <w:pStyle w:val="FP"/>
        <w:rPr>
          <w:i/>
          <w:iCs/>
          <w:lang w:eastAsia="en-US"/>
        </w:rPr>
      </w:pPr>
      <w:r w:rsidRPr="00F054D2">
        <w:rPr>
          <w:i/>
          <w:iCs/>
          <w:lang w:eastAsia="en-US"/>
        </w:rPr>
        <w:lastRenderedPageBreak/>
        <w:t>Miguel (Qualcomm) provides r16 and comments on general expected progress of conclusions</w:t>
      </w:r>
    </w:p>
    <w:p w14:paraId="1B072E30" w14:textId="77777777" w:rsidR="00B07A58" w:rsidRPr="00F054D2" w:rsidRDefault="00B07A58" w:rsidP="00B07A58">
      <w:pPr>
        <w:pStyle w:val="FP"/>
        <w:rPr>
          <w:i/>
          <w:iCs/>
          <w:lang w:eastAsia="en-US"/>
        </w:rPr>
      </w:pPr>
      <w:r w:rsidRPr="00F054D2">
        <w:rPr>
          <w:i/>
          <w:iCs/>
          <w:lang w:eastAsia="en-US"/>
        </w:rPr>
        <w:t>Xiaoyan (CATT) provides r17.</w:t>
      </w:r>
    </w:p>
    <w:p w14:paraId="7D839FB5" w14:textId="77777777" w:rsidR="00B07A58" w:rsidRPr="00F054D2" w:rsidRDefault="00B07A58" w:rsidP="00B07A58">
      <w:pPr>
        <w:pStyle w:val="FP"/>
        <w:rPr>
          <w:i/>
          <w:iCs/>
          <w:lang w:eastAsia="en-US"/>
        </w:rPr>
      </w:pPr>
      <w:r w:rsidRPr="00F054D2">
        <w:rPr>
          <w:i/>
          <w:iCs/>
          <w:lang w:eastAsia="en-US"/>
        </w:rPr>
        <w:t>Thomas (Nokia) provides r18</w:t>
      </w:r>
    </w:p>
    <w:p w14:paraId="3D92E368" w14:textId="77777777" w:rsidR="00B07A58" w:rsidRPr="00F054D2" w:rsidRDefault="00B07A58" w:rsidP="00B07A58">
      <w:pPr>
        <w:pStyle w:val="FP"/>
        <w:rPr>
          <w:i/>
          <w:iCs/>
          <w:lang w:eastAsia="en-US"/>
        </w:rPr>
      </w:pPr>
      <w:r w:rsidRPr="00F054D2">
        <w:rPr>
          <w:i/>
          <w:iCs/>
          <w:lang w:eastAsia="en-US"/>
        </w:rPr>
        <w:t>Thomas (Nokia) provides r19.</w:t>
      </w:r>
    </w:p>
    <w:p w14:paraId="472AE1F9" w14:textId="77777777" w:rsidR="00B07A58" w:rsidRPr="00F054D2" w:rsidRDefault="00B07A58" w:rsidP="00B07A58">
      <w:pPr>
        <w:pStyle w:val="FP"/>
        <w:rPr>
          <w:i/>
          <w:iCs/>
          <w:lang w:eastAsia="en-US"/>
        </w:rPr>
      </w:pPr>
      <w:r w:rsidRPr="00F054D2">
        <w:rPr>
          <w:i/>
          <w:iCs/>
          <w:lang w:eastAsia="en-US"/>
        </w:rPr>
        <w:t>==== Revisions Deadline ====</w:t>
      </w:r>
    </w:p>
    <w:p w14:paraId="532BFB73" w14:textId="77777777" w:rsidR="00B07A58" w:rsidRPr="00F054D2" w:rsidRDefault="00B07A58" w:rsidP="00B07A58">
      <w:pPr>
        <w:pStyle w:val="FP"/>
        <w:rPr>
          <w:i/>
          <w:iCs/>
          <w:lang w:eastAsia="en-US"/>
        </w:rPr>
      </w:pPr>
      <w:r w:rsidRPr="00F054D2">
        <w:rPr>
          <w:i/>
          <w:iCs/>
          <w:lang w:eastAsia="en-US"/>
        </w:rPr>
        <w:t>Jeffrey (Juniper) objects the removal of 'Solutions that require an application to be aware of 5GC specific or internal information may not be appropriate for certain services, e.g. transparent IPv4/IPv6 multicast delivery' in r10</w:t>
      </w:r>
    </w:p>
    <w:p w14:paraId="595A5D7E" w14:textId="77777777" w:rsidR="00B07A58" w:rsidRPr="00F054D2" w:rsidRDefault="00B07A58" w:rsidP="00B07A58">
      <w:pPr>
        <w:pStyle w:val="FP"/>
        <w:rPr>
          <w:i/>
          <w:iCs/>
          <w:lang w:eastAsia="en-US"/>
        </w:rPr>
      </w:pPr>
      <w:proofErr w:type="spellStart"/>
      <w:r w:rsidRPr="00F054D2">
        <w:rPr>
          <w:i/>
          <w:iCs/>
          <w:lang w:eastAsia="en-US"/>
        </w:rPr>
        <w:t>Youngkyo</w:t>
      </w:r>
      <w:proofErr w:type="spellEnd"/>
      <w:r w:rsidRPr="00F054D2">
        <w:rPr>
          <w:i/>
          <w:iCs/>
          <w:lang w:eastAsia="en-US"/>
        </w:rPr>
        <w:t>(Samsung) is okay with r17 than the further revisions.</w:t>
      </w:r>
    </w:p>
    <w:p w14:paraId="7AC18821" w14:textId="77777777" w:rsidR="00B07A58" w:rsidRPr="00F054D2" w:rsidRDefault="00B07A58" w:rsidP="00B07A58">
      <w:pPr>
        <w:pStyle w:val="FP"/>
        <w:rPr>
          <w:i/>
          <w:iCs/>
          <w:lang w:eastAsia="en-US"/>
        </w:rPr>
      </w:pPr>
      <w:r w:rsidRPr="00F054D2">
        <w:rPr>
          <w:i/>
          <w:iCs/>
          <w:lang w:eastAsia="en-US"/>
        </w:rPr>
        <w:t>Shabnam (Ericsson) responds to some comments and proposes to take this document at CC#2.</w:t>
      </w:r>
    </w:p>
    <w:p w14:paraId="6D9066A0" w14:textId="77777777" w:rsidR="00B07A58" w:rsidRPr="00F054D2" w:rsidRDefault="00B07A58" w:rsidP="00B07A58">
      <w:pPr>
        <w:pStyle w:val="FP"/>
        <w:rPr>
          <w:i/>
          <w:iCs/>
          <w:lang w:eastAsia="en-US"/>
        </w:rPr>
      </w:pPr>
      <w:proofErr w:type="spellStart"/>
      <w:r w:rsidRPr="00F054D2">
        <w:rPr>
          <w:i/>
          <w:iCs/>
          <w:lang w:eastAsia="en-US"/>
        </w:rPr>
        <w:t>LiMeng</w:t>
      </w:r>
      <w:proofErr w:type="spellEnd"/>
      <w:r w:rsidRPr="00F054D2">
        <w:rPr>
          <w:i/>
          <w:iCs/>
          <w:lang w:eastAsia="en-US"/>
        </w:rPr>
        <w:t xml:space="preserve"> (Huawei) replies to Shabnam, and OK to discuss this document at CC#2.</w:t>
      </w:r>
    </w:p>
    <w:p w14:paraId="57BE0614" w14:textId="77777777" w:rsidR="00B07A58" w:rsidRPr="00F054D2" w:rsidRDefault="00B07A58" w:rsidP="00B07A58">
      <w:pPr>
        <w:pStyle w:val="FP"/>
        <w:rPr>
          <w:i/>
          <w:iCs/>
          <w:lang w:eastAsia="en-US"/>
        </w:rPr>
      </w:pPr>
      <w:r w:rsidRPr="00F054D2">
        <w:rPr>
          <w:i/>
          <w:iCs/>
          <w:lang w:eastAsia="en-US"/>
        </w:rPr>
        <w:t xml:space="preserve">Thomas (Nokia) objects against r16 and r17 and replies to </w:t>
      </w:r>
      <w:proofErr w:type="spellStart"/>
      <w:r w:rsidRPr="00F054D2">
        <w:rPr>
          <w:i/>
          <w:iCs/>
          <w:lang w:eastAsia="en-US"/>
        </w:rPr>
        <w:t>Yongkkyo</w:t>
      </w:r>
      <w:proofErr w:type="spellEnd"/>
      <w:r w:rsidRPr="00F054D2">
        <w:rPr>
          <w:i/>
          <w:iCs/>
          <w:lang w:eastAsia="en-US"/>
        </w:rPr>
        <w:t>.</w:t>
      </w:r>
    </w:p>
    <w:p w14:paraId="2FFC1425" w14:textId="77777777" w:rsidR="00B07A58" w:rsidRPr="00F054D2" w:rsidRDefault="00B07A58" w:rsidP="00B07A58">
      <w:pPr>
        <w:pStyle w:val="FP"/>
        <w:rPr>
          <w:i/>
          <w:iCs/>
          <w:lang w:eastAsia="en-US"/>
        </w:rPr>
      </w:pPr>
      <w:r w:rsidRPr="00F054D2">
        <w:rPr>
          <w:i/>
          <w:iCs/>
          <w:lang w:eastAsia="en-US"/>
        </w:rPr>
        <w:t>Thomas(Nokia) replies to Shabnam and agrees to take this document at CC#2.</w:t>
      </w:r>
    </w:p>
    <w:p w14:paraId="749D91FA" w14:textId="77777777" w:rsidR="00B07A58" w:rsidRPr="00F054D2" w:rsidRDefault="00B07A58" w:rsidP="00B07A58">
      <w:pPr>
        <w:pStyle w:val="FP"/>
        <w:rPr>
          <w:i/>
          <w:iCs/>
          <w:lang w:eastAsia="en-US"/>
        </w:rPr>
      </w:pPr>
      <w:proofErr w:type="spellStart"/>
      <w:r w:rsidRPr="00F054D2">
        <w:rPr>
          <w:i/>
          <w:iCs/>
          <w:lang w:eastAsia="en-US"/>
        </w:rPr>
        <w:t>Youngkyo</w:t>
      </w:r>
      <w:proofErr w:type="spellEnd"/>
      <w:r w:rsidRPr="00F054D2">
        <w:rPr>
          <w:i/>
          <w:iCs/>
          <w:lang w:eastAsia="en-US"/>
        </w:rPr>
        <w:t>(</w:t>
      </w:r>
      <w:proofErr w:type="spellStart"/>
      <w:r w:rsidRPr="00F054D2">
        <w:rPr>
          <w:i/>
          <w:iCs/>
          <w:lang w:eastAsia="en-US"/>
        </w:rPr>
        <w:t>samsung</w:t>
      </w:r>
      <w:proofErr w:type="spellEnd"/>
      <w:r w:rsidRPr="00F054D2">
        <w:rPr>
          <w:i/>
          <w:iCs/>
          <w:lang w:eastAsia="en-US"/>
        </w:rPr>
        <w:t>) still objects r18 and accepts r17 .</w:t>
      </w:r>
    </w:p>
    <w:p w14:paraId="5BF6090C" w14:textId="77777777" w:rsidR="00B07A58" w:rsidRPr="00F054D2" w:rsidRDefault="00B07A58" w:rsidP="00B07A58">
      <w:pPr>
        <w:pStyle w:val="FP"/>
        <w:rPr>
          <w:i/>
          <w:iCs/>
          <w:lang w:eastAsia="en-US"/>
        </w:rPr>
      </w:pPr>
      <w:r w:rsidRPr="00F054D2">
        <w:rPr>
          <w:i/>
          <w:iCs/>
          <w:lang w:eastAsia="en-US"/>
        </w:rPr>
        <w:t>==== Final Comments Deadline ====</w:t>
      </w:r>
    </w:p>
    <w:p w14:paraId="08C5FA7D" w14:textId="77777777" w:rsidR="00B07A58" w:rsidRPr="00A3071B" w:rsidRDefault="00B07A58" w:rsidP="00B07A58">
      <w:pPr>
        <w:keepNext/>
        <w:keepLines/>
      </w:pPr>
      <w:r>
        <w:rPr>
          <w:b/>
        </w:rPr>
        <w:t>Discussion and conclusion:</w:t>
      </w:r>
    </w:p>
    <w:p w14:paraId="2E273AD1" w14:textId="7A008F98" w:rsidR="00B07A58" w:rsidRDefault="00B07A58" w:rsidP="00B07A58">
      <w:pPr>
        <w:keepLines/>
        <w:rPr>
          <w:lang w:eastAsia="en-US"/>
        </w:rPr>
      </w:pPr>
      <w:r>
        <w:rPr>
          <w:lang w:eastAsia="en-US"/>
        </w:rPr>
        <w:t xml:space="preserve">r24 was considered. This was agreed and revised to </w:t>
      </w:r>
      <w:r w:rsidRPr="00B07A58">
        <w:rPr>
          <w:rFonts w:cs="Arial"/>
          <w:color w:val="0000FF"/>
          <w:szCs w:val="16"/>
          <w:lang w:eastAsia="en-US"/>
        </w:rPr>
        <w:t>TD S2</w:t>
      </w:r>
      <w:r w:rsidRPr="00B07A58">
        <w:rPr>
          <w:rFonts w:cs="Arial"/>
          <w:color w:val="0000FF"/>
          <w:szCs w:val="16"/>
          <w:lang w:eastAsia="en-US"/>
        </w:rPr>
        <w:noBreakHyphen/>
        <w:t>200</w:t>
      </w:r>
      <w:r>
        <w:rPr>
          <w:rFonts w:cs="Arial"/>
          <w:color w:val="0000FF"/>
          <w:szCs w:val="16"/>
          <w:lang w:eastAsia="en-US"/>
        </w:rPr>
        <w:t>9219</w:t>
      </w:r>
      <w:r>
        <w:t xml:space="preserve">, which was </w:t>
      </w:r>
      <w:r>
        <w:rPr>
          <w:color w:val="FF0000"/>
        </w:rPr>
        <w:t>approved</w:t>
      </w:r>
      <w:r>
        <w:t>.</w:t>
      </w:r>
    </w:p>
    <w:p w14:paraId="09F331BF" w14:textId="77777777"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2009000</w:t>
      </w:r>
      <w:r>
        <w:rPr>
          <w:lang w:eastAsia="en-US"/>
        </w:rPr>
        <w:t xml:space="preserve"> (P-CR) KI#1: Conclusion update. (Source: Nokia, Nokia Shanghai-Bell)</w:t>
      </w:r>
    </w:p>
    <w:p w14:paraId="51C814C6" w14:textId="77777777" w:rsidR="00B07A58" w:rsidRPr="00F054D2" w:rsidRDefault="00B07A58" w:rsidP="00B07A58">
      <w:pPr>
        <w:pStyle w:val="FP"/>
        <w:keepNext/>
        <w:rPr>
          <w:b/>
          <w:bCs/>
          <w:i/>
          <w:iCs/>
          <w:lang w:eastAsia="en-US"/>
        </w:rPr>
      </w:pPr>
      <w:r w:rsidRPr="00F054D2">
        <w:rPr>
          <w:b/>
          <w:bCs/>
          <w:i/>
          <w:iCs/>
          <w:lang w:eastAsia="en-US"/>
        </w:rPr>
        <w:t>e-mail comments:</w:t>
      </w:r>
    </w:p>
    <w:p w14:paraId="03D1C61A" w14:textId="77777777" w:rsidR="00B07A58" w:rsidRPr="00F054D2" w:rsidRDefault="00B07A58" w:rsidP="00B07A58">
      <w:pPr>
        <w:pStyle w:val="FP"/>
        <w:rPr>
          <w:i/>
          <w:iCs/>
          <w:lang w:eastAsia="en-US"/>
        </w:rPr>
      </w:pPr>
      <w:r w:rsidRPr="00F054D2">
        <w:rPr>
          <w:i/>
          <w:iCs/>
          <w:lang w:eastAsia="en-US"/>
        </w:rPr>
        <w:t>Thomas (Nokia) provides r01</w:t>
      </w:r>
    </w:p>
    <w:p w14:paraId="21A98294" w14:textId="77777777" w:rsidR="00B07A58" w:rsidRPr="00F054D2" w:rsidRDefault="00B07A58" w:rsidP="00B07A58">
      <w:pPr>
        <w:pStyle w:val="FP"/>
        <w:rPr>
          <w:i/>
          <w:iCs/>
          <w:lang w:eastAsia="en-US"/>
        </w:rPr>
      </w:pPr>
      <w:r w:rsidRPr="00F054D2">
        <w:rPr>
          <w:i/>
          <w:iCs/>
          <w:lang w:eastAsia="en-US"/>
        </w:rPr>
        <w:t>Judy (Ericsson) provide r02.</w:t>
      </w:r>
    </w:p>
    <w:p w14:paraId="7F0324E7" w14:textId="77777777" w:rsidR="00B07A58" w:rsidRPr="00F054D2" w:rsidRDefault="00B07A58" w:rsidP="00B07A58">
      <w:pPr>
        <w:pStyle w:val="FP"/>
        <w:rPr>
          <w:i/>
          <w:iCs/>
          <w:lang w:eastAsia="en-US"/>
        </w:rPr>
      </w:pPr>
      <w:r w:rsidRPr="00F054D2">
        <w:rPr>
          <w:i/>
          <w:iCs/>
          <w:lang w:eastAsia="en-US"/>
        </w:rPr>
        <w:t>==== Revisions Deadline ====</w:t>
      </w:r>
    </w:p>
    <w:p w14:paraId="36ABBA83" w14:textId="77777777" w:rsidR="00B07A58" w:rsidRPr="00F054D2" w:rsidRDefault="00B07A58" w:rsidP="00B07A58">
      <w:pPr>
        <w:pStyle w:val="FP"/>
        <w:rPr>
          <w:i/>
          <w:iCs/>
          <w:lang w:eastAsia="en-US"/>
        </w:rPr>
      </w:pPr>
      <w:r w:rsidRPr="00F054D2">
        <w:rPr>
          <w:i/>
          <w:iCs/>
          <w:lang w:eastAsia="en-US"/>
        </w:rPr>
        <w:t xml:space="preserve">David (Samsung) can't agree to any revision of this </w:t>
      </w:r>
      <w:proofErr w:type="spellStart"/>
      <w:r w:rsidRPr="00F054D2">
        <w:rPr>
          <w:i/>
          <w:iCs/>
          <w:lang w:eastAsia="en-US"/>
        </w:rPr>
        <w:t>pCR</w:t>
      </w:r>
      <w:proofErr w:type="spellEnd"/>
      <w:r w:rsidRPr="00F054D2">
        <w:rPr>
          <w:i/>
          <w:iCs/>
          <w:lang w:eastAsia="en-US"/>
        </w:rPr>
        <w:t xml:space="preserve"> until a way forward is found for TD S2</w:t>
      </w:r>
      <w:r w:rsidRPr="00F054D2">
        <w:rPr>
          <w:i/>
          <w:iCs/>
          <w:lang w:eastAsia="en-US"/>
        </w:rPr>
        <w:noBreakHyphen/>
        <w:t>2008609. Suggests bringing it to CC#2.</w:t>
      </w:r>
    </w:p>
    <w:p w14:paraId="751F1285" w14:textId="77777777" w:rsidR="00B07A58" w:rsidRPr="00F054D2" w:rsidRDefault="00B07A58" w:rsidP="00B07A58">
      <w:pPr>
        <w:pStyle w:val="FP"/>
        <w:rPr>
          <w:i/>
          <w:iCs/>
          <w:lang w:eastAsia="en-US"/>
        </w:rPr>
      </w:pPr>
      <w:proofErr w:type="spellStart"/>
      <w:r w:rsidRPr="00F054D2">
        <w:rPr>
          <w:i/>
          <w:iCs/>
          <w:lang w:eastAsia="en-US"/>
        </w:rPr>
        <w:t>zhendong</w:t>
      </w:r>
      <w:proofErr w:type="spellEnd"/>
      <w:r w:rsidRPr="00F054D2">
        <w:rPr>
          <w:i/>
          <w:iCs/>
          <w:lang w:eastAsia="en-US"/>
        </w:rPr>
        <w:t xml:space="preserve"> (ZTE) proposes the way forward.</w:t>
      </w:r>
    </w:p>
    <w:p w14:paraId="44167DD7" w14:textId="77777777" w:rsidR="00B07A58" w:rsidRPr="00F054D2" w:rsidRDefault="00B07A58" w:rsidP="00B07A58">
      <w:pPr>
        <w:pStyle w:val="FP"/>
        <w:rPr>
          <w:i/>
          <w:iCs/>
          <w:lang w:eastAsia="en-US"/>
        </w:rPr>
      </w:pPr>
      <w:r w:rsidRPr="00F054D2">
        <w:rPr>
          <w:i/>
          <w:iCs/>
          <w:lang w:eastAsia="en-US"/>
        </w:rPr>
        <w:t>==== Final Comments Deadline ====</w:t>
      </w:r>
    </w:p>
    <w:p w14:paraId="2DE66EF5" w14:textId="77777777" w:rsidR="00B07A58" w:rsidRPr="00F054D2" w:rsidRDefault="00B07A58" w:rsidP="00B07A58">
      <w:pPr>
        <w:pStyle w:val="FP"/>
        <w:rPr>
          <w:i/>
          <w:iCs/>
          <w:lang w:eastAsia="en-US"/>
        </w:rPr>
      </w:pPr>
      <w:r w:rsidRPr="00F054D2">
        <w:rPr>
          <w:i/>
          <w:iCs/>
          <w:lang w:eastAsia="en-US"/>
        </w:rPr>
        <w:t xml:space="preserve">Thomas (Nokia) provides a late r03 along the lines of </w:t>
      </w:r>
      <w:proofErr w:type="spellStart"/>
      <w:r w:rsidRPr="00F054D2">
        <w:rPr>
          <w:i/>
          <w:iCs/>
          <w:lang w:eastAsia="en-US"/>
        </w:rPr>
        <w:t>Zhendong´s</w:t>
      </w:r>
      <w:proofErr w:type="spellEnd"/>
      <w:r w:rsidRPr="00F054D2">
        <w:rPr>
          <w:i/>
          <w:iCs/>
          <w:lang w:eastAsia="en-US"/>
        </w:rPr>
        <w:t xml:space="preserve"> proposals</w:t>
      </w:r>
    </w:p>
    <w:p w14:paraId="7C3B7C46" w14:textId="77777777" w:rsidR="00B07A58" w:rsidRPr="00F054D2" w:rsidRDefault="00B07A58" w:rsidP="00B07A58">
      <w:pPr>
        <w:pStyle w:val="FP"/>
        <w:rPr>
          <w:i/>
          <w:iCs/>
          <w:lang w:eastAsia="en-US"/>
        </w:rPr>
      </w:pPr>
      <w:r w:rsidRPr="00F054D2">
        <w:rPr>
          <w:i/>
          <w:iCs/>
          <w:lang w:eastAsia="en-US"/>
        </w:rPr>
        <w:t>LaeYoung (LGE) comments to r03.</w:t>
      </w:r>
    </w:p>
    <w:p w14:paraId="111B9061" w14:textId="77777777" w:rsidR="00B07A58" w:rsidRPr="00F054D2" w:rsidRDefault="00B07A58" w:rsidP="00B07A58">
      <w:pPr>
        <w:pStyle w:val="FP"/>
        <w:rPr>
          <w:i/>
          <w:iCs/>
          <w:lang w:eastAsia="en-US"/>
        </w:rPr>
      </w:pPr>
      <w:proofErr w:type="spellStart"/>
      <w:r w:rsidRPr="00F054D2">
        <w:rPr>
          <w:i/>
          <w:iCs/>
          <w:lang w:eastAsia="en-US"/>
        </w:rPr>
        <w:t>LiMeng</w:t>
      </w:r>
      <w:proofErr w:type="spellEnd"/>
      <w:r w:rsidRPr="00F054D2">
        <w:rPr>
          <w:i/>
          <w:iCs/>
          <w:lang w:eastAsia="en-US"/>
        </w:rPr>
        <w:t xml:space="preserve"> (Huawei) thanks LaeYoung find the issue and wonder if we simply add 8.1.3 for representing the call-flow.</w:t>
      </w:r>
    </w:p>
    <w:p w14:paraId="697E91F5" w14:textId="77777777" w:rsidR="00B07A58" w:rsidRPr="00F054D2" w:rsidRDefault="00B07A58" w:rsidP="00B07A58">
      <w:pPr>
        <w:pStyle w:val="FP"/>
        <w:rPr>
          <w:i/>
          <w:iCs/>
          <w:lang w:eastAsia="en-US"/>
        </w:rPr>
      </w:pPr>
      <w:r w:rsidRPr="00F054D2">
        <w:rPr>
          <w:i/>
          <w:iCs/>
          <w:lang w:eastAsia="en-US"/>
        </w:rPr>
        <w:t>LaeYoung (LGE) comments to r04.</w:t>
      </w:r>
    </w:p>
    <w:p w14:paraId="37B2511A" w14:textId="77777777" w:rsidR="00B07A58" w:rsidRPr="00F054D2" w:rsidRDefault="00B07A58" w:rsidP="00B07A58">
      <w:pPr>
        <w:pStyle w:val="FP"/>
        <w:rPr>
          <w:i/>
          <w:iCs/>
          <w:lang w:eastAsia="en-US"/>
        </w:rPr>
      </w:pPr>
      <w:proofErr w:type="spellStart"/>
      <w:r w:rsidRPr="00F054D2">
        <w:rPr>
          <w:i/>
          <w:iCs/>
          <w:lang w:eastAsia="en-US"/>
        </w:rPr>
        <w:t>LiMeng</w:t>
      </w:r>
      <w:proofErr w:type="spellEnd"/>
      <w:r w:rsidRPr="00F054D2">
        <w:rPr>
          <w:i/>
          <w:iCs/>
          <w:lang w:eastAsia="en-US"/>
        </w:rPr>
        <w:t xml:space="preserve"> (Huawei) provides r05.</w:t>
      </w:r>
    </w:p>
    <w:p w14:paraId="4EDE17E7" w14:textId="77777777" w:rsidR="00B07A58" w:rsidRPr="00F054D2" w:rsidRDefault="00B07A58" w:rsidP="00B07A58">
      <w:pPr>
        <w:pStyle w:val="FP"/>
        <w:rPr>
          <w:i/>
          <w:iCs/>
          <w:lang w:eastAsia="en-US"/>
        </w:rPr>
      </w:pPr>
      <w:r w:rsidRPr="00F054D2">
        <w:rPr>
          <w:i/>
          <w:iCs/>
          <w:lang w:eastAsia="en-US"/>
        </w:rPr>
        <w:t>LaeYoung (LGE) comments to r05.</w:t>
      </w:r>
    </w:p>
    <w:p w14:paraId="3947E15E" w14:textId="77777777" w:rsidR="00B07A58" w:rsidRPr="00F054D2" w:rsidRDefault="00B07A58" w:rsidP="00B07A58">
      <w:pPr>
        <w:pStyle w:val="FP"/>
        <w:rPr>
          <w:i/>
          <w:iCs/>
          <w:lang w:eastAsia="en-US"/>
        </w:rPr>
      </w:pPr>
      <w:r w:rsidRPr="00F054D2">
        <w:rPr>
          <w:i/>
          <w:iCs/>
          <w:lang w:eastAsia="en-US"/>
        </w:rPr>
        <w:t>Thomas (Nokia) provides r06.</w:t>
      </w:r>
    </w:p>
    <w:p w14:paraId="159DB4EF" w14:textId="77777777" w:rsidR="00B07A58" w:rsidRPr="00A3071B" w:rsidRDefault="00B07A58" w:rsidP="00B07A58">
      <w:pPr>
        <w:keepNext/>
        <w:keepLines/>
      </w:pPr>
      <w:r>
        <w:rPr>
          <w:b/>
        </w:rPr>
        <w:t>Discussion and conclusion:</w:t>
      </w:r>
    </w:p>
    <w:p w14:paraId="4B61815D" w14:textId="354A9089" w:rsidR="00B07A58" w:rsidRDefault="00B07A58" w:rsidP="00B07A58">
      <w:pPr>
        <w:keepLines/>
        <w:rPr>
          <w:lang w:eastAsia="en-US"/>
        </w:rPr>
      </w:pPr>
      <w:r>
        <w:rPr>
          <w:lang w:eastAsia="en-US"/>
        </w:rPr>
        <w:t xml:space="preserve">r06 was considered. This was agreed and revised to </w:t>
      </w:r>
      <w:r w:rsidRPr="00B07A58">
        <w:rPr>
          <w:rFonts w:cs="Arial"/>
          <w:color w:val="0000FF"/>
          <w:szCs w:val="16"/>
          <w:lang w:eastAsia="en-US"/>
        </w:rPr>
        <w:t>TD S2</w:t>
      </w:r>
      <w:r w:rsidRPr="00B07A58">
        <w:rPr>
          <w:rFonts w:cs="Arial"/>
          <w:color w:val="0000FF"/>
          <w:szCs w:val="16"/>
          <w:lang w:eastAsia="en-US"/>
        </w:rPr>
        <w:noBreakHyphen/>
        <w:t>200</w:t>
      </w:r>
      <w:r>
        <w:rPr>
          <w:rFonts w:cs="Arial"/>
          <w:color w:val="0000FF"/>
          <w:szCs w:val="16"/>
          <w:lang w:eastAsia="en-US"/>
        </w:rPr>
        <w:t>9220</w:t>
      </w:r>
      <w:r>
        <w:t xml:space="preserve">, which was </w:t>
      </w:r>
      <w:r>
        <w:rPr>
          <w:color w:val="FF0000"/>
        </w:rPr>
        <w:t>approved</w:t>
      </w:r>
      <w:r>
        <w:t>.</w:t>
      </w:r>
    </w:p>
    <w:p w14:paraId="702083EA" w14:textId="77777777"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2008539</w:t>
      </w:r>
      <w:r>
        <w:rPr>
          <w:lang w:eastAsia="en-US"/>
        </w:rPr>
        <w:t xml:space="preserve"> (P-CR) KI#2 conclusion. (Source: Samsung)</w:t>
      </w:r>
    </w:p>
    <w:p w14:paraId="2A719255" w14:textId="77777777" w:rsidR="00B07A58" w:rsidRPr="00F054D2" w:rsidRDefault="00B07A58" w:rsidP="00B07A58">
      <w:pPr>
        <w:pStyle w:val="FP"/>
        <w:keepNext/>
        <w:rPr>
          <w:b/>
          <w:bCs/>
          <w:i/>
          <w:iCs/>
          <w:lang w:eastAsia="en-US"/>
        </w:rPr>
      </w:pPr>
      <w:r w:rsidRPr="00F054D2">
        <w:rPr>
          <w:b/>
          <w:bCs/>
          <w:i/>
          <w:iCs/>
          <w:lang w:eastAsia="en-US"/>
        </w:rPr>
        <w:t>e-mail comments:</w:t>
      </w:r>
    </w:p>
    <w:p w14:paraId="62079720" w14:textId="77777777" w:rsidR="00B07A58" w:rsidRPr="00F054D2" w:rsidRDefault="00B07A58" w:rsidP="00B07A58">
      <w:pPr>
        <w:pStyle w:val="FP"/>
        <w:rPr>
          <w:i/>
          <w:iCs/>
          <w:lang w:eastAsia="en-US"/>
        </w:rPr>
      </w:pPr>
      <w:r w:rsidRPr="00F054D2">
        <w:rPr>
          <w:i/>
          <w:iCs/>
          <w:lang w:eastAsia="en-US"/>
        </w:rPr>
        <w:t>Thomas (Nokia) provides r01</w:t>
      </w:r>
    </w:p>
    <w:p w14:paraId="583D9511" w14:textId="77777777" w:rsidR="00B07A58" w:rsidRPr="00F054D2" w:rsidRDefault="00B07A58" w:rsidP="00B07A58">
      <w:pPr>
        <w:pStyle w:val="FP"/>
        <w:rPr>
          <w:i/>
          <w:iCs/>
          <w:lang w:eastAsia="en-US"/>
        </w:rPr>
      </w:pPr>
      <w:r w:rsidRPr="00F054D2">
        <w:rPr>
          <w:i/>
          <w:iCs/>
          <w:lang w:eastAsia="en-US"/>
        </w:rPr>
        <w:t>Judy (Ericsson) provide r02 based on r00 to align with the evaluation in 8523, and did not accept r01 which is not aligned with the evaluation.</w:t>
      </w:r>
    </w:p>
    <w:p w14:paraId="4D8CA356" w14:textId="77777777" w:rsidR="00B07A58" w:rsidRPr="00F054D2" w:rsidRDefault="00B07A58" w:rsidP="00B07A58">
      <w:pPr>
        <w:pStyle w:val="FP"/>
        <w:rPr>
          <w:i/>
          <w:iCs/>
          <w:lang w:eastAsia="en-US"/>
        </w:rPr>
      </w:pPr>
      <w:r w:rsidRPr="00F054D2">
        <w:rPr>
          <w:i/>
          <w:iCs/>
          <w:lang w:eastAsia="en-US"/>
        </w:rPr>
        <w:t>Thomas (Nokia) objects against r02 because this conclusion misunderstood the intention of this key item.</w:t>
      </w:r>
    </w:p>
    <w:p w14:paraId="2763053E" w14:textId="77777777" w:rsidR="00B07A58" w:rsidRPr="00F054D2" w:rsidRDefault="00B07A58" w:rsidP="00B07A58">
      <w:pPr>
        <w:pStyle w:val="FP"/>
        <w:rPr>
          <w:i/>
          <w:iCs/>
          <w:lang w:eastAsia="en-US"/>
        </w:rPr>
      </w:pPr>
      <w:r w:rsidRPr="00F054D2">
        <w:rPr>
          <w:i/>
          <w:iCs/>
          <w:lang w:eastAsia="en-US"/>
        </w:rPr>
        <w:t>David (Samsung) provides r03 based on r01 adding Vivo as co-sourcing company since TD S2</w:t>
      </w:r>
      <w:r w:rsidRPr="00F054D2">
        <w:rPr>
          <w:i/>
          <w:iCs/>
          <w:lang w:eastAsia="en-US"/>
        </w:rPr>
        <w:noBreakHyphen/>
        <w:t>2008803 has been merged as per chairman's notes</w:t>
      </w:r>
    </w:p>
    <w:p w14:paraId="1CCCDDB0" w14:textId="77777777" w:rsidR="00B07A58" w:rsidRPr="00F054D2" w:rsidRDefault="00B07A58" w:rsidP="00B07A58">
      <w:pPr>
        <w:pStyle w:val="FP"/>
        <w:rPr>
          <w:i/>
          <w:iCs/>
          <w:lang w:eastAsia="en-US"/>
        </w:rPr>
      </w:pPr>
      <w:r w:rsidRPr="00F054D2">
        <w:rPr>
          <w:i/>
          <w:iCs/>
          <w:lang w:eastAsia="en-US"/>
        </w:rPr>
        <w:t>==== Revisions Deadline ====</w:t>
      </w:r>
    </w:p>
    <w:p w14:paraId="7A616B52" w14:textId="77777777" w:rsidR="00B07A58" w:rsidRPr="00F054D2" w:rsidRDefault="00B07A58" w:rsidP="00B07A58">
      <w:pPr>
        <w:pStyle w:val="FP"/>
        <w:rPr>
          <w:i/>
          <w:iCs/>
          <w:lang w:eastAsia="en-US"/>
        </w:rPr>
      </w:pPr>
      <w:r w:rsidRPr="00F054D2">
        <w:rPr>
          <w:i/>
          <w:iCs/>
          <w:lang w:eastAsia="en-US"/>
        </w:rPr>
        <w:t>Judy (Ericsson) prefer r02 and comments</w:t>
      </w:r>
    </w:p>
    <w:p w14:paraId="065F2673" w14:textId="77777777" w:rsidR="00B07A58" w:rsidRPr="00F054D2" w:rsidRDefault="00B07A58" w:rsidP="00B07A58">
      <w:pPr>
        <w:pStyle w:val="FP"/>
        <w:rPr>
          <w:i/>
          <w:iCs/>
          <w:lang w:eastAsia="en-US"/>
        </w:rPr>
      </w:pPr>
      <w:r w:rsidRPr="00F054D2">
        <w:rPr>
          <w:i/>
          <w:iCs/>
          <w:lang w:eastAsia="en-US"/>
        </w:rPr>
        <w:t>David (Samsung) proposes r04 as a way forward and suggests to bring the document to CC#2.</w:t>
      </w:r>
    </w:p>
    <w:p w14:paraId="0B52AE6C" w14:textId="77777777" w:rsidR="00B07A58" w:rsidRPr="00F054D2" w:rsidRDefault="00B07A58" w:rsidP="00B07A58">
      <w:pPr>
        <w:pStyle w:val="FP"/>
        <w:rPr>
          <w:i/>
          <w:iCs/>
          <w:lang w:eastAsia="en-US"/>
        </w:rPr>
      </w:pPr>
      <w:r w:rsidRPr="00F054D2">
        <w:rPr>
          <w:i/>
          <w:iCs/>
          <w:lang w:eastAsia="en-US"/>
        </w:rPr>
        <w:t>Thomas (Nokia) accepts r04</w:t>
      </w:r>
    </w:p>
    <w:p w14:paraId="7DFA11E3" w14:textId="77777777" w:rsidR="00B07A58" w:rsidRPr="00F054D2" w:rsidRDefault="00B07A58" w:rsidP="00B07A58">
      <w:pPr>
        <w:pStyle w:val="FP"/>
        <w:rPr>
          <w:i/>
          <w:iCs/>
          <w:lang w:eastAsia="en-US"/>
        </w:rPr>
      </w:pPr>
      <w:r w:rsidRPr="00F054D2">
        <w:rPr>
          <w:i/>
          <w:iCs/>
          <w:lang w:eastAsia="en-US"/>
        </w:rPr>
        <w:t>==== Final Comments Deadline ====</w:t>
      </w:r>
    </w:p>
    <w:p w14:paraId="7D8D3B8E" w14:textId="77777777" w:rsidR="00B07A58" w:rsidRPr="00A3071B" w:rsidRDefault="00B07A58" w:rsidP="00B07A58">
      <w:pPr>
        <w:keepNext/>
        <w:keepLines/>
      </w:pPr>
      <w:r>
        <w:rPr>
          <w:b/>
        </w:rPr>
        <w:t>Discussion and conclusion:</w:t>
      </w:r>
    </w:p>
    <w:p w14:paraId="06008639" w14:textId="5FC26A6A" w:rsidR="00B07A58" w:rsidRDefault="00B07A58" w:rsidP="00B07A58">
      <w:pPr>
        <w:keepLines/>
        <w:rPr>
          <w:lang w:eastAsia="en-US"/>
        </w:rPr>
      </w:pPr>
      <w:r>
        <w:rPr>
          <w:lang w:eastAsia="en-US"/>
        </w:rPr>
        <w:t xml:space="preserve">r04 was considered. This was agreed and revised to </w:t>
      </w:r>
      <w:r w:rsidRPr="00B07A58">
        <w:rPr>
          <w:rFonts w:cs="Arial"/>
          <w:color w:val="0000FF"/>
          <w:szCs w:val="16"/>
          <w:lang w:eastAsia="en-US"/>
        </w:rPr>
        <w:t>TD S2</w:t>
      </w:r>
      <w:r w:rsidRPr="00B07A58">
        <w:rPr>
          <w:rFonts w:cs="Arial"/>
          <w:color w:val="0000FF"/>
          <w:szCs w:val="16"/>
          <w:lang w:eastAsia="en-US"/>
        </w:rPr>
        <w:noBreakHyphen/>
        <w:t>200</w:t>
      </w:r>
      <w:r>
        <w:rPr>
          <w:rFonts w:cs="Arial"/>
          <w:color w:val="0000FF"/>
          <w:szCs w:val="16"/>
          <w:lang w:eastAsia="en-US"/>
        </w:rPr>
        <w:t>9221</w:t>
      </w:r>
      <w:r>
        <w:t xml:space="preserve">, which was </w:t>
      </w:r>
      <w:r>
        <w:rPr>
          <w:color w:val="FF0000"/>
        </w:rPr>
        <w:t>approved</w:t>
      </w:r>
      <w:r>
        <w:t>.</w:t>
      </w:r>
    </w:p>
    <w:p w14:paraId="45E65B57" w14:textId="77777777"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2008525</w:t>
      </w:r>
      <w:r>
        <w:rPr>
          <w:lang w:eastAsia="en-US"/>
        </w:rPr>
        <w:t xml:space="preserve"> (P-CR) KI#4 Update to Evaluation and Conclusion . (Source: Ericsson)</w:t>
      </w:r>
    </w:p>
    <w:p w14:paraId="314AEE79" w14:textId="77777777" w:rsidR="00B07A58" w:rsidRPr="00F054D2" w:rsidRDefault="00B07A58" w:rsidP="00B07A58">
      <w:pPr>
        <w:pStyle w:val="FP"/>
        <w:keepNext/>
        <w:rPr>
          <w:b/>
          <w:bCs/>
          <w:i/>
          <w:iCs/>
          <w:lang w:eastAsia="en-US"/>
        </w:rPr>
      </w:pPr>
      <w:r w:rsidRPr="00F054D2">
        <w:rPr>
          <w:b/>
          <w:bCs/>
          <w:i/>
          <w:iCs/>
          <w:lang w:eastAsia="en-US"/>
        </w:rPr>
        <w:t>e-mail comments:</w:t>
      </w:r>
    </w:p>
    <w:p w14:paraId="22AB77F1" w14:textId="77777777" w:rsidR="00B07A58" w:rsidRPr="00F054D2" w:rsidRDefault="00B07A58" w:rsidP="00B07A58">
      <w:pPr>
        <w:pStyle w:val="FP"/>
        <w:rPr>
          <w:i/>
          <w:iCs/>
          <w:lang w:eastAsia="en-US"/>
        </w:rPr>
      </w:pPr>
      <w:r w:rsidRPr="00F054D2">
        <w:rPr>
          <w:i/>
          <w:iCs/>
          <w:lang w:eastAsia="en-US"/>
        </w:rPr>
        <w:t>Judy (Ericsson) provide r01 to move the Conclusion part from 8525 to 8679 following rapporteur's merging proposal.</w:t>
      </w:r>
    </w:p>
    <w:p w14:paraId="2725262E" w14:textId="77777777" w:rsidR="00B07A58" w:rsidRPr="00F054D2" w:rsidRDefault="00B07A58" w:rsidP="00B07A58">
      <w:pPr>
        <w:pStyle w:val="FP"/>
        <w:rPr>
          <w:i/>
          <w:iCs/>
          <w:lang w:eastAsia="en-US"/>
        </w:rPr>
      </w:pPr>
      <w:proofErr w:type="spellStart"/>
      <w:r w:rsidRPr="00F054D2">
        <w:rPr>
          <w:i/>
          <w:iCs/>
          <w:lang w:eastAsia="en-US"/>
        </w:rPr>
        <w:t>Chunshan</w:t>
      </w:r>
      <w:proofErr w:type="spellEnd"/>
      <w:r w:rsidRPr="00F054D2">
        <w:rPr>
          <w:i/>
          <w:iCs/>
          <w:lang w:eastAsia="en-US"/>
        </w:rPr>
        <w:t xml:space="preserve"> (Tencent) provide r02 to clarify the MBS Session-AMBR.</w:t>
      </w:r>
    </w:p>
    <w:p w14:paraId="57366D14" w14:textId="77777777" w:rsidR="00B07A58" w:rsidRPr="00F054D2" w:rsidRDefault="00B07A58" w:rsidP="00B07A58">
      <w:pPr>
        <w:pStyle w:val="FP"/>
        <w:rPr>
          <w:i/>
          <w:iCs/>
          <w:lang w:eastAsia="en-US"/>
        </w:rPr>
      </w:pPr>
      <w:r w:rsidRPr="00F054D2">
        <w:rPr>
          <w:i/>
          <w:iCs/>
          <w:lang w:eastAsia="en-US"/>
        </w:rPr>
        <w:t>Judy (Ericsson) do not accept r02.</w:t>
      </w:r>
    </w:p>
    <w:p w14:paraId="5E038536" w14:textId="77777777" w:rsidR="00B07A58" w:rsidRPr="00F054D2" w:rsidRDefault="00B07A58" w:rsidP="00B07A58">
      <w:pPr>
        <w:pStyle w:val="FP"/>
        <w:rPr>
          <w:i/>
          <w:iCs/>
          <w:lang w:eastAsia="en-US"/>
        </w:rPr>
      </w:pPr>
      <w:proofErr w:type="spellStart"/>
      <w:r w:rsidRPr="00F054D2">
        <w:rPr>
          <w:i/>
          <w:iCs/>
          <w:lang w:eastAsia="en-US"/>
        </w:rPr>
        <w:t>Chunshan</w:t>
      </w:r>
      <w:proofErr w:type="spellEnd"/>
      <w:r w:rsidRPr="00F054D2">
        <w:rPr>
          <w:i/>
          <w:iCs/>
          <w:lang w:eastAsia="en-US"/>
        </w:rPr>
        <w:t xml:space="preserve"> (Tencent) provides clarification.</w:t>
      </w:r>
    </w:p>
    <w:p w14:paraId="481A4681" w14:textId="77777777" w:rsidR="00B07A58" w:rsidRPr="00F054D2" w:rsidRDefault="00B07A58" w:rsidP="00B07A58">
      <w:pPr>
        <w:pStyle w:val="FP"/>
        <w:rPr>
          <w:i/>
          <w:iCs/>
          <w:lang w:eastAsia="en-US"/>
        </w:rPr>
      </w:pPr>
      <w:r w:rsidRPr="00F054D2">
        <w:rPr>
          <w:i/>
          <w:iCs/>
          <w:lang w:eastAsia="en-US"/>
        </w:rPr>
        <w:t>Thomas (Nokia) provide r03 based on r01. Object against all previous revisions.</w:t>
      </w:r>
    </w:p>
    <w:p w14:paraId="330F8D31" w14:textId="77777777" w:rsidR="00B07A58" w:rsidRPr="00F054D2" w:rsidRDefault="00B07A58" w:rsidP="00B07A58">
      <w:pPr>
        <w:pStyle w:val="FP"/>
        <w:rPr>
          <w:i/>
          <w:iCs/>
          <w:lang w:eastAsia="en-US"/>
        </w:rPr>
      </w:pPr>
      <w:r w:rsidRPr="00F054D2">
        <w:rPr>
          <w:i/>
          <w:iCs/>
          <w:lang w:eastAsia="en-US"/>
        </w:rPr>
        <w:t>Judy (Ericsson) provide r04 and responds to Thomas (Nokia).</w:t>
      </w:r>
    </w:p>
    <w:p w14:paraId="76A871D4" w14:textId="77777777" w:rsidR="00B07A58" w:rsidRPr="00F054D2" w:rsidRDefault="00B07A58" w:rsidP="00B07A58">
      <w:pPr>
        <w:pStyle w:val="FP"/>
        <w:rPr>
          <w:i/>
          <w:iCs/>
          <w:lang w:eastAsia="en-US"/>
        </w:rPr>
      </w:pPr>
      <w:r w:rsidRPr="00F054D2">
        <w:rPr>
          <w:i/>
          <w:iCs/>
          <w:lang w:eastAsia="en-US"/>
        </w:rPr>
        <w:t>==== Revisions Deadline ====</w:t>
      </w:r>
    </w:p>
    <w:p w14:paraId="3723DAD6" w14:textId="77777777" w:rsidR="00B07A58" w:rsidRPr="00F054D2" w:rsidRDefault="00B07A58" w:rsidP="00B07A58">
      <w:pPr>
        <w:pStyle w:val="FP"/>
        <w:rPr>
          <w:i/>
          <w:iCs/>
          <w:lang w:eastAsia="en-US"/>
        </w:rPr>
      </w:pPr>
      <w:r w:rsidRPr="00F054D2">
        <w:rPr>
          <w:i/>
          <w:iCs/>
          <w:lang w:eastAsia="en-US"/>
        </w:rPr>
        <w:t>Thomas objects against r01, r02, and r04</w:t>
      </w:r>
    </w:p>
    <w:p w14:paraId="758F114A" w14:textId="77777777" w:rsidR="00B07A58" w:rsidRPr="00F054D2" w:rsidRDefault="00B07A58" w:rsidP="00B07A58">
      <w:pPr>
        <w:pStyle w:val="FP"/>
        <w:rPr>
          <w:i/>
          <w:iCs/>
          <w:lang w:eastAsia="en-US"/>
        </w:rPr>
      </w:pPr>
      <w:r w:rsidRPr="00F054D2">
        <w:rPr>
          <w:i/>
          <w:iCs/>
          <w:lang w:eastAsia="en-US"/>
        </w:rPr>
        <w:t>Judy (Ericsson): Thomas (Nokia)'s objection assumes no stage 1 requirement but Ericsson provide both stage 1 and stage 2 requirement. I propose to bring the paper to CC if Nokia does not withdraw the objection.</w:t>
      </w:r>
    </w:p>
    <w:p w14:paraId="0C974403" w14:textId="77777777" w:rsidR="00B07A58" w:rsidRPr="00F054D2" w:rsidRDefault="00B07A58" w:rsidP="00B07A58">
      <w:pPr>
        <w:pStyle w:val="FP"/>
        <w:rPr>
          <w:i/>
          <w:iCs/>
          <w:lang w:eastAsia="en-US"/>
        </w:rPr>
      </w:pPr>
      <w:r w:rsidRPr="00F054D2">
        <w:rPr>
          <w:i/>
          <w:iCs/>
          <w:lang w:eastAsia="en-US"/>
        </w:rPr>
        <w:t>Thomas (Nokia) replies to Judy that he maintains objection based on missing stage 1 requirement</w:t>
      </w:r>
    </w:p>
    <w:p w14:paraId="2218F1F2" w14:textId="77777777" w:rsidR="00B07A58" w:rsidRPr="00F054D2" w:rsidRDefault="00B07A58" w:rsidP="00B07A58">
      <w:pPr>
        <w:pStyle w:val="FP"/>
        <w:rPr>
          <w:i/>
          <w:iCs/>
          <w:lang w:eastAsia="en-US"/>
        </w:rPr>
      </w:pPr>
      <w:r w:rsidRPr="00F054D2">
        <w:rPr>
          <w:i/>
          <w:iCs/>
          <w:lang w:eastAsia="en-US"/>
        </w:rPr>
        <w:lastRenderedPageBreak/>
        <w:t>Judy (Ericsson) asks chairman to include this paper on CC#3. There is company objecting arguing there is no explicit stage 1 requirement but the related requirements are already specified in stage 2 Public Safety spec.</w:t>
      </w:r>
    </w:p>
    <w:p w14:paraId="32069600" w14:textId="77777777" w:rsidR="00B07A58" w:rsidRPr="00F054D2" w:rsidRDefault="00B07A58" w:rsidP="00B07A58">
      <w:pPr>
        <w:pStyle w:val="FP"/>
        <w:rPr>
          <w:i/>
          <w:iCs/>
          <w:lang w:eastAsia="en-US"/>
        </w:rPr>
      </w:pPr>
      <w:r w:rsidRPr="00F054D2">
        <w:rPr>
          <w:i/>
          <w:iCs/>
          <w:lang w:eastAsia="en-US"/>
        </w:rPr>
        <w:t>Haris (Qualcomm) comments that the disagreement is on the same issue as TD S2</w:t>
      </w:r>
      <w:r w:rsidRPr="00F054D2">
        <w:rPr>
          <w:i/>
          <w:iCs/>
          <w:lang w:eastAsia="en-US"/>
        </w:rPr>
        <w:noBreakHyphen/>
        <w:t xml:space="preserve">2008679 (upgrade of priority) and the discussion should </w:t>
      </w:r>
      <w:proofErr w:type="spellStart"/>
      <w:r w:rsidRPr="00F054D2">
        <w:rPr>
          <w:i/>
          <w:iCs/>
          <w:lang w:eastAsia="en-US"/>
        </w:rPr>
        <w:t>handled</w:t>
      </w:r>
      <w:proofErr w:type="spellEnd"/>
      <w:r w:rsidRPr="00F054D2">
        <w:rPr>
          <w:i/>
          <w:iCs/>
          <w:lang w:eastAsia="en-US"/>
        </w:rPr>
        <w:t xml:space="preserve"> together</w:t>
      </w:r>
    </w:p>
    <w:p w14:paraId="41B5439C" w14:textId="77777777" w:rsidR="00B07A58" w:rsidRPr="00F054D2" w:rsidRDefault="00B07A58" w:rsidP="00B07A58">
      <w:pPr>
        <w:pStyle w:val="FP"/>
        <w:rPr>
          <w:i/>
          <w:iCs/>
          <w:lang w:eastAsia="en-US"/>
        </w:rPr>
      </w:pPr>
      <w:r w:rsidRPr="00F054D2">
        <w:rPr>
          <w:i/>
          <w:iCs/>
          <w:lang w:eastAsia="en-US"/>
        </w:rPr>
        <w:t>Thomas(Nokia) replies to Judy that quoted stage 2 is for unicast and thus not applicable</w:t>
      </w:r>
    </w:p>
    <w:p w14:paraId="61EF87B2" w14:textId="77777777" w:rsidR="00B07A58" w:rsidRPr="00F054D2" w:rsidRDefault="00B07A58" w:rsidP="00B07A58">
      <w:pPr>
        <w:pStyle w:val="FP"/>
        <w:rPr>
          <w:i/>
          <w:iCs/>
          <w:lang w:eastAsia="en-US"/>
        </w:rPr>
      </w:pPr>
      <w:r w:rsidRPr="00F054D2">
        <w:rPr>
          <w:i/>
          <w:iCs/>
          <w:lang w:eastAsia="en-US"/>
        </w:rPr>
        <w:t>==== Final Comments Deadline ====</w:t>
      </w:r>
    </w:p>
    <w:p w14:paraId="3D359134" w14:textId="77777777" w:rsidR="00B07A58" w:rsidRPr="00A3071B" w:rsidRDefault="00B07A58" w:rsidP="00B07A58">
      <w:pPr>
        <w:keepNext/>
        <w:keepLines/>
      </w:pPr>
      <w:r>
        <w:rPr>
          <w:b/>
        </w:rPr>
        <w:t>Discussion and conclusion:</w:t>
      </w:r>
    </w:p>
    <w:p w14:paraId="7B3340FE" w14:textId="008AAC4D" w:rsidR="00B07A58" w:rsidRDefault="00B07A58" w:rsidP="00B07A58">
      <w:pPr>
        <w:keepLines/>
        <w:rPr>
          <w:lang w:eastAsia="en-US"/>
        </w:rPr>
      </w:pPr>
      <w:r>
        <w:rPr>
          <w:lang w:eastAsia="en-US"/>
        </w:rPr>
        <w:t xml:space="preserve">r04 was considered. Nokia objected to this as there is no Stage 1 requirement. Ericsson commented that there is a Stage 1 requirement.  Huawei commented that the acceptable revisions are related to what is accepted also for </w:t>
      </w:r>
      <w:r w:rsidRPr="00B07A58">
        <w:rPr>
          <w:color w:val="0000FF"/>
          <w:lang w:eastAsia="en-US"/>
        </w:rPr>
        <w:t>S2-2008679</w:t>
      </w:r>
      <w:r>
        <w:rPr>
          <w:lang w:eastAsia="en-US"/>
        </w:rPr>
        <w:t xml:space="preserve">. r03 was then considered. This was </w:t>
      </w:r>
      <w:r w:rsidRPr="00B07A58">
        <w:rPr>
          <w:color w:val="FF0000"/>
          <w:lang w:eastAsia="en-US"/>
        </w:rPr>
        <w:t>agreed</w:t>
      </w:r>
      <w:r>
        <w:rPr>
          <w:lang w:eastAsia="en-US"/>
        </w:rPr>
        <w:t xml:space="preserve"> and revised to </w:t>
      </w:r>
      <w:r w:rsidRPr="00B07A58">
        <w:rPr>
          <w:rFonts w:cs="Arial"/>
          <w:color w:val="0000FF"/>
          <w:szCs w:val="16"/>
          <w:lang w:eastAsia="en-US"/>
        </w:rPr>
        <w:t>TD S2</w:t>
      </w:r>
      <w:r w:rsidRPr="00B07A58">
        <w:rPr>
          <w:rFonts w:cs="Arial"/>
          <w:color w:val="0000FF"/>
          <w:szCs w:val="16"/>
          <w:lang w:eastAsia="en-US"/>
        </w:rPr>
        <w:noBreakHyphen/>
        <w:t>200</w:t>
      </w:r>
      <w:r>
        <w:rPr>
          <w:rFonts w:cs="Arial"/>
          <w:color w:val="0000FF"/>
          <w:szCs w:val="16"/>
          <w:lang w:eastAsia="en-US"/>
        </w:rPr>
        <w:t>9223</w:t>
      </w:r>
      <w:r>
        <w:t xml:space="preserve">, which was </w:t>
      </w:r>
      <w:r>
        <w:rPr>
          <w:color w:val="FF0000"/>
        </w:rPr>
        <w:t>approved</w:t>
      </w:r>
      <w:r>
        <w:t>.</w:t>
      </w:r>
    </w:p>
    <w:p w14:paraId="3C3EDD5E" w14:textId="77777777"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2008679</w:t>
      </w:r>
      <w:r>
        <w:rPr>
          <w:lang w:eastAsia="en-US"/>
        </w:rPr>
        <w:t xml:space="preserve"> (P-CR) KI#4, update on conclusion . (Source: Samsung)</w:t>
      </w:r>
    </w:p>
    <w:p w14:paraId="52BF22A8" w14:textId="77777777" w:rsidR="00B07A58" w:rsidRPr="00F054D2" w:rsidRDefault="00B07A58" w:rsidP="00B07A58">
      <w:pPr>
        <w:pStyle w:val="FP"/>
        <w:keepNext/>
        <w:rPr>
          <w:b/>
          <w:bCs/>
          <w:i/>
          <w:iCs/>
          <w:lang w:eastAsia="en-US"/>
        </w:rPr>
      </w:pPr>
      <w:r w:rsidRPr="00F054D2">
        <w:rPr>
          <w:b/>
          <w:bCs/>
          <w:i/>
          <w:iCs/>
          <w:lang w:eastAsia="en-US"/>
        </w:rPr>
        <w:t>e-mail comments:</w:t>
      </w:r>
    </w:p>
    <w:p w14:paraId="09A17A20" w14:textId="77777777" w:rsidR="00B07A58" w:rsidRPr="00F054D2" w:rsidRDefault="00B07A58" w:rsidP="00B07A58">
      <w:pPr>
        <w:pStyle w:val="FP"/>
        <w:rPr>
          <w:i/>
          <w:iCs/>
          <w:lang w:eastAsia="en-US"/>
        </w:rPr>
      </w:pPr>
      <w:r w:rsidRPr="00F054D2">
        <w:rPr>
          <w:i/>
          <w:iCs/>
          <w:lang w:eastAsia="en-US"/>
        </w:rPr>
        <w:t>Xiaoyan (CATT) provides r01.</w:t>
      </w:r>
    </w:p>
    <w:p w14:paraId="12D6D11B" w14:textId="77777777" w:rsidR="00B07A58" w:rsidRPr="00F054D2" w:rsidRDefault="00B07A58" w:rsidP="00B07A58">
      <w:pPr>
        <w:pStyle w:val="FP"/>
        <w:rPr>
          <w:i/>
          <w:iCs/>
          <w:lang w:eastAsia="en-US"/>
        </w:rPr>
      </w:pPr>
      <w:r w:rsidRPr="00F054D2">
        <w:rPr>
          <w:i/>
          <w:iCs/>
          <w:lang w:eastAsia="en-US"/>
        </w:rPr>
        <w:t>Judy (Ericsson) provide r02 to merge the Conclusion part from 8525 to 8679 following rapporteur's merging proposal and comments.</w:t>
      </w:r>
    </w:p>
    <w:p w14:paraId="5620A41E" w14:textId="77777777" w:rsidR="00B07A58" w:rsidRPr="00F054D2" w:rsidRDefault="00B07A58" w:rsidP="00B07A58">
      <w:pPr>
        <w:pStyle w:val="FP"/>
        <w:rPr>
          <w:i/>
          <w:iCs/>
          <w:lang w:eastAsia="en-US"/>
        </w:rPr>
      </w:pPr>
      <w:proofErr w:type="spellStart"/>
      <w:r w:rsidRPr="00F054D2">
        <w:rPr>
          <w:i/>
          <w:iCs/>
          <w:lang w:eastAsia="en-US"/>
        </w:rPr>
        <w:t>Chunshan</w:t>
      </w:r>
      <w:proofErr w:type="spellEnd"/>
      <w:r w:rsidRPr="00F054D2">
        <w:rPr>
          <w:i/>
          <w:iCs/>
          <w:lang w:eastAsia="en-US"/>
        </w:rPr>
        <w:t xml:space="preserve"> (Tencent) provide r03 to merge the Conclusion part from 8856 following rapporteur's merging proposal and comments.</w:t>
      </w:r>
    </w:p>
    <w:p w14:paraId="3D44EC4A" w14:textId="77777777" w:rsidR="00B07A58" w:rsidRPr="00F054D2" w:rsidRDefault="00B07A58" w:rsidP="00B07A58">
      <w:pPr>
        <w:pStyle w:val="FP"/>
        <w:rPr>
          <w:i/>
          <w:iCs/>
          <w:lang w:eastAsia="en-US"/>
        </w:rPr>
      </w:pPr>
      <w:r w:rsidRPr="00F054D2">
        <w:rPr>
          <w:i/>
          <w:iCs/>
          <w:lang w:eastAsia="en-US"/>
        </w:rPr>
        <w:t>Judy (Ericsson) do not accept r03.</w:t>
      </w:r>
    </w:p>
    <w:p w14:paraId="1829A11C" w14:textId="77777777" w:rsidR="00B07A58" w:rsidRPr="00F054D2" w:rsidRDefault="00B07A58" w:rsidP="00B07A58">
      <w:pPr>
        <w:pStyle w:val="FP"/>
        <w:rPr>
          <w:i/>
          <w:iCs/>
          <w:lang w:eastAsia="en-US"/>
        </w:rPr>
      </w:pPr>
      <w:proofErr w:type="spellStart"/>
      <w:r w:rsidRPr="00F054D2">
        <w:rPr>
          <w:i/>
          <w:iCs/>
          <w:lang w:eastAsia="en-US"/>
        </w:rPr>
        <w:t>Chunshan</w:t>
      </w:r>
      <w:proofErr w:type="spellEnd"/>
      <w:r w:rsidRPr="00F054D2">
        <w:rPr>
          <w:i/>
          <w:iCs/>
          <w:lang w:eastAsia="en-US"/>
        </w:rPr>
        <w:t xml:space="preserve"> (Tencent) provides clarification.</w:t>
      </w:r>
    </w:p>
    <w:p w14:paraId="10167AED" w14:textId="77777777" w:rsidR="00B07A58" w:rsidRPr="00F054D2" w:rsidRDefault="00B07A58" w:rsidP="00B07A58">
      <w:pPr>
        <w:pStyle w:val="FP"/>
        <w:rPr>
          <w:i/>
          <w:iCs/>
          <w:lang w:eastAsia="en-US"/>
        </w:rPr>
      </w:pPr>
      <w:r w:rsidRPr="00F054D2">
        <w:rPr>
          <w:i/>
          <w:iCs/>
          <w:lang w:eastAsia="en-US"/>
        </w:rPr>
        <w:t>Haris (Qualcomm) indicates that cannot accept r03, provides r04 (based on r02)</w:t>
      </w:r>
    </w:p>
    <w:p w14:paraId="4976A213" w14:textId="77777777" w:rsidR="00B07A58" w:rsidRPr="00F054D2" w:rsidRDefault="00B07A58" w:rsidP="00B07A58">
      <w:pPr>
        <w:pStyle w:val="FP"/>
        <w:rPr>
          <w:i/>
          <w:iCs/>
          <w:lang w:eastAsia="en-US"/>
        </w:rPr>
      </w:pPr>
      <w:proofErr w:type="spellStart"/>
      <w:r w:rsidRPr="00F054D2">
        <w:rPr>
          <w:i/>
          <w:iCs/>
          <w:lang w:eastAsia="en-US"/>
        </w:rPr>
        <w:t>zhendong</w:t>
      </w:r>
      <w:proofErr w:type="spellEnd"/>
      <w:r w:rsidRPr="00F054D2">
        <w:rPr>
          <w:i/>
          <w:iCs/>
          <w:lang w:eastAsia="en-US"/>
        </w:rPr>
        <w:t xml:space="preserve"> (ZTE) provides r05.</w:t>
      </w:r>
    </w:p>
    <w:p w14:paraId="673493C8" w14:textId="77777777" w:rsidR="00B07A58" w:rsidRPr="00F054D2" w:rsidRDefault="00B07A58" w:rsidP="00B07A58">
      <w:pPr>
        <w:pStyle w:val="FP"/>
        <w:rPr>
          <w:i/>
          <w:iCs/>
          <w:lang w:eastAsia="en-US"/>
        </w:rPr>
      </w:pPr>
      <w:r w:rsidRPr="00F054D2">
        <w:rPr>
          <w:i/>
          <w:iCs/>
          <w:lang w:eastAsia="en-US"/>
        </w:rPr>
        <w:t>Thomas (Nokia) provides r06 and object to r01 to r05</w:t>
      </w:r>
    </w:p>
    <w:p w14:paraId="67165A89" w14:textId="77777777" w:rsidR="00B07A58" w:rsidRPr="00F054D2" w:rsidRDefault="00B07A58" w:rsidP="00B07A58">
      <w:pPr>
        <w:pStyle w:val="FP"/>
        <w:rPr>
          <w:i/>
          <w:iCs/>
          <w:lang w:eastAsia="en-US"/>
        </w:rPr>
      </w:pPr>
      <w:r w:rsidRPr="00F054D2">
        <w:rPr>
          <w:i/>
          <w:iCs/>
          <w:lang w:eastAsia="en-US"/>
        </w:rPr>
        <w:t>Judy (Ericsson) provides r07 and responds to Thomas (Nokia).</w:t>
      </w:r>
    </w:p>
    <w:p w14:paraId="5F9C35C6" w14:textId="77777777" w:rsidR="00B07A58" w:rsidRPr="00F054D2" w:rsidRDefault="00B07A58" w:rsidP="00B07A58">
      <w:pPr>
        <w:pStyle w:val="FP"/>
        <w:rPr>
          <w:i/>
          <w:iCs/>
          <w:lang w:eastAsia="en-US"/>
        </w:rPr>
      </w:pPr>
      <w:r w:rsidRPr="00F054D2">
        <w:rPr>
          <w:i/>
          <w:iCs/>
          <w:lang w:eastAsia="en-US"/>
        </w:rPr>
        <w:t>Haris (Qualcomm) asks question for clarification and propose alternative text suggestion</w:t>
      </w:r>
    </w:p>
    <w:p w14:paraId="06C7DE60" w14:textId="77777777" w:rsidR="00B07A58" w:rsidRPr="00F054D2" w:rsidRDefault="00B07A58" w:rsidP="00B07A58">
      <w:pPr>
        <w:pStyle w:val="FP"/>
        <w:rPr>
          <w:i/>
          <w:iCs/>
          <w:lang w:eastAsia="en-US"/>
        </w:rPr>
      </w:pPr>
      <w:r w:rsidRPr="00F054D2">
        <w:rPr>
          <w:i/>
          <w:iCs/>
          <w:lang w:eastAsia="en-US"/>
        </w:rPr>
        <w:t>Haris (Qualcomm) proposes r08</w:t>
      </w:r>
    </w:p>
    <w:p w14:paraId="3CAABC80" w14:textId="77777777" w:rsidR="00B07A58" w:rsidRPr="00F054D2" w:rsidRDefault="00B07A58" w:rsidP="00B07A58">
      <w:pPr>
        <w:pStyle w:val="FP"/>
        <w:rPr>
          <w:i/>
          <w:iCs/>
          <w:lang w:eastAsia="en-US"/>
        </w:rPr>
      </w:pPr>
      <w:r w:rsidRPr="00F054D2">
        <w:rPr>
          <w:i/>
          <w:iCs/>
          <w:lang w:eastAsia="en-US"/>
        </w:rPr>
        <w:t>==== Revisions Deadline ====</w:t>
      </w:r>
    </w:p>
    <w:p w14:paraId="7D0E5A1B" w14:textId="77777777" w:rsidR="00B07A58" w:rsidRPr="00F054D2" w:rsidRDefault="00B07A58" w:rsidP="00B07A58">
      <w:pPr>
        <w:pStyle w:val="FP"/>
        <w:rPr>
          <w:i/>
          <w:iCs/>
          <w:lang w:eastAsia="en-US"/>
        </w:rPr>
      </w:pPr>
      <w:r w:rsidRPr="00F054D2">
        <w:rPr>
          <w:i/>
          <w:iCs/>
          <w:lang w:eastAsia="en-US"/>
        </w:rPr>
        <w:t>Judy (Ericsson) prefers r04, accept r05, can live with r07 and do not accept other revisions.</w:t>
      </w:r>
    </w:p>
    <w:p w14:paraId="2AA3B552" w14:textId="77777777" w:rsidR="00B07A58" w:rsidRPr="00F054D2" w:rsidRDefault="00B07A58" w:rsidP="00B07A58">
      <w:pPr>
        <w:pStyle w:val="FP"/>
        <w:rPr>
          <w:i/>
          <w:iCs/>
          <w:lang w:eastAsia="en-US"/>
        </w:rPr>
      </w:pPr>
      <w:r w:rsidRPr="00F054D2">
        <w:rPr>
          <w:i/>
          <w:iCs/>
          <w:lang w:eastAsia="en-US"/>
        </w:rPr>
        <w:t>Haris (Qualcomm) indicates that given the explanation from Judy can accept r00, r06 or r08</w:t>
      </w:r>
    </w:p>
    <w:p w14:paraId="656FD9D6" w14:textId="77777777" w:rsidR="00B07A58" w:rsidRPr="00F054D2" w:rsidRDefault="00B07A58" w:rsidP="00B07A58">
      <w:pPr>
        <w:pStyle w:val="FP"/>
        <w:rPr>
          <w:i/>
          <w:iCs/>
          <w:lang w:eastAsia="en-US"/>
        </w:rPr>
      </w:pPr>
      <w:r w:rsidRPr="00F054D2">
        <w:rPr>
          <w:i/>
          <w:iCs/>
          <w:lang w:eastAsia="en-US"/>
        </w:rPr>
        <w:t>Paul (Ericsson) replies to Haris.</w:t>
      </w:r>
    </w:p>
    <w:p w14:paraId="0F04D8C9" w14:textId="77777777" w:rsidR="00B07A58" w:rsidRPr="00F054D2" w:rsidRDefault="00B07A58" w:rsidP="00B07A58">
      <w:pPr>
        <w:pStyle w:val="FP"/>
        <w:rPr>
          <w:i/>
          <w:iCs/>
          <w:lang w:eastAsia="en-US"/>
        </w:rPr>
      </w:pPr>
      <w:r w:rsidRPr="00F054D2">
        <w:rPr>
          <w:i/>
          <w:iCs/>
          <w:lang w:eastAsia="en-US"/>
        </w:rPr>
        <w:t>Haris (Qualcomm) replies</w:t>
      </w:r>
    </w:p>
    <w:p w14:paraId="47FD5C07" w14:textId="77777777" w:rsidR="00B07A58" w:rsidRPr="00F054D2" w:rsidRDefault="00B07A58" w:rsidP="00B07A58">
      <w:pPr>
        <w:pStyle w:val="FP"/>
        <w:rPr>
          <w:i/>
          <w:iCs/>
          <w:lang w:eastAsia="en-US"/>
        </w:rPr>
      </w:pPr>
      <w:r w:rsidRPr="00F054D2">
        <w:rPr>
          <w:i/>
          <w:iCs/>
          <w:lang w:eastAsia="en-US"/>
        </w:rPr>
        <w:t>Judy (Ericsson) responds to Haris (Qualcomm), and ask to reconsider his position.</w:t>
      </w:r>
    </w:p>
    <w:p w14:paraId="5DC05D8B" w14:textId="77777777" w:rsidR="00B07A58" w:rsidRPr="00F054D2" w:rsidRDefault="00B07A58" w:rsidP="00B07A58">
      <w:pPr>
        <w:pStyle w:val="FP"/>
        <w:rPr>
          <w:i/>
          <w:iCs/>
          <w:lang w:eastAsia="en-US"/>
        </w:rPr>
      </w:pPr>
      <w:r w:rsidRPr="00F054D2">
        <w:rPr>
          <w:i/>
          <w:iCs/>
          <w:lang w:eastAsia="en-US"/>
        </w:rPr>
        <w:t>Tao(Chair) I do not see converge with current positions. Can we have a way forward on this?</w:t>
      </w:r>
    </w:p>
    <w:p w14:paraId="37D19801" w14:textId="77777777" w:rsidR="00B07A58" w:rsidRPr="00F054D2" w:rsidRDefault="00B07A58" w:rsidP="00B07A58">
      <w:pPr>
        <w:pStyle w:val="FP"/>
        <w:rPr>
          <w:i/>
          <w:iCs/>
          <w:lang w:eastAsia="en-US"/>
        </w:rPr>
      </w:pPr>
      <w:r w:rsidRPr="00F054D2">
        <w:rPr>
          <w:i/>
          <w:iCs/>
          <w:lang w:eastAsia="en-US"/>
        </w:rPr>
        <w:t>Judy (Ericsson) responds to Tao(Chair) that after the last clarification, no new technical arguments have been brought forward, hence our understanding is that we're converging, otherwise I propose to bring it to CC#2</w:t>
      </w:r>
    </w:p>
    <w:p w14:paraId="7EC13786" w14:textId="77777777" w:rsidR="00B07A58" w:rsidRPr="00F054D2" w:rsidRDefault="00B07A58" w:rsidP="00B07A58">
      <w:pPr>
        <w:pStyle w:val="FP"/>
        <w:rPr>
          <w:i/>
          <w:iCs/>
          <w:lang w:eastAsia="en-US"/>
        </w:rPr>
      </w:pPr>
      <w:r w:rsidRPr="00F054D2">
        <w:rPr>
          <w:i/>
          <w:iCs/>
          <w:lang w:eastAsia="en-US"/>
        </w:rPr>
        <w:t>Haris (Qualcomm) suggests to agree to r08 and discuss the issue for upgrade of priority of individual UE at next meeting</w:t>
      </w:r>
    </w:p>
    <w:p w14:paraId="557C15BA" w14:textId="77777777" w:rsidR="00B07A58" w:rsidRPr="00F054D2" w:rsidRDefault="00B07A58" w:rsidP="00B07A58">
      <w:pPr>
        <w:pStyle w:val="FP"/>
        <w:rPr>
          <w:i/>
          <w:iCs/>
          <w:lang w:eastAsia="en-US"/>
        </w:rPr>
      </w:pPr>
      <w:r w:rsidRPr="00F054D2">
        <w:rPr>
          <w:i/>
          <w:iCs/>
          <w:lang w:eastAsia="en-US"/>
        </w:rPr>
        <w:t>Thomas(Nokia) objects against r07</w:t>
      </w:r>
    </w:p>
    <w:p w14:paraId="145A58C4" w14:textId="77777777" w:rsidR="00B07A58" w:rsidRPr="00F054D2" w:rsidRDefault="00B07A58" w:rsidP="00B07A58">
      <w:pPr>
        <w:pStyle w:val="FP"/>
        <w:rPr>
          <w:i/>
          <w:iCs/>
          <w:lang w:eastAsia="en-US"/>
        </w:rPr>
      </w:pPr>
      <w:proofErr w:type="spellStart"/>
      <w:r w:rsidRPr="00F054D2">
        <w:rPr>
          <w:i/>
          <w:iCs/>
          <w:lang w:eastAsia="en-US"/>
        </w:rPr>
        <w:t>LiMeng</w:t>
      </w:r>
      <w:proofErr w:type="spellEnd"/>
      <w:r w:rsidRPr="00F054D2">
        <w:rPr>
          <w:i/>
          <w:iCs/>
          <w:lang w:eastAsia="en-US"/>
        </w:rPr>
        <w:t xml:space="preserve"> (Huawei) considers the requirement of stage 1 is for MCX Service instead of some UEs in the group. Therefore it seems that the rationale of r07 needs to be further justified.</w:t>
      </w:r>
    </w:p>
    <w:p w14:paraId="690C02A9" w14:textId="77777777" w:rsidR="00B07A58" w:rsidRPr="00F054D2" w:rsidRDefault="00B07A58" w:rsidP="00B07A58">
      <w:pPr>
        <w:pStyle w:val="FP"/>
        <w:rPr>
          <w:i/>
          <w:iCs/>
          <w:lang w:eastAsia="en-US"/>
        </w:rPr>
      </w:pPr>
      <w:r w:rsidRPr="00F054D2">
        <w:rPr>
          <w:i/>
          <w:iCs/>
          <w:lang w:eastAsia="en-US"/>
        </w:rPr>
        <w:t>Thomas(Nokia) suggest agreeing r00.</w:t>
      </w:r>
    </w:p>
    <w:p w14:paraId="0CCEF4B9" w14:textId="77777777" w:rsidR="00B07A58" w:rsidRPr="00F054D2" w:rsidRDefault="00B07A58" w:rsidP="00B07A58">
      <w:pPr>
        <w:pStyle w:val="FP"/>
        <w:rPr>
          <w:i/>
          <w:iCs/>
          <w:lang w:eastAsia="en-US"/>
        </w:rPr>
      </w:pPr>
      <w:r w:rsidRPr="00F054D2">
        <w:rPr>
          <w:i/>
          <w:iCs/>
          <w:lang w:eastAsia="en-US"/>
        </w:rPr>
        <w:t>There are no objections against this version</w:t>
      </w:r>
    </w:p>
    <w:p w14:paraId="7A8F2330" w14:textId="77777777" w:rsidR="00B07A58" w:rsidRPr="00F054D2" w:rsidRDefault="00B07A58" w:rsidP="00B07A58">
      <w:pPr>
        <w:pStyle w:val="FP"/>
        <w:rPr>
          <w:i/>
          <w:iCs/>
          <w:lang w:eastAsia="en-US"/>
        </w:rPr>
      </w:pPr>
      <w:r w:rsidRPr="00F054D2">
        <w:rPr>
          <w:i/>
          <w:iCs/>
          <w:lang w:eastAsia="en-US"/>
        </w:rPr>
        <w:t>Judy (Ericsson) object to r00 as it does not help to progress the work. Thomas (Nokia), your objection assumes no stage 1 requirement but Ericsson provided both stage 1 and stage 2 requirement. We can accept Haris proposal going for r08 with EN. I propose to bring it to CC.</w:t>
      </w:r>
    </w:p>
    <w:p w14:paraId="6045DB4D" w14:textId="77777777" w:rsidR="00B07A58" w:rsidRPr="00F054D2" w:rsidRDefault="00B07A58" w:rsidP="00B07A58">
      <w:pPr>
        <w:pStyle w:val="FP"/>
        <w:rPr>
          <w:i/>
          <w:iCs/>
          <w:lang w:eastAsia="en-US"/>
        </w:rPr>
      </w:pPr>
      <w:r w:rsidRPr="00F054D2">
        <w:rPr>
          <w:i/>
          <w:iCs/>
          <w:lang w:eastAsia="en-US"/>
        </w:rPr>
        <w:t>Thomas(Nokia) comments that r00 resolves the main open issue and editor´s note about broadcast where we saw 3 or 4 very similar contributions.</w:t>
      </w:r>
    </w:p>
    <w:p w14:paraId="72FB0458" w14:textId="77777777" w:rsidR="00B07A58" w:rsidRPr="00F054D2" w:rsidRDefault="00B07A58" w:rsidP="00B07A58">
      <w:pPr>
        <w:pStyle w:val="FP"/>
        <w:rPr>
          <w:i/>
          <w:iCs/>
          <w:lang w:eastAsia="en-US"/>
        </w:rPr>
      </w:pPr>
      <w:r w:rsidRPr="00F054D2">
        <w:rPr>
          <w:i/>
          <w:iCs/>
          <w:lang w:eastAsia="en-US"/>
        </w:rPr>
        <w:t>Other discussions are entirely unrelated.</w:t>
      </w:r>
    </w:p>
    <w:p w14:paraId="22E288F9" w14:textId="77777777" w:rsidR="00B07A58" w:rsidRPr="00F054D2" w:rsidRDefault="00B07A58" w:rsidP="00B07A58">
      <w:pPr>
        <w:pStyle w:val="FP"/>
        <w:rPr>
          <w:i/>
          <w:iCs/>
          <w:lang w:eastAsia="en-US"/>
        </w:rPr>
      </w:pPr>
      <w:r w:rsidRPr="00F054D2">
        <w:rPr>
          <w:i/>
          <w:iCs/>
          <w:lang w:eastAsia="en-US"/>
        </w:rPr>
        <w:t>Thomas could also agree r08 as is</w:t>
      </w:r>
    </w:p>
    <w:p w14:paraId="67AD8C99" w14:textId="77777777" w:rsidR="00B07A58" w:rsidRPr="00F054D2" w:rsidRDefault="00B07A58" w:rsidP="00B07A58">
      <w:pPr>
        <w:pStyle w:val="FP"/>
        <w:rPr>
          <w:i/>
          <w:iCs/>
          <w:lang w:eastAsia="en-US"/>
        </w:rPr>
      </w:pPr>
      <w:r w:rsidRPr="00F054D2">
        <w:rPr>
          <w:i/>
          <w:iCs/>
          <w:lang w:eastAsia="en-US"/>
        </w:rPr>
        <w:t>Thomas is OK r08 and discuss the issue for upgrade of priority of individual UE at next meeting</w:t>
      </w:r>
    </w:p>
    <w:p w14:paraId="07F7C91D" w14:textId="77777777" w:rsidR="00B07A58" w:rsidRPr="00F054D2" w:rsidRDefault="00B07A58" w:rsidP="00B07A58">
      <w:pPr>
        <w:pStyle w:val="FP"/>
        <w:rPr>
          <w:i/>
          <w:iCs/>
          <w:lang w:eastAsia="en-US"/>
        </w:rPr>
      </w:pPr>
      <w:r w:rsidRPr="00F054D2">
        <w:rPr>
          <w:i/>
          <w:iCs/>
          <w:lang w:eastAsia="en-US"/>
        </w:rPr>
        <w:t>However, proposed editor´s note is not appropriate</w:t>
      </w:r>
    </w:p>
    <w:p w14:paraId="47EB16DB" w14:textId="77777777" w:rsidR="00B07A58" w:rsidRPr="00F054D2" w:rsidRDefault="00B07A58" w:rsidP="00B07A58">
      <w:pPr>
        <w:pStyle w:val="FP"/>
        <w:rPr>
          <w:i/>
          <w:iCs/>
          <w:lang w:eastAsia="en-US"/>
        </w:rPr>
      </w:pPr>
      <w:r w:rsidRPr="00F054D2">
        <w:rPr>
          <w:i/>
          <w:iCs/>
          <w:lang w:eastAsia="en-US"/>
        </w:rPr>
        <w:t>Judy (Ericsson) asks chairman to include this paper on CC#3. There is company arguing there is no explicit stage 1 requirement but the related requirements are already specified in stage 2 Public Safety spec.</w:t>
      </w:r>
    </w:p>
    <w:p w14:paraId="20D8A7AD" w14:textId="77777777" w:rsidR="00B07A58" w:rsidRPr="00F054D2" w:rsidRDefault="00B07A58" w:rsidP="00B07A58">
      <w:pPr>
        <w:pStyle w:val="FP"/>
        <w:rPr>
          <w:i/>
          <w:iCs/>
          <w:lang w:eastAsia="en-US"/>
        </w:rPr>
      </w:pPr>
      <w:proofErr w:type="spellStart"/>
      <w:r w:rsidRPr="00F054D2">
        <w:rPr>
          <w:i/>
          <w:iCs/>
          <w:lang w:eastAsia="en-US"/>
        </w:rPr>
        <w:t>LiMeng</w:t>
      </w:r>
      <w:proofErr w:type="spellEnd"/>
      <w:r w:rsidRPr="00F054D2">
        <w:rPr>
          <w:i/>
          <w:iCs/>
          <w:lang w:eastAsia="en-US"/>
        </w:rPr>
        <w:t xml:space="preserve"> (Huawei) is fine to discuss it in CC#3, but suggests we could find an acceptable way for us before the CC#3 to save meeting time.</w:t>
      </w:r>
    </w:p>
    <w:p w14:paraId="32A562B4" w14:textId="77777777" w:rsidR="00B07A58" w:rsidRPr="00F054D2" w:rsidRDefault="00B07A58" w:rsidP="00B07A58">
      <w:pPr>
        <w:pStyle w:val="FP"/>
        <w:rPr>
          <w:i/>
          <w:iCs/>
          <w:lang w:eastAsia="en-US"/>
        </w:rPr>
      </w:pPr>
      <w:r w:rsidRPr="00F054D2">
        <w:rPr>
          <w:i/>
          <w:iCs/>
          <w:lang w:eastAsia="en-US"/>
        </w:rPr>
        <w:t>==== Final Comments Deadline ====</w:t>
      </w:r>
    </w:p>
    <w:p w14:paraId="0DC8587A" w14:textId="77777777" w:rsidR="00B07A58" w:rsidRPr="00A3071B" w:rsidRDefault="00B07A58" w:rsidP="00B07A58">
      <w:pPr>
        <w:keepNext/>
        <w:keepLines/>
      </w:pPr>
      <w:r>
        <w:rPr>
          <w:b/>
        </w:rPr>
        <w:t>Discussion and conclusion:</w:t>
      </w:r>
    </w:p>
    <w:p w14:paraId="59F705ED" w14:textId="5A1D83D1" w:rsidR="00B07A58" w:rsidRDefault="00B07A58" w:rsidP="00B07A58">
      <w:pPr>
        <w:keepLines/>
        <w:rPr>
          <w:lang w:eastAsia="en-US"/>
        </w:rPr>
      </w:pPr>
      <w:r>
        <w:rPr>
          <w:lang w:eastAsia="en-US"/>
        </w:rPr>
        <w:t>r09 (with Editor's note) or r08 (without editor's note) were proposed. Qualcomm  suggested using r08 with the editor's note added: '</w:t>
      </w:r>
      <w:r w:rsidRPr="00B07A58">
        <w:rPr>
          <w:i/>
          <w:iCs/>
          <w:color w:val="0000FF"/>
          <w:lang w:eastAsia="en-US"/>
        </w:rPr>
        <w:t>Editor's Note: Whether and how priority upgrade for MBS Session from MCPTT AS is support can be discussed at next meeting</w:t>
      </w:r>
      <w:r>
        <w:rPr>
          <w:lang w:eastAsia="en-US"/>
        </w:rPr>
        <w:t xml:space="preserve">'. This was agreed and revised in </w:t>
      </w:r>
      <w:r w:rsidRPr="00B07A58">
        <w:rPr>
          <w:rFonts w:cs="Arial"/>
          <w:color w:val="0000FF"/>
          <w:szCs w:val="16"/>
          <w:lang w:eastAsia="en-US"/>
        </w:rPr>
        <w:t>TD S2</w:t>
      </w:r>
      <w:r w:rsidRPr="00B07A58">
        <w:rPr>
          <w:rFonts w:cs="Arial"/>
          <w:color w:val="0000FF"/>
          <w:szCs w:val="16"/>
          <w:lang w:eastAsia="en-US"/>
        </w:rPr>
        <w:noBreakHyphen/>
        <w:t>200</w:t>
      </w:r>
      <w:r>
        <w:rPr>
          <w:rFonts w:cs="Arial"/>
          <w:color w:val="0000FF"/>
          <w:szCs w:val="16"/>
          <w:lang w:eastAsia="en-US"/>
        </w:rPr>
        <w:t>9222</w:t>
      </w:r>
      <w:r>
        <w:t xml:space="preserve">, which was </w:t>
      </w:r>
      <w:r>
        <w:rPr>
          <w:color w:val="FF0000"/>
        </w:rPr>
        <w:t>approved</w:t>
      </w:r>
      <w:r>
        <w:t>.</w:t>
      </w:r>
    </w:p>
    <w:p w14:paraId="00A1CE9B" w14:textId="77777777"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2008993</w:t>
      </w:r>
      <w:r>
        <w:rPr>
          <w:lang w:eastAsia="en-US"/>
        </w:rPr>
        <w:t xml:space="preserve"> (P-CR) KI#9: Sol. 43 update to address editor's notes. (Source: Qualcomm Incorporated)</w:t>
      </w:r>
    </w:p>
    <w:p w14:paraId="5A7FC9ED" w14:textId="77777777" w:rsidR="00B07A58" w:rsidRPr="00F054D2" w:rsidRDefault="00B07A58" w:rsidP="00B07A58">
      <w:pPr>
        <w:pStyle w:val="FP"/>
        <w:keepNext/>
        <w:rPr>
          <w:b/>
          <w:bCs/>
          <w:i/>
          <w:iCs/>
          <w:lang w:eastAsia="en-US"/>
        </w:rPr>
      </w:pPr>
      <w:r w:rsidRPr="00F054D2">
        <w:rPr>
          <w:b/>
          <w:bCs/>
          <w:i/>
          <w:iCs/>
          <w:lang w:eastAsia="en-US"/>
        </w:rPr>
        <w:t>e-mail comments:</w:t>
      </w:r>
    </w:p>
    <w:p w14:paraId="73727D16" w14:textId="77777777" w:rsidR="00B07A58" w:rsidRPr="00F054D2" w:rsidRDefault="00B07A58" w:rsidP="00B07A58">
      <w:pPr>
        <w:pStyle w:val="FP"/>
        <w:rPr>
          <w:i/>
          <w:iCs/>
          <w:lang w:eastAsia="en-US"/>
        </w:rPr>
      </w:pPr>
      <w:r w:rsidRPr="00F054D2">
        <w:rPr>
          <w:i/>
          <w:iCs/>
          <w:lang w:eastAsia="en-US"/>
        </w:rPr>
        <w:t>Dario (Qualcomm) provides r01 which merges TD S2</w:t>
      </w:r>
      <w:r w:rsidRPr="00F054D2">
        <w:rPr>
          <w:i/>
          <w:iCs/>
          <w:lang w:eastAsia="en-US"/>
        </w:rPr>
        <w:noBreakHyphen/>
        <w:t>2008607</w:t>
      </w:r>
    </w:p>
    <w:p w14:paraId="0A35A131" w14:textId="77777777" w:rsidR="00B07A58" w:rsidRPr="00F054D2" w:rsidRDefault="00B07A58" w:rsidP="00B07A58">
      <w:pPr>
        <w:pStyle w:val="FP"/>
        <w:rPr>
          <w:i/>
          <w:iCs/>
          <w:lang w:eastAsia="en-US"/>
        </w:rPr>
      </w:pPr>
      <w:r w:rsidRPr="00F054D2">
        <w:rPr>
          <w:i/>
          <w:iCs/>
          <w:lang w:eastAsia="en-US"/>
        </w:rPr>
        <w:t>Judy (Ericsson) provide r02.</w:t>
      </w:r>
    </w:p>
    <w:p w14:paraId="4675935E" w14:textId="77777777" w:rsidR="00B07A58" w:rsidRPr="00F054D2" w:rsidRDefault="00B07A58" w:rsidP="00B07A58">
      <w:pPr>
        <w:pStyle w:val="FP"/>
        <w:rPr>
          <w:i/>
          <w:iCs/>
          <w:lang w:eastAsia="en-US"/>
        </w:rPr>
      </w:pPr>
      <w:r w:rsidRPr="00F054D2">
        <w:rPr>
          <w:i/>
          <w:iCs/>
          <w:lang w:eastAsia="en-US"/>
        </w:rPr>
        <w:t>Judy (Ericsson) provide r03 to replace the corrupted r02. Changes in r03 is the same as in r02.</w:t>
      </w:r>
    </w:p>
    <w:p w14:paraId="27A34A54" w14:textId="77777777" w:rsidR="00B07A58" w:rsidRPr="00F054D2" w:rsidRDefault="00B07A58" w:rsidP="00B07A58">
      <w:pPr>
        <w:pStyle w:val="FP"/>
        <w:rPr>
          <w:i/>
          <w:iCs/>
          <w:lang w:eastAsia="en-US"/>
        </w:rPr>
      </w:pPr>
      <w:proofErr w:type="spellStart"/>
      <w:r w:rsidRPr="00F054D2">
        <w:rPr>
          <w:i/>
          <w:iCs/>
          <w:lang w:eastAsia="en-US"/>
        </w:rPr>
        <w:t>zhendong</w:t>
      </w:r>
      <w:proofErr w:type="spellEnd"/>
      <w:r w:rsidRPr="00F054D2">
        <w:rPr>
          <w:i/>
          <w:iCs/>
          <w:lang w:eastAsia="en-US"/>
        </w:rPr>
        <w:t xml:space="preserve"> (ZTE) provides r04</w:t>
      </w:r>
    </w:p>
    <w:p w14:paraId="3E672F70" w14:textId="77777777" w:rsidR="00B07A58" w:rsidRPr="00F054D2" w:rsidRDefault="00B07A58" w:rsidP="00B07A58">
      <w:pPr>
        <w:pStyle w:val="FP"/>
        <w:rPr>
          <w:i/>
          <w:iCs/>
          <w:lang w:eastAsia="en-US"/>
        </w:rPr>
      </w:pPr>
      <w:r w:rsidRPr="00F054D2">
        <w:rPr>
          <w:i/>
          <w:iCs/>
          <w:lang w:eastAsia="en-US"/>
        </w:rPr>
        <w:lastRenderedPageBreak/>
        <w:t>Dario S. Tonesi (Qualcomm) provides r05</w:t>
      </w:r>
    </w:p>
    <w:p w14:paraId="1793BB00" w14:textId="77777777" w:rsidR="00B07A58" w:rsidRPr="00F054D2" w:rsidRDefault="00B07A58" w:rsidP="00B07A58">
      <w:pPr>
        <w:pStyle w:val="FP"/>
        <w:rPr>
          <w:i/>
          <w:iCs/>
          <w:lang w:eastAsia="en-US"/>
        </w:rPr>
      </w:pPr>
      <w:r w:rsidRPr="00F054D2">
        <w:rPr>
          <w:i/>
          <w:iCs/>
          <w:lang w:eastAsia="en-US"/>
        </w:rPr>
        <w:t>Judy (Ericsson) ask questions on r05.</w:t>
      </w:r>
    </w:p>
    <w:p w14:paraId="1979A447" w14:textId="77777777" w:rsidR="00B07A58" w:rsidRPr="00F054D2" w:rsidRDefault="00B07A58" w:rsidP="00B07A58">
      <w:pPr>
        <w:pStyle w:val="FP"/>
        <w:rPr>
          <w:i/>
          <w:iCs/>
          <w:lang w:eastAsia="en-US"/>
        </w:rPr>
      </w:pPr>
      <w:r w:rsidRPr="00F054D2">
        <w:rPr>
          <w:i/>
          <w:iCs/>
          <w:lang w:eastAsia="en-US"/>
        </w:rPr>
        <w:t xml:space="preserve">Dario S. Tonesi (Qualcomm) replies to Judy, provide comments for </w:t>
      </w:r>
      <w:proofErr w:type="spellStart"/>
      <w:r w:rsidRPr="00F054D2">
        <w:rPr>
          <w:i/>
          <w:iCs/>
          <w:lang w:eastAsia="en-US"/>
        </w:rPr>
        <w:t>Zhendong</w:t>
      </w:r>
      <w:proofErr w:type="spellEnd"/>
      <w:r w:rsidRPr="00F054D2">
        <w:rPr>
          <w:i/>
          <w:iCs/>
          <w:lang w:eastAsia="en-US"/>
        </w:rPr>
        <w:t xml:space="preserve"> and LaeYoung and provides r06</w:t>
      </w:r>
    </w:p>
    <w:p w14:paraId="6A9FF0E3" w14:textId="77777777" w:rsidR="00B07A58" w:rsidRPr="00F054D2" w:rsidRDefault="00B07A58" w:rsidP="00B07A58">
      <w:pPr>
        <w:pStyle w:val="FP"/>
        <w:rPr>
          <w:i/>
          <w:iCs/>
          <w:lang w:eastAsia="en-US"/>
        </w:rPr>
      </w:pPr>
      <w:r w:rsidRPr="00F054D2">
        <w:rPr>
          <w:i/>
          <w:iCs/>
          <w:lang w:eastAsia="en-US"/>
        </w:rPr>
        <w:t>Judy (Ericsson) provides r07 and responds to Dario (Qualcomm).</w:t>
      </w:r>
    </w:p>
    <w:p w14:paraId="14E91E0B" w14:textId="77777777" w:rsidR="00B07A58" w:rsidRPr="00F054D2" w:rsidRDefault="00B07A58" w:rsidP="00B07A58">
      <w:pPr>
        <w:pStyle w:val="FP"/>
        <w:rPr>
          <w:i/>
          <w:iCs/>
          <w:lang w:eastAsia="en-US"/>
        </w:rPr>
      </w:pPr>
      <w:r w:rsidRPr="00F054D2">
        <w:rPr>
          <w:i/>
          <w:iCs/>
          <w:lang w:eastAsia="en-US"/>
        </w:rPr>
        <w:t>Dario S. Tonesi (Qualcomm) provides r08</w:t>
      </w:r>
    </w:p>
    <w:p w14:paraId="4E323CD9" w14:textId="77777777" w:rsidR="00B07A58" w:rsidRPr="00F054D2" w:rsidRDefault="00B07A58" w:rsidP="00B07A58">
      <w:pPr>
        <w:pStyle w:val="FP"/>
        <w:rPr>
          <w:i/>
          <w:iCs/>
          <w:lang w:eastAsia="en-US"/>
        </w:rPr>
      </w:pPr>
      <w:r w:rsidRPr="00F054D2">
        <w:rPr>
          <w:i/>
          <w:iCs/>
          <w:lang w:eastAsia="en-US"/>
        </w:rPr>
        <w:t>Thomas (Nokia) comments about contradictions that require a revision</w:t>
      </w:r>
    </w:p>
    <w:p w14:paraId="78553B27" w14:textId="77777777" w:rsidR="00B07A58" w:rsidRPr="00F054D2" w:rsidRDefault="00B07A58" w:rsidP="00B07A58">
      <w:pPr>
        <w:pStyle w:val="FP"/>
        <w:rPr>
          <w:i/>
          <w:iCs/>
          <w:lang w:eastAsia="en-US"/>
        </w:rPr>
      </w:pPr>
      <w:r w:rsidRPr="00F054D2">
        <w:rPr>
          <w:i/>
          <w:iCs/>
          <w:lang w:eastAsia="en-US"/>
        </w:rPr>
        <w:t>Dario S. Tonesi (Qualcomm) replies to Thomas.</w:t>
      </w:r>
    </w:p>
    <w:p w14:paraId="78CB3DB4" w14:textId="77777777" w:rsidR="00B07A58" w:rsidRPr="00F054D2" w:rsidRDefault="00B07A58" w:rsidP="00B07A58">
      <w:pPr>
        <w:pStyle w:val="FP"/>
        <w:rPr>
          <w:i/>
          <w:iCs/>
          <w:lang w:eastAsia="en-US"/>
        </w:rPr>
      </w:pPr>
      <w:r w:rsidRPr="00F054D2">
        <w:rPr>
          <w:i/>
          <w:iCs/>
          <w:lang w:eastAsia="en-US"/>
        </w:rPr>
        <w:t>Thomas (Nokia) provides r09</w:t>
      </w:r>
    </w:p>
    <w:p w14:paraId="280B0A05" w14:textId="77777777" w:rsidR="00B07A58" w:rsidRPr="00F054D2" w:rsidRDefault="00B07A58" w:rsidP="00B07A58">
      <w:pPr>
        <w:pStyle w:val="FP"/>
        <w:rPr>
          <w:i/>
          <w:iCs/>
          <w:lang w:eastAsia="en-US"/>
        </w:rPr>
      </w:pPr>
      <w:r w:rsidRPr="00F054D2">
        <w:rPr>
          <w:i/>
          <w:iCs/>
          <w:lang w:eastAsia="en-US"/>
        </w:rPr>
        <w:t>Dario S. Tonesi (Qualcomm) provides r10</w:t>
      </w:r>
    </w:p>
    <w:p w14:paraId="4A8C1D62" w14:textId="77777777" w:rsidR="00B07A58" w:rsidRPr="00F054D2" w:rsidRDefault="00B07A58" w:rsidP="00B07A58">
      <w:pPr>
        <w:pStyle w:val="FP"/>
        <w:rPr>
          <w:i/>
          <w:iCs/>
          <w:lang w:eastAsia="en-US"/>
        </w:rPr>
      </w:pPr>
      <w:r w:rsidRPr="00F054D2">
        <w:rPr>
          <w:i/>
          <w:iCs/>
          <w:lang w:eastAsia="en-US"/>
        </w:rPr>
        <w:t>Fenqin (Huawei) provides r11</w:t>
      </w:r>
    </w:p>
    <w:p w14:paraId="7C5021F3" w14:textId="77777777" w:rsidR="00B07A58" w:rsidRPr="00F054D2" w:rsidRDefault="00B07A58" w:rsidP="00B07A58">
      <w:pPr>
        <w:pStyle w:val="FP"/>
        <w:rPr>
          <w:i/>
          <w:iCs/>
          <w:lang w:eastAsia="en-US"/>
        </w:rPr>
      </w:pPr>
      <w:r w:rsidRPr="00F054D2">
        <w:rPr>
          <w:i/>
          <w:iCs/>
          <w:lang w:eastAsia="en-US"/>
        </w:rPr>
        <w:t>==== Revisions Deadline ====</w:t>
      </w:r>
    </w:p>
    <w:p w14:paraId="29334FF4" w14:textId="77777777" w:rsidR="00B07A58" w:rsidRPr="00F054D2" w:rsidRDefault="00B07A58" w:rsidP="00B07A58">
      <w:pPr>
        <w:pStyle w:val="FP"/>
        <w:rPr>
          <w:i/>
          <w:iCs/>
          <w:lang w:eastAsia="en-US"/>
        </w:rPr>
      </w:pPr>
      <w:r w:rsidRPr="00F054D2">
        <w:rPr>
          <w:i/>
          <w:iCs/>
          <w:lang w:eastAsia="en-US"/>
        </w:rPr>
        <w:t>Dario S. Tonesi (Qualcomm) supports r09 or r10.</w:t>
      </w:r>
    </w:p>
    <w:p w14:paraId="308F140A" w14:textId="77777777" w:rsidR="00B07A58" w:rsidRPr="00F054D2" w:rsidRDefault="00B07A58" w:rsidP="00B07A58">
      <w:pPr>
        <w:pStyle w:val="FP"/>
        <w:rPr>
          <w:i/>
          <w:iCs/>
          <w:lang w:eastAsia="en-US"/>
        </w:rPr>
      </w:pPr>
      <w:r w:rsidRPr="00F054D2">
        <w:rPr>
          <w:i/>
          <w:iCs/>
          <w:lang w:eastAsia="en-US"/>
        </w:rPr>
        <w:t>Fenqin (Huawei) Responds</w:t>
      </w:r>
    </w:p>
    <w:p w14:paraId="7C0099A6" w14:textId="77777777" w:rsidR="00B07A58" w:rsidRPr="00F054D2" w:rsidRDefault="00B07A58" w:rsidP="00B07A58">
      <w:pPr>
        <w:pStyle w:val="FP"/>
        <w:rPr>
          <w:i/>
          <w:iCs/>
          <w:lang w:eastAsia="en-US"/>
        </w:rPr>
      </w:pPr>
      <w:r w:rsidRPr="00F054D2">
        <w:rPr>
          <w:i/>
          <w:iCs/>
          <w:lang w:eastAsia="en-US"/>
        </w:rPr>
        <w:t>Fenqin (Huawei) prefer R11</w:t>
      </w:r>
    </w:p>
    <w:p w14:paraId="3E13633A" w14:textId="77777777" w:rsidR="00B07A58" w:rsidRPr="00F054D2" w:rsidRDefault="00B07A58" w:rsidP="00B07A58">
      <w:pPr>
        <w:pStyle w:val="FP"/>
        <w:rPr>
          <w:i/>
          <w:iCs/>
          <w:lang w:eastAsia="en-US"/>
        </w:rPr>
      </w:pPr>
      <w:r w:rsidRPr="00F054D2">
        <w:rPr>
          <w:i/>
          <w:iCs/>
          <w:lang w:eastAsia="en-US"/>
        </w:rPr>
        <w:t>Judy (Ericsson) comments.</w:t>
      </w:r>
    </w:p>
    <w:p w14:paraId="08D26D88" w14:textId="77777777" w:rsidR="00B07A58" w:rsidRPr="00F054D2" w:rsidRDefault="00B07A58" w:rsidP="00B07A58">
      <w:pPr>
        <w:pStyle w:val="FP"/>
        <w:rPr>
          <w:i/>
          <w:iCs/>
          <w:lang w:eastAsia="en-US"/>
        </w:rPr>
      </w:pPr>
      <w:r w:rsidRPr="00F054D2">
        <w:rPr>
          <w:i/>
          <w:iCs/>
          <w:lang w:eastAsia="en-US"/>
        </w:rPr>
        <w:t>LaeYoung (LGE) answers to Q from Judy (Ericsson).</w:t>
      </w:r>
    </w:p>
    <w:p w14:paraId="0BC0BC7F" w14:textId="77777777" w:rsidR="00B07A58" w:rsidRPr="00F054D2" w:rsidRDefault="00B07A58" w:rsidP="00B07A58">
      <w:pPr>
        <w:pStyle w:val="FP"/>
        <w:rPr>
          <w:i/>
          <w:iCs/>
          <w:lang w:eastAsia="en-US"/>
        </w:rPr>
      </w:pPr>
      <w:r w:rsidRPr="00F054D2">
        <w:rPr>
          <w:i/>
          <w:iCs/>
          <w:lang w:eastAsia="en-US"/>
        </w:rPr>
        <w:t>Dario S. Tonesi (Qualcomm) is fine with the proposal by E// applied to r9, r10 or r11</w:t>
      </w:r>
    </w:p>
    <w:p w14:paraId="7C0C0F8D" w14:textId="77777777" w:rsidR="00B07A58" w:rsidRPr="00F054D2" w:rsidRDefault="00B07A58" w:rsidP="00B07A58">
      <w:pPr>
        <w:pStyle w:val="FP"/>
        <w:rPr>
          <w:i/>
          <w:iCs/>
          <w:lang w:eastAsia="en-US"/>
        </w:rPr>
      </w:pPr>
      <w:r w:rsidRPr="00F054D2">
        <w:rPr>
          <w:i/>
          <w:iCs/>
          <w:lang w:eastAsia="en-US"/>
        </w:rPr>
        <w:t>Thomas (Nokia) is also fine with the proposal by E// applied to r9, r10 or r11</w:t>
      </w:r>
    </w:p>
    <w:p w14:paraId="75BD95FF" w14:textId="77777777" w:rsidR="00B07A58" w:rsidRPr="00F054D2" w:rsidRDefault="00B07A58" w:rsidP="00B07A58">
      <w:pPr>
        <w:pStyle w:val="FP"/>
        <w:rPr>
          <w:i/>
          <w:iCs/>
          <w:lang w:eastAsia="en-US"/>
        </w:rPr>
      </w:pPr>
      <w:r w:rsidRPr="00F054D2">
        <w:rPr>
          <w:i/>
          <w:iCs/>
          <w:lang w:eastAsia="en-US"/>
        </w:rPr>
        <w:t>Suggest raising late revision in CC3</w:t>
      </w:r>
    </w:p>
    <w:p w14:paraId="0530488F" w14:textId="77777777" w:rsidR="00B07A58" w:rsidRPr="00F054D2" w:rsidRDefault="00B07A58" w:rsidP="00B07A58">
      <w:pPr>
        <w:pStyle w:val="FP"/>
        <w:rPr>
          <w:i/>
          <w:iCs/>
          <w:lang w:eastAsia="en-US"/>
        </w:rPr>
      </w:pPr>
      <w:r w:rsidRPr="00F054D2">
        <w:rPr>
          <w:i/>
          <w:iCs/>
          <w:lang w:eastAsia="en-US"/>
        </w:rPr>
        <w:t>Thomas (Nokia) comments that conclusions in 8994 also mention RAN impacts</w:t>
      </w:r>
    </w:p>
    <w:p w14:paraId="285C3F3D" w14:textId="77777777" w:rsidR="00B07A58" w:rsidRPr="00F054D2" w:rsidRDefault="00B07A58" w:rsidP="00B07A58">
      <w:pPr>
        <w:pStyle w:val="FP"/>
        <w:rPr>
          <w:i/>
          <w:iCs/>
          <w:lang w:eastAsia="en-US"/>
        </w:rPr>
      </w:pPr>
      <w:r w:rsidRPr="00F054D2">
        <w:rPr>
          <w:i/>
          <w:iCs/>
          <w:lang w:eastAsia="en-US"/>
        </w:rPr>
        <w:t>Fenqin (Huawei) ask question for clarification</w:t>
      </w:r>
    </w:p>
    <w:p w14:paraId="75F2BDDB" w14:textId="77777777" w:rsidR="00B07A58" w:rsidRPr="00F054D2" w:rsidRDefault="00B07A58" w:rsidP="00B07A58">
      <w:pPr>
        <w:pStyle w:val="FP"/>
        <w:rPr>
          <w:i/>
          <w:iCs/>
          <w:lang w:eastAsia="en-US"/>
        </w:rPr>
      </w:pPr>
      <w:r w:rsidRPr="00F054D2">
        <w:rPr>
          <w:i/>
          <w:iCs/>
          <w:lang w:eastAsia="en-US"/>
        </w:rPr>
        <w:t>==== Final Comments Deadline ====</w:t>
      </w:r>
    </w:p>
    <w:p w14:paraId="7C6A6B53" w14:textId="77777777" w:rsidR="00B07A58" w:rsidRPr="00F054D2" w:rsidRDefault="00B07A58" w:rsidP="00B07A58">
      <w:pPr>
        <w:pStyle w:val="FP"/>
        <w:rPr>
          <w:i/>
          <w:iCs/>
          <w:lang w:eastAsia="en-US"/>
        </w:rPr>
      </w:pPr>
      <w:r w:rsidRPr="00F054D2">
        <w:rPr>
          <w:i/>
          <w:iCs/>
          <w:lang w:eastAsia="en-US"/>
        </w:rPr>
        <w:t>Dario S. Tonesi (Qualcomm) provides r12.</w:t>
      </w:r>
    </w:p>
    <w:p w14:paraId="19A4373B" w14:textId="77777777" w:rsidR="00B07A58" w:rsidRPr="00F054D2" w:rsidRDefault="00B07A58" w:rsidP="00B07A58">
      <w:pPr>
        <w:pStyle w:val="FP"/>
        <w:rPr>
          <w:i/>
          <w:iCs/>
          <w:lang w:eastAsia="en-US"/>
        </w:rPr>
      </w:pPr>
      <w:r w:rsidRPr="00F054D2">
        <w:rPr>
          <w:i/>
          <w:iCs/>
          <w:lang w:eastAsia="en-US"/>
        </w:rPr>
        <w:t>Dario S. Tonesi (Qualcomm) provides r14 which was discussed offline</w:t>
      </w:r>
    </w:p>
    <w:p w14:paraId="4BE79173" w14:textId="77777777" w:rsidR="00B07A58" w:rsidRPr="00A3071B" w:rsidRDefault="00B07A58" w:rsidP="00B07A58">
      <w:pPr>
        <w:keepNext/>
        <w:keepLines/>
      </w:pPr>
      <w:r>
        <w:rPr>
          <w:b/>
        </w:rPr>
        <w:t>Discussion and conclusion:</w:t>
      </w:r>
    </w:p>
    <w:p w14:paraId="0DC3B967" w14:textId="5C961BB6" w:rsidR="00B07A58" w:rsidRDefault="00B07A58" w:rsidP="00B07A58">
      <w:pPr>
        <w:keepLines/>
        <w:rPr>
          <w:lang w:eastAsia="en-US"/>
        </w:rPr>
      </w:pPr>
      <w:r>
        <w:rPr>
          <w:lang w:eastAsia="en-US"/>
        </w:rPr>
        <w:t xml:space="preserve">r15 was considered. This was agreed and revised to </w:t>
      </w:r>
      <w:r w:rsidRPr="00B07A58">
        <w:rPr>
          <w:rFonts w:cs="Arial"/>
          <w:color w:val="0000FF"/>
          <w:szCs w:val="16"/>
          <w:lang w:eastAsia="en-US"/>
        </w:rPr>
        <w:t>TD S2</w:t>
      </w:r>
      <w:r w:rsidRPr="00B07A58">
        <w:rPr>
          <w:rFonts w:cs="Arial"/>
          <w:color w:val="0000FF"/>
          <w:szCs w:val="16"/>
          <w:lang w:eastAsia="en-US"/>
        </w:rPr>
        <w:noBreakHyphen/>
        <w:t>200</w:t>
      </w:r>
      <w:r>
        <w:rPr>
          <w:rFonts w:cs="Arial"/>
          <w:color w:val="0000FF"/>
          <w:szCs w:val="16"/>
          <w:lang w:eastAsia="en-US"/>
        </w:rPr>
        <w:t>9224</w:t>
      </w:r>
      <w:r>
        <w:t xml:space="preserve">, which was </w:t>
      </w:r>
      <w:r>
        <w:rPr>
          <w:color w:val="FF0000"/>
        </w:rPr>
        <w:t>approved</w:t>
      </w:r>
      <w:r>
        <w:t>.</w:t>
      </w:r>
    </w:p>
    <w:p w14:paraId="4F8D0053" w14:textId="77777777"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2008954</w:t>
      </w:r>
      <w:r>
        <w:rPr>
          <w:lang w:eastAsia="en-US"/>
        </w:rPr>
        <w:t xml:space="preserve"> (LS OUT) [DRAFT] AN-PDB and PER targets for satellite access (Source: Qualcomm Incorporated)</w:t>
      </w:r>
    </w:p>
    <w:p w14:paraId="6F5260FE" w14:textId="77777777" w:rsidR="00B07A58" w:rsidRPr="00F054D2" w:rsidRDefault="00B07A58" w:rsidP="00B07A58">
      <w:pPr>
        <w:pStyle w:val="FP"/>
        <w:keepNext/>
        <w:rPr>
          <w:b/>
          <w:bCs/>
          <w:i/>
          <w:iCs/>
          <w:lang w:eastAsia="en-US"/>
        </w:rPr>
      </w:pPr>
      <w:r w:rsidRPr="00F054D2">
        <w:rPr>
          <w:b/>
          <w:bCs/>
          <w:i/>
          <w:iCs/>
          <w:lang w:eastAsia="en-US"/>
        </w:rPr>
        <w:t>e-mail comments:</w:t>
      </w:r>
    </w:p>
    <w:p w14:paraId="465FDF3E" w14:textId="77777777" w:rsidR="00B07A58" w:rsidRPr="00F054D2" w:rsidRDefault="00B07A58" w:rsidP="00B07A58">
      <w:pPr>
        <w:pStyle w:val="FP"/>
        <w:rPr>
          <w:i/>
          <w:iCs/>
          <w:lang w:eastAsia="en-US"/>
        </w:rPr>
      </w:pPr>
      <w:r w:rsidRPr="00F054D2">
        <w:rPr>
          <w:i/>
          <w:iCs/>
          <w:lang w:eastAsia="en-US"/>
        </w:rPr>
        <w:t>Stefan (Ericsson) provides comments</w:t>
      </w:r>
    </w:p>
    <w:p w14:paraId="670427CF" w14:textId="77777777" w:rsidR="00B07A58" w:rsidRPr="00F054D2" w:rsidRDefault="00B07A58" w:rsidP="00B07A58">
      <w:pPr>
        <w:pStyle w:val="FP"/>
        <w:rPr>
          <w:i/>
          <w:iCs/>
          <w:lang w:eastAsia="en-US"/>
        </w:rPr>
      </w:pPr>
      <w:r w:rsidRPr="00F054D2">
        <w:rPr>
          <w:i/>
          <w:iCs/>
          <w:lang w:eastAsia="en-US"/>
        </w:rPr>
        <w:t>Haris (Qualcomm) responds</w:t>
      </w:r>
    </w:p>
    <w:p w14:paraId="25782BAF" w14:textId="77777777" w:rsidR="00B07A58" w:rsidRPr="00F054D2" w:rsidRDefault="00B07A58" w:rsidP="00B07A58">
      <w:pPr>
        <w:pStyle w:val="FP"/>
        <w:rPr>
          <w:i/>
          <w:iCs/>
          <w:lang w:eastAsia="en-US"/>
        </w:rPr>
      </w:pPr>
      <w:r w:rsidRPr="00F054D2">
        <w:rPr>
          <w:i/>
          <w:iCs/>
          <w:lang w:eastAsia="en-US"/>
        </w:rPr>
        <w:t>Haris (Qualcomm) indicates that possible configuration of e.g. PDCP discard timer could require new 5QI</w:t>
      </w:r>
    </w:p>
    <w:p w14:paraId="0E30993E" w14:textId="77777777" w:rsidR="00B07A58" w:rsidRPr="00F054D2" w:rsidRDefault="00B07A58" w:rsidP="00B07A58">
      <w:pPr>
        <w:pStyle w:val="FP"/>
        <w:rPr>
          <w:i/>
          <w:iCs/>
          <w:lang w:eastAsia="en-US"/>
        </w:rPr>
      </w:pPr>
      <w:r w:rsidRPr="00F054D2">
        <w:rPr>
          <w:i/>
          <w:iCs/>
          <w:lang w:eastAsia="en-US"/>
        </w:rPr>
        <w:t>Dong (Xiaomi) shares the same view with Ericsson and comments.</w:t>
      </w:r>
    </w:p>
    <w:p w14:paraId="797389A1" w14:textId="77777777" w:rsidR="00B07A58" w:rsidRPr="00F054D2" w:rsidRDefault="00B07A58" w:rsidP="00B07A58">
      <w:pPr>
        <w:pStyle w:val="FP"/>
        <w:rPr>
          <w:i/>
          <w:iCs/>
          <w:lang w:eastAsia="en-US"/>
        </w:rPr>
      </w:pPr>
      <w:r w:rsidRPr="00F054D2">
        <w:rPr>
          <w:i/>
          <w:iCs/>
          <w:lang w:eastAsia="en-US"/>
        </w:rPr>
        <w:t>Haris (Qualcomm) comments that we never agreed new 5Qis without feedback from RAN</w:t>
      </w:r>
    </w:p>
    <w:p w14:paraId="6073E8D6" w14:textId="77777777" w:rsidR="00B07A58" w:rsidRPr="00F054D2" w:rsidRDefault="00B07A58" w:rsidP="00B07A58">
      <w:pPr>
        <w:pStyle w:val="FP"/>
        <w:rPr>
          <w:i/>
          <w:iCs/>
          <w:lang w:eastAsia="en-US"/>
        </w:rPr>
      </w:pPr>
      <w:r w:rsidRPr="00F054D2">
        <w:rPr>
          <w:i/>
          <w:iCs/>
          <w:lang w:eastAsia="en-US"/>
        </w:rPr>
        <w:t>==== Revisions Deadline ====</w:t>
      </w:r>
    </w:p>
    <w:p w14:paraId="59B8439D" w14:textId="77777777" w:rsidR="00B07A58" w:rsidRPr="00F054D2" w:rsidRDefault="00B07A58" w:rsidP="00B07A58">
      <w:pPr>
        <w:pStyle w:val="FP"/>
        <w:rPr>
          <w:i/>
          <w:iCs/>
          <w:lang w:eastAsia="en-US"/>
        </w:rPr>
      </w:pPr>
      <w:proofErr w:type="spellStart"/>
      <w:r w:rsidRPr="00F054D2">
        <w:rPr>
          <w:i/>
          <w:iCs/>
          <w:lang w:eastAsia="en-US"/>
        </w:rPr>
        <w:t>DongYeon</w:t>
      </w:r>
      <w:proofErr w:type="spellEnd"/>
      <w:r w:rsidRPr="00F054D2">
        <w:rPr>
          <w:i/>
          <w:iCs/>
          <w:lang w:eastAsia="en-US"/>
        </w:rPr>
        <w:t xml:space="preserve"> (Samsung) comments</w:t>
      </w:r>
    </w:p>
    <w:p w14:paraId="0D06D121" w14:textId="77777777" w:rsidR="00B07A58" w:rsidRPr="00F054D2" w:rsidRDefault="00B07A58" w:rsidP="00B07A58">
      <w:pPr>
        <w:pStyle w:val="FP"/>
        <w:rPr>
          <w:i/>
          <w:iCs/>
          <w:lang w:eastAsia="en-US"/>
        </w:rPr>
      </w:pPr>
      <w:r w:rsidRPr="00F054D2">
        <w:rPr>
          <w:i/>
          <w:iCs/>
          <w:lang w:eastAsia="en-US"/>
        </w:rPr>
        <w:t>Haris (Qualcomm) comments that is fine but the suggestion to include RAN1, RAN2 in TO and RAN3 in CC because PER targets depend on RAN1 (HARQ)</w:t>
      </w:r>
    </w:p>
    <w:p w14:paraId="59919276" w14:textId="77777777" w:rsidR="00B07A58" w:rsidRPr="00F054D2" w:rsidRDefault="00B07A58" w:rsidP="00B07A58">
      <w:pPr>
        <w:pStyle w:val="FP"/>
        <w:rPr>
          <w:i/>
          <w:iCs/>
          <w:lang w:eastAsia="en-US"/>
        </w:rPr>
      </w:pPr>
      <w:r w:rsidRPr="00F054D2">
        <w:rPr>
          <w:i/>
          <w:iCs/>
          <w:lang w:eastAsia="en-US"/>
        </w:rPr>
        <w:t>Haris (Qualcomm) indicates that if r00 is not acceptable provides r01 which has RAN3 in CC</w:t>
      </w:r>
    </w:p>
    <w:p w14:paraId="40ACB0E7" w14:textId="77777777" w:rsidR="00B07A58" w:rsidRPr="00F054D2" w:rsidRDefault="00B07A58" w:rsidP="00B07A58">
      <w:pPr>
        <w:pStyle w:val="FP"/>
        <w:rPr>
          <w:i/>
          <w:iCs/>
          <w:lang w:eastAsia="en-US"/>
        </w:rPr>
      </w:pPr>
      <w:r w:rsidRPr="00F054D2">
        <w:rPr>
          <w:i/>
          <w:iCs/>
          <w:lang w:eastAsia="en-US"/>
        </w:rPr>
        <w:t>==== Final Comments Deadline ====</w:t>
      </w:r>
    </w:p>
    <w:p w14:paraId="3C0B674F" w14:textId="77777777" w:rsidR="00B07A58" w:rsidRPr="00A3071B" w:rsidRDefault="00B07A58" w:rsidP="00B07A58">
      <w:pPr>
        <w:keepNext/>
        <w:keepLines/>
      </w:pPr>
      <w:r>
        <w:rPr>
          <w:b/>
        </w:rPr>
        <w:t>Discussion and conclusion:</w:t>
      </w:r>
    </w:p>
    <w:p w14:paraId="4B10540D" w14:textId="58C3541F" w:rsidR="00B07A58" w:rsidRDefault="00B07A58" w:rsidP="00B07A58">
      <w:pPr>
        <w:keepLines/>
        <w:rPr>
          <w:lang w:eastAsia="en-US"/>
        </w:rPr>
      </w:pPr>
      <w:r>
        <w:rPr>
          <w:lang w:eastAsia="en-US"/>
        </w:rPr>
        <w:t xml:space="preserve">r01 was proposed with RAN WG3 in CC. Orange commented that there are action to RAN WG3. RAN WG3 should be removed from the Questions and actions. This was agreed and revised accordingly to </w:t>
      </w:r>
      <w:r w:rsidRPr="00B07A58">
        <w:rPr>
          <w:rFonts w:cs="Arial"/>
          <w:color w:val="0000FF"/>
          <w:szCs w:val="16"/>
          <w:lang w:eastAsia="en-US"/>
        </w:rPr>
        <w:t>TD S2</w:t>
      </w:r>
      <w:r w:rsidRPr="00B07A58">
        <w:rPr>
          <w:rFonts w:cs="Arial"/>
          <w:color w:val="0000FF"/>
          <w:szCs w:val="16"/>
          <w:lang w:eastAsia="en-US"/>
        </w:rPr>
        <w:noBreakHyphen/>
        <w:t>200</w:t>
      </w:r>
      <w:r>
        <w:rPr>
          <w:rFonts w:cs="Arial"/>
          <w:color w:val="0000FF"/>
          <w:szCs w:val="16"/>
          <w:lang w:eastAsia="en-US"/>
        </w:rPr>
        <w:t>9225</w:t>
      </w:r>
      <w:r>
        <w:t xml:space="preserve">, which was </w:t>
      </w:r>
      <w:r>
        <w:rPr>
          <w:color w:val="FF0000"/>
        </w:rPr>
        <w:t>approved</w:t>
      </w:r>
      <w:r>
        <w:t>.</w:t>
      </w:r>
    </w:p>
    <w:p w14:paraId="06796036" w14:textId="78D0CA5D"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2008620</w:t>
      </w:r>
      <w:r>
        <w:rPr>
          <w:lang w:eastAsia="en-US"/>
        </w:rPr>
        <w:t xml:space="preserve"> </w:t>
      </w:r>
      <w:r w:rsidR="00EC06F9">
        <w:rPr>
          <w:lang w:eastAsia="en-US"/>
        </w:rPr>
        <w:t xml:space="preserve">(P-CR) </w:t>
      </w:r>
      <w:r>
        <w:rPr>
          <w:lang w:eastAsia="en-US"/>
        </w:rPr>
        <w:t>KI#1: Conclusion on MBS Session deactivation and activation.</w:t>
      </w:r>
      <w:r w:rsidR="00EC06F9">
        <w:rPr>
          <w:lang w:eastAsia="en-US"/>
        </w:rPr>
        <w:t xml:space="preserve"> (Source: OPPO)</w:t>
      </w:r>
    </w:p>
    <w:p w14:paraId="3718CD0C" w14:textId="77777777" w:rsidR="00B07A58" w:rsidRPr="00F054D2" w:rsidRDefault="00B07A58" w:rsidP="00B07A58">
      <w:pPr>
        <w:pStyle w:val="FP"/>
        <w:keepNext/>
        <w:rPr>
          <w:b/>
          <w:bCs/>
          <w:i/>
          <w:iCs/>
          <w:lang w:eastAsia="en-US"/>
        </w:rPr>
      </w:pPr>
      <w:r w:rsidRPr="00F054D2">
        <w:rPr>
          <w:b/>
          <w:bCs/>
          <w:i/>
          <w:iCs/>
          <w:lang w:eastAsia="en-US"/>
        </w:rPr>
        <w:t>e-mail comments:</w:t>
      </w:r>
    </w:p>
    <w:p w14:paraId="123B17A5" w14:textId="77777777" w:rsidR="00B07A58" w:rsidRDefault="00B07A58" w:rsidP="00B07A58">
      <w:pPr>
        <w:pStyle w:val="FP"/>
        <w:rPr>
          <w:i/>
          <w:iCs/>
          <w:lang w:eastAsia="en-US"/>
        </w:rPr>
      </w:pPr>
      <w:r>
        <w:rPr>
          <w:i/>
          <w:iCs/>
          <w:lang w:eastAsia="en-US"/>
        </w:rPr>
        <w:t>Thomas (Nokia) provides r01</w:t>
      </w:r>
    </w:p>
    <w:p w14:paraId="1F0A0522" w14:textId="77777777" w:rsidR="00B07A58" w:rsidRDefault="00B07A58" w:rsidP="00B07A58">
      <w:pPr>
        <w:pStyle w:val="FP"/>
        <w:rPr>
          <w:i/>
          <w:iCs/>
          <w:lang w:eastAsia="en-US"/>
        </w:rPr>
      </w:pPr>
      <w:r>
        <w:rPr>
          <w:i/>
          <w:iCs/>
          <w:lang w:eastAsia="en-US"/>
        </w:rPr>
        <w:t>Zhenhua (vivo) provides r02</w:t>
      </w:r>
    </w:p>
    <w:p w14:paraId="151D8746" w14:textId="77777777" w:rsidR="00B07A58" w:rsidRDefault="00B07A58" w:rsidP="00B07A58">
      <w:pPr>
        <w:pStyle w:val="FP"/>
        <w:rPr>
          <w:i/>
          <w:iCs/>
          <w:lang w:eastAsia="en-US"/>
        </w:rPr>
      </w:pPr>
      <w:r>
        <w:rPr>
          <w:i/>
          <w:iCs/>
          <w:lang w:eastAsia="en-US"/>
        </w:rPr>
        <w:t>Fenqin (Huawei) provides r03</w:t>
      </w:r>
    </w:p>
    <w:p w14:paraId="009E220A" w14:textId="77777777" w:rsidR="00B07A58" w:rsidRDefault="00B07A58" w:rsidP="00B07A58">
      <w:pPr>
        <w:pStyle w:val="FP"/>
        <w:rPr>
          <w:i/>
          <w:iCs/>
          <w:lang w:eastAsia="en-US"/>
        </w:rPr>
      </w:pPr>
      <w:proofErr w:type="spellStart"/>
      <w:r>
        <w:rPr>
          <w:i/>
          <w:iCs/>
          <w:lang w:eastAsia="en-US"/>
        </w:rPr>
        <w:t>zhendong</w:t>
      </w:r>
      <w:proofErr w:type="spellEnd"/>
      <w:r>
        <w:rPr>
          <w:i/>
          <w:iCs/>
          <w:lang w:eastAsia="en-US"/>
        </w:rPr>
        <w:t xml:space="preserve"> (ZTE) provides r04</w:t>
      </w:r>
    </w:p>
    <w:p w14:paraId="23F73DE2" w14:textId="77777777" w:rsidR="00B07A58" w:rsidRDefault="00B07A58" w:rsidP="00B07A58">
      <w:pPr>
        <w:pStyle w:val="FP"/>
        <w:rPr>
          <w:i/>
          <w:iCs/>
          <w:lang w:eastAsia="en-US"/>
        </w:rPr>
      </w:pPr>
      <w:r>
        <w:rPr>
          <w:i/>
          <w:iCs/>
          <w:lang w:eastAsia="en-US"/>
        </w:rPr>
        <w:t>Thomas (Nokia) provides r05</w:t>
      </w:r>
    </w:p>
    <w:p w14:paraId="2D9327BD" w14:textId="77777777" w:rsidR="00B07A58" w:rsidRDefault="00B07A58" w:rsidP="00B07A58">
      <w:pPr>
        <w:pStyle w:val="FP"/>
        <w:rPr>
          <w:i/>
          <w:iCs/>
          <w:lang w:eastAsia="en-US"/>
        </w:rPr>
      </w:pPr>
      <w:r>
        <w:rPr>
          <w:i/>
          <w:iCs/>
          <w:lang w:eastAsia="en-US"/>
        </w:rPr>
        <w:t>Miguel provides comments and provides r06</w:t>
      </w:r>
    </w:p>
    <w:p w14:paraId="2E3A4634" w14:textId="77777777" w:rsidR="00B07A58" w:rsidRDefault="00B07A58" w:rsidP="00B07A58">
      <w:pPr>
        <w:pStyle w:val="FP"/>
        <w:rPr>
          <w:i/>
          <w:iCs/>
          <w:lang w:eastAsia="en-US"/>
        </w:rPr>
      </w:pPr>
      <w:r>
        <w:rPr>
          <w:i/>
          <w:iCs/>
          <w:lang w:eastAsia="en-US"/>
        </w:rPr>
        <w:t>Judy (Ericsson) asks if it's the correct understanding that the same term 'MBS Session deactivation' is used for 3 different scenarios and if so please clarify.</w:t>
      </w:r>
    </w:p>
    <w:p w14:paraId="0B74086F" w14:textId="77777777" w:rsidR="00B07A58" w:rsidRDefault="00B07A58" w:rsidP="00B07A58">
      <w:pPr>
        <w:pStyle w:val="FP"/>
        <w:rPr>
          <w:i/>
          <w:iCs/>
          <w:lang w:eastAsia="en-US"/>
        </w:rPr>
      </w:pPr>
      <w:r>
        <w:rPr>
          <w:i/>
          <w:iCs/>
          <w:lang w:eastAsia="en-US"/>
        </w:rPr>
        <w:t>Fenqin (Huawei) comments and provides r07.</w:t>
      </w:r>
    </w:p>
    <w:p w14:paraId="72076576" w14:textId="77777777" w:rsidR="00B07A58" w:rsidRDefault="00B07A58" w:rsidP="00B07A58">
      <w:pPr>
        <w:pStyle w:val="FP"/>
        <w:rPr>
          <w:i/>
          <w:iCs/>
          <w:lang w:eastAsia="en-US"/>
        </w:rPr>
      </w:pPr>
      <w:r>
        <w:rPr>
          <w:i/>
          <w:iCs/>
          <w:lang w:eastAsia="en-US"/>
        </w:rPr>
        <w:t>Jianhua (OPPO) provides r08.</w:t>
      </w:r>
    </w:p>
    <w:p w14:paraId="5A9CEF26" w14:textId="77777777" w:rsidR="00B07A58" w:rsidRDefault="00B07A58" w:rsidP="00B07A58">
      <w:pPr>
        <w:pStyle w:val="FP"/>
        <w:rPr>
          <w:i/>
          <w:iCs/>
          <w:lang w:eastAsia="en-US"/>
        </w:rPr>
      </w:pPr>
      <w:r>
        <w:rPr>
          <w:i/>
          <w:iCs/>
          <w:lang w:eastAsia="en-US"/>
        </w:rPr>
        <w:t>Zhenhua (vivo) provides r09.</w:t>
      </w:r>
    </w:p>
    <w:p w14:paraId="054B44D0" w14:textId="77777777" w:rsidR="00B07A58" w:rsidRDefault="00B07A58" w:rsidP="00B07A58">
      <w:pPr>
        <w:pStyle w:val="FP"/>
        <w:rPr>
          <w:i/>
          <w:iCs/>
          <w:lang w:eastAsia="en-US"/>
        </w:rPr>
      </w:pPr>
      <w:r>
        <w:rPr>
          <w:i/>
          <w:iCs/>
          <w:lang w:eastAsia="en-US"/>
        </w:rPr>
        <w:t>Fenqin (Huawei) comments and provides r10.</w:t>
      </w:r>
    </w:p>
    <w:p w14:paraId="14C83FF0" w14:textId="77777777" w:rsidR="00B07A58" w:rsidRDefault="00B07A58" w:rsidP="00B07A58">
      <w:pPr>
        <w:pStyle w:val="FP"/>
        <w:rPr>
          <w:i/>
          <w:iCs/>
          <w:lang w:eastAsia="en-US"/>
        </w:rPr>
      </w:pPr>
      <w:r>
        <w:rPr>
          <w:i/>
          <w:iCs/>
          <w:lang w:eastAsia="en-US"/>
        </w:rPr>
        <w:t>Fenqin (Huawei) comments and provides r11.</w:t>
      </w:r>
    </w:p>
    <w:p w14:paraId="607E6564" w14:textId="77777777" w:rsidR="00B07A58" w:rsidRDefault="00B07A58" w:rsidP="00B07A58">
      <w:pPr>
        <w:pStyle w:val="FP"/>
        <w:rPr>
          <w:i/>
          <w:iCs/>
          <w:lang w:eastAsia="en-US"/>
        </w:rPr>
      </w:pPr>
      <w:r>
        <w:rPr>
          <w:i/>
          <w:iCs/>
          <w:lang w:eastAsia="en-US"/>
        </w:rPr>
        <w:t>Thomas (Nokia) corrects his previous email: Thomas provided r11 and comments</w:t>
      </w:r>
    </w:p>
    <w:p w14:paraId="05F30097" w14:textId="77777777" w:rsidR="00B07A58" w:rsidRDefault="00B07A58" w:rsidP="00B07A58">
      <w:pPr>
        <w:pStyle w:val="FP"/>
        <w:rPr>
          <w:i/>
          <w:iCs/>
          <w:lang w:eastAsia="en-US"/>
        </w:rPr>
      </w:pPr>
      <w:r>
        <w:rPr>
          <w:i/>
          <w:iCs/>
          <w:lang w:eastAsia="en-US"/>
        </w:rPr>
        <w:t>Paul (Ericsson) provides r12.</w:t>
      </w:r>
    </w:p>
    <w:p w14:paraId="45E7ACEF" w14:textId="77777777" w:rsidR="00B07A58" w:rsidRDefault="00B07A58" w:rsidP="00B07A58">
      <w:pPr>
        <w:pStyle w:val="FP"/>
        <w:rPr>
          <w:i/>
          <w:iCs/>
          <w:lang w:eastAsia="en-US"/>
        </w:rPr>
      </w:pPr>
      <w:r>
        <w:rPr>
          <w:i/>
          <w:iCs/>
          <w:lang w:eastAsia="en-US"/>
        </w:rPr>
        <w:t>==== Revisions Deadline ====</w:t>
      </w:r>
    </w:p>
    <w:p w14:paraId="4D7F1C5A" w14:textId="63E222EA" w:rsidR="00B07A58" w:rsidRPr="00F054D2" w:rsidRDefault="00B07A58" w:rsidP="00B07A58">
      <w:pPr>
        <w:pStyle w:val="FP"/>
        <w:rPr>
          <w:i/>
          <w:iCs/>
          <w:lang w:eastAsia="en-US"/>
        </w:rPr>
      </w:pPr>
      <w:r>
        <w:rPr>
          <w:i/>
          <w:iCs/>
          <w:lang w:eastAsia="en-US"/>
        </w:rPr>
        <w:t>==== Final Comments Deadline ====</w:t>
      </w:r>
    </w:p>
    <w:p w14:paraId="00E9B684" w14:textId="77777777" w:rsidR="00B07A58" w:rsidRPr="00A3071B" w:rsidRDefault="00B07A58" w:rsidP="00B07A58">
      <w:pPr>
        <w:keepNext/>
        <w:keepLines/>
      </w:pPr>
      <w:r>
        <w:rPr>
          <w:b/>
        </w:rPr>
        <w:t>Discussion and conclusion:</w:t>
      </w:r>
    </w:p>
    <w:p w14:paraId="2E32ADCC" w14:textId="234A4923" w:rsidR="00B07A58" w:rsidRDefault="00B07A58" w:rsidP="00B07A58">
      <w:pPr>
        <w:keepLines/>
        <w:rPr>
          <w:lang w:eastAsia="en-US"/>
        </w:rPr>
      </w:pPr>
      <w:r>
        <w:rPr>
          <w:lang w:eastAsia="en-US"/>
        </w:rPr>
        <w:t xml:space="preserve">r12 was considered. This was agreed and should be used for the revision in </w:t>
      </w:r>
      <w:r w:rsidRPr="00B07A58">
        <w:rPr>
          <w:rFonts w:cs="Arial"/>
          <w:color w:val="0000FF"/>
          <w:szCs w:val="16"/>
          <w:lang w:eastAsia="en-US"/>
        </w:rPr>
        <w:t>TD S2</w:t>
      </w:r>
      <w:r w:rsidRPr="00B07A58">
        <w:rPr>
          <w:rFonts w:cs="Arial"/>
          <w:color w:val="0000FF"/>
          <w:szCs w:val="16"/>
          <w:lang w:eastAsia="en-US"/>
        </w:rPr>
        <w:noBreakHyphen/>
        <w:t>200</w:t>
      </w:r>
      <w:r>
        <w:rPr>
          <w:rFonts w:cs="Arial"/>
          <w:color w:val="0000FF"/>
          <w:szCs w:val="16"/>
          <w:lang w:eastAsia="en-US"/>
        </w:rPr>
        <w:t>9472</w:t>
      </w:r>
      <w:r>
        <w:t xml:space="preserve">, which was </w:t>
      </w:r>
      <w:r>
        <w:rPr>
          <w:color w:val="FF0000"/>
        </w:rPr>
        <w:t>approved</w:t>
      </w:r>
      <w:r>
        <w:t>.</w:t>
      </w:r>
      <w:r w:rsidRPr="008B160F">
        <w:rPr>
          <w:lang w:eastAsia="en-US"/>
        </w:rPr>
        <w:t xml:space="preserve"> </w:t>
      </w:r>
    </w:p>
    <w:p w14:paraId="5975702C" w14:textId="22010D7F" w:rsidR="00B07A58" w:rsidRDefault="00B07A58" w:rsidP="00B07A58">
      <w:pPr>
        <w:keepNext/>
        <w:keepLines/>
        <w:pBdr>
          <w:top w:val="single" w:sz="4" w:space="1" w:color="auto"/>
        </w:pBdr>
        <w:rPr>
          <w:lang w:eastAsia="en-US"/>
        </w:rPr>
      </w:pPr>
      <w:r>
        <w:rPr>
          <w:color w:val="0000FF"/>
          <w:lang w:eastAsia="en-US"/>
        </w:rPr>
        <w:lastRenderedPageBreak/>
        <w:t>TD S2</w:t>
      </w:r>
      <w:r>
        <w:rPr>
          <w:color w:val="0000FF"/>
          <w:lang w:eastAsia="en-US"/>
        </w:rPr>
        <w:noBreakHyphen/>
        <w:t>2008936</w:t>
      </w:r>
      <w:r>
        <w:rPr>
          <w:lang w:eastAsia="en-US"/>
        </w:rPr>
        <w:t xml:space="preserve"> </w:t>
      </w:r>
      <w:r w:rsidR="00EC06F9">
        <w:rPr>
          <w:lang w:eastAsia="en-US"/>
        </w:rPr>
        <w:t xml:space="preserve">(P-CR) </w:t>
      </w:r>
      <w:r>
        <w:rPr>
          <w:lang w:eastAsia="en-US"/>
        </w:rPr>
        <w:t>KI #4, UE onboarding conclusion update</w:t>
      </w:r>
      <w:r w:rsidR="00EC06F9">
        <w:rPr>
          <w:lang w:eastAsia="en-US"/>
        </w:rPr>
        <w:t>. (Source: Intel)</w:t>
      </w:r>
    </w:p>
    <w:p w14:paraId="4D285F02" w14:textId="77777777" w:rsidR="00B07A58" w:rsidRPr="00F054D2" w:rsidRDefault="00B07A58" w:rsidP="00B07A58">
      <w:pPr>
        <w:pStyle w:val="FP"/>
        <w:keepNext/>
        <w:rPr>
          <w:b/>
          <w:bCs/>
          <w:i/>
          <w:iCs/>
          <w:lang w:eastAsia="en-US"/>
        </w:rPr>
      </w:pPr>
      <w:r w:rsidRPr="00F054D2">
        <w:rPr>
          <w:b/>
          <w:bCs/>
          <w:i/>
          <w:iCs/>
          <w:lang w:eastAsia="en-US"/>
        </w:rPr>
        <w:t>e-mail comments:</w:t>
      </w:r>
    </w:p>
    <w:p w14:paraId="385E722E" w14:textId="77777777" w:rsidR="00B07A58" w:rsidRDefault="00B07A58" w:rsidP="00B07A58">
      <w:pPr>
        <w:pStyle w:val="FP"/>
        <w:rPr>
          <w:i/>
          <w:iCs/>
          <w:lang w:eastAsia="en-US"/>
        </w:rPr>
      </w:pPr>
      <w:r>
        <w:rPr>
          <w:i/>
          <w:iCs/>
          <w:lang w:eastAsia="en-US"/>
        </w:rPr>
        <w:t>Mike Starsinic (</w:t>
      </w:r>
      <w:proofErr w:type="spellStart"/>
      <w:r>
        <w:rPr>
          <w:i/>
          <w:iCs/>
          <w:lang w:eastAsia="en-US"/>
        </w:rPr>
        <w:t>Convida</w:t>
      </w:r>
      <w:proofErr w:type="spellEnd"/>
      <w:r>
        <w:rPr>
          <w:i/>
          <w:iCs/>
          <w:lang w:eastAsia="en-US"/>
        </w:rPr>
        <w:t xml:space="preserve"> Wireless) objects to this paper.</w:t>
      </w:r>
    </w:p>
    <w:p w14:paraId="68078F96" w14:textId="77777777" w:rsidR="00B07A58" w:rsidRDefault="00B07A58" w:rsidP="00B07A58">
      <w:pPr>
        <w:pStyle w:val="FP"/>
        <w:rPr>
          <w:i/>
          <w:iCs/>
          <w:lang w:eastAsia="en-US"/>
        </w:rPr>
      </w:pPr>
      <w:r>
        <w:rPr>
          <w:i/>
          <w:iCs/>
          <w:lang w:eastAsia="en-US"/>
        </w:rPr>
        <w:t>Antoine (Orange) objects.</w:t>
      </w:r>
    </w:p>
    <w:p w14:paraId="29EC0DEA" w14:textId="77777777" w:rsidR="00B07A58" w:rsidRDefault="00B07A58" w:rsidP="00B07A58">
      <w:pPr>
        <w:pStyle w:val="FP"/>
        <w:rPr>
          <w:i/>
          <w:iCs/>
          <w:lang w:eastAsia="en-US"/>
        </w:rPr>
      </w:pPr>
      <w:r>
        <w:rPr>
          <w:i/>
          <w:iCs/>
          <w:lang w:eastAsia="en-US"/>
        </w:rPr>
        <w:t>Peter Hedman (Ericsson) provides r01</w:t>
      </w:r>
    </w:p>
    <w:p w14:paraId="77583A82" w14:textId="77777777" w:rsidR="00B07A58" w:rsidRDefault="00B07A58" w:rsidP="00B07A58">
      <w:pPr>
        <w:pStyle w:val="FP"/>
        <w:rPr>
          <w:i/>
          <w:iCs/>
          <w:lang w:eastAsia="en-US"/>
        </w:rPr>
      </w:pPr>
      <w:r>
        <w:rPr>
          <w:i/>
          <w:iCs/>
          <w:lang w:eastAsia="en-US"/>
        </w:rPr>
        <w:t>Antoine (Orange) provides r02.</w:t>
      </w:r>
    </w:p>
    <w:p w14:paraId="61A5F059" w14:textId="77777777" w:rsidR="00B07A58" w:rsidRDefault="00B07A58" w:rsidP="00B07A58">
      <w:pPr>
        <w:pStyle w:val="FP"/>
        <w:rPr>
          <w:i/>
          <w:iCs/>
          <w:lang w:eastAsia="en-US"/>
        </w:rPr>
      </w:pPr>
      <w:r>
        <w:rPr>
          <w:i/>
          <w:iCs/>
          <w:lang w:eastAsia="en-US"/>
        </w:rPr>
        <w:t>Devaki (Nokia) provides r03.</w:t>
      </w:r>
    </w:p>
    <w:p w14:paraId="188E775A" w14:textId="77777777" w:rsidR="00B07A58" w:rsidRDefault="00B07A58" w:rsidP="00B07A58">
      <w:pPr>
        <w:pStyle w:val="FP"/>
        <w:rPr>
          <w:i/>
          <w:iCs/>
          <w:lang w:eastAsia="en-US"/>
        </w:rPr>
      </w:pPr>
      <w:r>
        <w:rPr>
          <w:i/>
          <w:iCs/>
          <w:lang w:eastAsia="en-US"/>
        </w:rPr>
        <w:t>Mike (</w:t>
      </w:r>
      <w:proofErr w:type="spellStart"/>
      <w:r>
        <w:rPr>
          <w:i/>
          <w:iCs/>
          <w:lang w:eastAsia="en-US"/>
        </w:rPr>
        <w:t>Convida</w:t>
      </w:r>
      <w:proofErr w:type="spellEnd"/>
      <w:r>
        <w:rPr>
          <w:i/>
          <w:iCs/>
          <w:lang w:eastAsia="en-US"/>
        </w:rPr>
        <w:t xml:space="preserve"> Wireless) objects to r01, r02, and r03. provides r04.</w:t>
      </w:r>
    </w:p>
    <w:p w14:paraId="7ADDC928" w14:textId="77777777" w:rsidR="00B07A58" w:rsidRDefault="00B07A58" w:rsidP="00B07A58">
      <w:pPr>
        <w:pStyle w:val="FP"/>
        <w:rPr>
          <w:i/>
          <w:iCs/>
          <w:lang w:eastAsia="en-US"/>
        </w:rPr>
      </w:pPr>
      <w:proofErr w:type="spellStart"/>
      <w:r>
        <w:rPr>
          <w:i/>
          <w:iCs/>
          <w:lang w:eastAsia="en-US"/>
        </w:rPr>
        <w:t>Megha</w:t>
      </w:r>
      <w:proofErr w:type="spellEnd"/>
      <w:r>
        <w:rPr>
          <w:i/>
          <w:iCs/>
          <w:lang w:eastAsia="en-US"/>
        </w:rPr>
        <w:t xml:space="preserve"> (Intel) objects to r02 and r04.</w:t>
      </w:r>
    </w:p>
    <w:p w14:paraId="6D9628B3" w14:textId="77777777" w:rsidR="00B07A58" w:rsidRDefault="00B07A58" w:rsidP="00B07A58">
      <w:pPr>
        <w:pStyle w:val="FP"/>
        <w:rPr>
          <w:i/>
          <w:iCs/>
          <w:lang w:eastAsia="en-US"/>
        </w:rPr>
      </w:pPr>
      <w:r>
        <w:rPr>
          <w:i/>
          <w:iCs/>
          <w:lang w:eastAsia="en-US"/>
        </w:rPr>
        <w:t>Antoine (Orange) doesn't agree with Intel's objection.</w:t>
      </w:r>
    </w:p>
    <w:p w14:paraId="1D69F97F" w14:textId="77777777" w:rsidR="00B07A58" w:rsidRDefault="00B07A58" w:rsidP="00B07A58">
      <w:pPr>
        <w:pStyle w:val="FP"/>
        <w:rPr>
          <w:i/>
          <w:iCs/>
          <w:lang w:eastAsia="en-US"/>
        </w:rPr>
      </w:pPr>
      <w:r>
        <w:rPr>
          <w:i/>
          <w:iCs/>
          <w:lang w:eastAsia="en-US"/>
        </w:rPr>
        <w:t>Peter Hedman (Ericsson) objects to r04, provides r05 and a reply to Mike (</w:t>
      </w:r>
      <w:proofErr w:type="spellStart"/>
      <w:r>
        <w:rPr>
          <w:i/>
          <w:iCs/>
          <w:lang w:eastAsia="en-US"/>
        </w:rPr>
        <w:t>Convida</w:t>
      </w:r>
      <w:proofErr w:type="spellEnd"/>
      <w:r>
        <w:rPr>
          <w:i/>
          <w:iCs/>
          <w:lang w:eastAsia="en-US"/>
        </w:rPr>
        <w:t xml:space="preserve"> Wireless)</w:t>
      </w:r>
    </w:p>
    <w:p w14:paraId="2737F171" w14:textId="77777777" w:rsidR="00B07A58" w:rsidRDefault="00B07A58" w:rsidP="00B07A58">
      <w:pPr>
        <w:pStyle w:val="FP"/>
        <w:rPr>
          <w:i/>
          <w:iCs/>
          <w:lang w:eastAsia="en-US"/>
        </w:rPr>
      </w:pPr>
      <w:r>
        <w:rPr>
          <w:i/>
          <w:iCs/>
          <w:lang w:eastAsia="en-US"/>
        </w:rPr>
        <w:t>Mike (</w:t>
      </w:r>
      <w:proofErr w:type="spellStart"/>
      <w:r>
        <w:rPr>
          <w:i/>
          <w:iCs/>
          <w:lang w:eastAsia="en-US"/>
        </w:rPr>
        <w:t>Convida</w:t>
      </w:r>
      <w:proofErr w:type="spellEnd"/>
      <w:r>
        <w:rPr>
          <w:i/>
          <w:iCs/>
          <w:lang w:eastAsia="en-US"/>
        </w:rPr>
        <w:t xml:space="preserve">) is fine with r05 and replies to Peter (Ericsson) and </w:t>
      </w:r>
      <w:proofErr w:type="spellStart"/>
      <w:r>
        <w:rPr>
          <w:i/>
          <w:iCs/>
          <w:lang w:eastAsia="en-US"/>
        </w:rPr>
        <w:t>Megha</w:t>
      </w:r>
      <w:proofErr w:type="spellEnd"/>
      <w:r>
        <w:rPr>
          <w:i/>
          <w:iCs/>
          <w:lang w:eastAsia="en-US"/>
        </w:rPr>
        <w:t xml:space="preserve"> (Intel)</w:t>
      </w:r>
    </w:p>
    <w:p w14:paraId="449E7F20" w14:textId="77777777" w:rsidR="00B07A58" w:rsidRDefault="00B07A58" w:rsidP="00B07A58">
      <w:pPr>
        <w:pStyle w:val="FP"/>
        <w:rPr>
          <w:i/>
          <w:iCs/>
          <w:lang w:eastAsia="en-US"/>
        </w:rPr>
      </w:pPr>
      <w:proofErr w:type="spellStart"/>
      <w:r>
        <w:rPr>
          <w:i/>
          <w:iCs/>
          <w:lang w:eastAsia="en-US"/>
        </w:rPr>
        <w:t>Megha</w:t>
      </w:r>
      <w:proofErr w:type="spellEnd"/>
      <w:r>
        <w:rPr>
          <w:i/>
          <w:iCs/>
          <w:lang w:eastAsia="en-US"/>
        </w:rPr>
        <w:t xml:space="preserve"> (Intel) replies to Antione (Orange) and provides r06.</w:t>
      </w:r>
    </w:p>
    <w:p w14:paraId="33C19456" w14:textId="77777777" w:rsidR="00B07A58" w:rsidRDefault="00B07A58" w:rsidP="00B07A58">
      <w:pPr>
        <w:pStyle w:val="FP"/>
        <w:rPr>
          <w:i/>
          <w:iCs/>
          <w:lang w:eastAsia="en-US"/>
        </w:rPr>
      </w:pPr>
      <w:r>
        <w:rPr>
          <w:i/>
          <w:iCs/>
          <w:lang w:eastAsia="en-US"/>
        </w:rPr>
        <w:t>Mike (</w:t>
      </w:r>
      <w:proofErr w:type="spellStart"/>
      <w:r>
        <w:rPr>
          <w:i/>
          <w:iCs/>
          <w:lang w:eastAsia="en-US"/>
        </w:rPr>
        <w:t>Convida</w:t>
      </w:r>
      <w:proofErr w:type="spellEnd"/>
      <w:r>
        <w:rPr>
          <w:i/>
          <w:iCs/>
          <w:lang w:eastAsia="en-US"/>
        </w:rPr>
        <w:t xml:space="preserve"> Wireless) objects to r06 and replies to </w:t>
      </w:r>
      <w:proofErr w:type="spellStart"/>
      <w:r>
        <w:rPr>
          <w:i/>
          <w:iCs/>
          <w:lang w:eastAsia="en-US"/>
        </w:rPr>
        <w:t>Megha</w:t>
      </w:r>
      <w:proofErr w:type="spellEnd"/>
      <w:r>
        <w:rPr>
          <w:i/>
          <w:iCs/>
          <w:lang w:eastAsia="en-US"/>
        </w:rPr>
        <w:t xml:space="preserve"> (Intel).</w:t>
      </w:r>
    </w:p>
    <w:p w14:paraId="3BD8F569" w14:textId="77777777" w:rsidR="00B07A58" w:rsidRDefault="00B07A58" w:rsidP="00B07A58">
      <w:pPr>
        <w:pStyle w:val="FP"/>
        <w:rPr>
          <w:i/>
          <w:iCs/>
          <w:lang w:eastAsia="en-US"/>
        </w:rPr>
      </w:pPr>
      <w:proofErr w:type="spellStart"/>
      <w:r>
        <w:rPr>
          <w:i/>
          <w:iCs/>
          <w:lang w:eastAsia="en-US"/>
        </w:rPr>
        <w:t>Megha</w:t>
      </w:r>
      <w:proofErr w:type="spellEnd"/>
      <w:r>
        <w:rPr>
          <w:i/>
          <w:iCs/>
          <w:lang w:eastAsia="en-US"/>
        </w:rPr>
        <w:t xml:space="preserve"> (Intel) replies to Mike (</w:t>
      </w:r>
      <w:proofErr w:type="spellStart"/>
      <w:r>
        <w:rPr>
          <w:i/>
          <w:iCs/>
          <w:lang w:eastAsia="en-US"/>
        </w:rPr>
        <w:t>Convida</w:t>
      </w:r>
      <w:proofErr w:type="spellEnd"/>
      <w:r>
        <w:rPr>
          <w:i/>
          <w:iCs/>
          <w:lang w:eastAsia="en-US"/>
        </w:rPr>
        <w:t xml:space="preserve"> Wireless) and provides r07.</w:t>
      </w:r>
    </w:p>
    <w:p w14:paraId="4A99C561" w14:textId="77777777" w:rsidR="00B07A58" w:rsidRDefault="00B07A58" w:rsidP="00B07A58">
      <w:pPr>
        <w:pStyle w:val="FP"/>
        <w:rPr>
          <w:i/>
          <w:iCs/>
          <w:lang w:eastAsia="en-US"/>
        </w:rPr>
      </w:pPr>
      <w:proofErr w:type="spellStart"/>
      <w:r>
        <w:rPr>
          <w:i/>
          <w:iCs/>
          <w:lang w:eastAsia="en-US"/>
        </w:rPr>
        <w:t>Xiaowan</w:t>
      </w:r>
      <w:proofErr w:type="spellEnd"/>
      <w:r>
        <w:rPr>
          <w:i/>
          <w:iCs/>
          <w:lang w:eastAsia="en-US"/>
        </w:rPr>
        <w:t xml:space="preserve"> (vivo) support mutual authentication is required.</w:t>
      </w:r>
    </w:p>
    <w:p w14:paraId="19AD8BC2" w14:textId="77777777" w:rsidR="00B07A58" w:rsidRDefault="00B07A58" w:rsidP="00B07A58">
      <w:pPr>
        <w:pStyle w:val="FP"/>
        <w:rPr>
          <w:i/>
          <w:iCs/>
          <w:lang w:eastAsia="en-US"/>
        </w:rPr>
      </w:pPr>
      <w:r>
        <w:rPr>
          <w:i/>
          <w:iCs/>
          <w:lang w:eastAsia="en-US"/>
        </w:rPr>
        <w:t>Haris (Qualcomm) proposes to stick to the facts indicated in LS S3-203402 and agree that that mutual authentication is required</w:t>
      </w:r>
    </w:p>
    <w:p w14:paraId="4CB05A39" w14:textId="77777777" w:rsidR="00B07A58" w:rsidRDefault="00B07A58" w:rsidP="00B07A58">
      <w:pPr>
        <w:pStyle w:val="FP"/>
        <w:rPr>
          <w:i/>
          <w:iCs/>
          <w:lang w:eastAsia="en-US"/>
        </w:rPr>
      </w:pPr>
      <w:r>
        <w:rPr>
          <w:i/>
          <w:iCs/>
          <w:lang w:eastAsia="en-US"/>
        </w:rPr>
        <w:t xml:space="preserve">Haris (Qualcomm) objects to r06 and r07 since it keeps an EN that is not </w:t>
      </w:r>
      <w:proofErr w:type="spellStart"/>
      <w:r>
        <w:rPr>
          <w:i/>
          <w:iCs/>
          <w:lang w:eastAsia="en-US"/>
        </w:rPr>
        <w:t>inline</w:t>
      </w:r>
      <w:proofErr w:type="spellEnd"/>
      <w:r>
        <w:rPr>
          <w:i/>
          <w:iCs/>
          <w:lang w:eastAsia="en-US"/>
        </w:rPr>
        <w:t xml:space="preserve"> with LS S3-203402 and requires SA2 to waste time discussing further something that is already resolved by SA3</w:t>
      </w:r>
    </w:p>
    <w:p w14:paraId="308D692B" w14:textId="77777777" w:rsidR="00B07A58" w:rsidRDefault="00B07A58" w:rsidP="00B07A58">
      <w:pPr>
        <w:pStyle w:val="FP"/>
        <w:rPr>
          <w:i/>
          <w:iCs/>
          <w:lang w:eastAsia="en-US"/>
        </w:rPr>
      </w:pPr>
      <w:r>
        <w:rPr>
          <w:i/>
          <w:iCs/>
          <w:lang w:eastAsia="en-US"/>
        </w:rPr>
        <w:t>Antoine (Orange) objects to r06 and r07 for the same reasons as Qualcomm.</w:t>
      </w:r>
    </w:p>
    <w:p w14:paraId="26A1E0A6" w14:textId="77777777" w:rsidR="00B07A58" w:rsidRDefault="00B07A58" w:rsidP="00B07A58">
      <w:pPr>
        <w:pStyle w:val="FP"/>
        <w:rPr>
          <w:i/>
          <w:iCs/>
          <w:lang w:eastAsia="en-US"/>
        </w:rPr>
      </w:pPr>
      <w:proofErr w:type="spellStart"/>
      <w:r>
        <w:rPr>
          <w:i/>
          <w:iCs/>
          <w:lang w:eastAsia="en-US"/>
        </w:rPr>
        <w:t>Hualin</w:t>
      </w:r>
      <w:proofErr w:type="spellEnd"/>
      <w:r>
        <w:rPr>
          <w:i/>
          <w:iCs/>
          <w:lang w:eastAsia="en-US"/>
        </w:rPr>
        <w:t>(Huawei) provide r08 as compromise way.</w:t>
      </w:r>
    </w:p>
    <w:p w14:paraId="407EA3C5" w14:textId="77777777" w:rsidR="00B07A58" w:rsidRDefault="00B07A58" w:rsidP="00B07A58">
      <w:pPr>
        <w:pStyle w:val="FP"/>
        <w:rPr>
          <w:i/>
          <w:iCs/>
          <w:lang w:eastAsia="en-US"/>
        </w:rPr>
      </w:pPr>
      <w:r>
        <w:rPr>
          <w:i/>
          <w:iCs/>
          <w:lang w:eastAsia="en-US"/>
        </w:rPr>
        <w:t xml:space="preserve">Josep (DT) proposes to stick to the exact wording in SA3's response. </w:t>
      </w:r>
      <w:proofErr w:type="spellStart"/>
      <w:r>
        <w:rPr>
          <w:i/>
          <w:iCs/>
          <w:lang w:eastAsia="en-US"/>
        </w:rPr>
        <w:t>Proides</w:t>
      </w:r>
      <w:proofErr w:type="spellEnd"/>
      <w:r>
        <w:rPr>
          <w:i/>
          <w:iCs/>
          <w:lang w:eastAsia="en-US"/>
        </w:rPr>
        <w:t xml:space="preserve"> r09</w:t>
      </w:r>
    </w:p>
    <w:p w14:paraId="7F2CAA4F" w14:textId="77777777" w:rsidR="00B07A58" w:rsidRDefault="00B07A58" w:rsidP="00B07A58">
      <w:pPr>
        <w:pStyle w:val="FP"/>
        <w:rPr>
          <w:i/>
          <w:iCs/>
          <w:lang w:eastAsia="en-US"/>
        </w:rPr>
      </w:pPr>
      <w:r>
        <w:rPr>
          <w:i/>
          <w:iCs/>
          <w:lang w:eastAsia="en-US"/>
        </w:rPr>
        <w:t>==== Revisions Deadline ====</w:t>
      </w:r>
    </w:p>
    <w:p w14:paraId="4A4521D8" w14:textId="77777777" w:rsidR="00B07A58" w:rsidRDefault="00B07A58" w:rsidP="00B07A58">
      <w:pPr>
        <w:pStyle w:val="FP"/>
        <w:rPr>
          <w:i/>
          <w:iCs/>
          <w:lang w:eastAsia="en-US"/>
        </w:rPr>
      </w:pPr>
      <w:r>
        <w:rPr>
          <w:i/>
          <w:iCs/>
          <w:lang w:eastAsia="en-US"/>
        </w:rPr>
        <w:t>Walter Dees (Philips) objects to r02, r04, r05, r08 and r09 in their current form and provides suggestions.</w:t>
      </w:r>
    </w:p>
    <w:p w14:paraId="284EF6D3" w14:textId="77777777" w:rsidR="00B07A58" w:rsidRDefault="00B07A58" w:rsidP="00B07A58">
      <w:pPr>
        <w:pStyle w:val="FP"/>
        <w:rPr>
          <w:i/>
          <w:iCs/>
          <w:lang w:eastAsia="en-US"/>
        </w:rPr>
      </w:pPr>
      <w:r>
        <w:rPr>
          <w:i/>
          <w:iCs/>
          <w:lang w:eastAsia="en-US"/>
        </w:rPr>
        <w:t>Haris (Qualcomm) suggest the document to be discussed in CC#2 or CC#3</w:t>
      </w:r>
    </w:p>
    <w:p w14:paraId="0AE0690F" w14:textId="77777777" w:rsidR="00B07A58" w:rsidRDefault="00B07A58" w:rsidP="00B07A58">
      <w:pPr>
        <w:pStyle w:val="FP"/>
        <w:rPr>
          <w:i/>
          <w:iCs/>
          <w:lang w:eastAsia="en-US"/>
        </w:rPr>
      </w:pPr>
      <w:r>
        <w:rPr>
          <w:i/>
          <w:iCs/>
          <w:lang w:eastAsia="en-US"/>
        </w:rPr>
        <w:t>Walter (Philips) responds to Haris</w:t>
      </w:r>
    </w:p>
    <w:p w14:paraId="374A24DF" w14:textId="77777777" w:rsidR="00B07A58" w:rsidRDefault="00B07A58" w:rsidP="00B07A58">
      <w:pPr>
        <w:pStyle w:val="FP"/>
        <w:rPr>
          <w:i/>
          <w:iCs/>
          <w:lang w:eastAsia="en-US"/>
        </w:rPr>
      </w:pPr>
      <w:r>
        <w:rPr>
          <w:i/>
          <w:iCs/>
          <w:lang w:eastAsia="en-US"/>
        </w:rPr>
        <w:t>Peter Hedman (Ericsson) Asks for way forward, and if we can extend the NOTE in r09.</w:t>
      </w:r>
    </w:p>
    <w:p w14:paraId="5B79ADE2" w14:textId="77777777" w:rsidR="00B07A58" w:rsidRDefault="00B07A58" w:rsidP="00B07A58">
      <w:pPr>
        <w:pStyle w:val="FP"/>
        <w:rPr>
          <w:i/>
          <w:iCs/>
          <w:lang w:eastAsia="en-US"/>
        </w:rPr>
      </w:pPr>
      <w:r>
        <w:rPr>
          <w:i/>
          <w:iCs/>
          <w:lang w:eastAsia="en-US"/>
        </w:rPr>
        <w:t>Walter Dees (Philips) responds to Peter</w:t>
      </w:r>
    </w:p>
    <w:p w14:paraId="25A932CF" w14:textId="77777777" w:rsidR="00B07A58" w:rsidRDefault="00B07A58" w:rsidP="00B07A58">
      <w:pPr>
        <w:pStyle w:val="FP"/>
        <w:rPr>
          <w:i/>
          <w:iCs/>
          <w:lang w:eastAsia="en-US"/>
        </w:rPr>
      </w:pPr>
      <w:proofErr w:type="spellStart"/>
      <w:r>
        <w:rPr>
          <w:i/>
          <w:iCs/>
          <w:lang w:eastAsia="en-US"/>
        </w:rPr>
        <w:t>Megha</w:t>
      </w:r>
      <w:proofErr w:type="spellEnd"/>
      <w:r>
        <w:rPr>
          <w:i/>
          <w:iCs/>
          <w:lang w:eastAsia="en-US"/>
        </w:rPr>
        <w:t xml:space="preserve"> (Intel) can accept r09</w:t>
      </w:r>
    </w:p>
    <w:p w14:paraId="44FD6BC6" w14:textId="77777777" w:rsidR="00B07A58" w:rsidRDefault="00B07A58" w:rsidP="00B07A58">
      <w:pPr>
        <w:pStyle w:val="FP"/>
        <w:rPr>
          <w:i/>
          <w:iCs/>
          <w:lang w:eastAsia="en-US"/>
        </w:rPr>
      </w:pPr>
      <w:r>
        <w:rPr>
          <w:i/>
          <w:iCs/>
          <w:lang w:eastAsia="en-US"/>
        </w:rPr>
        <w:t>Peter Hedman (Ericsson) provides reply to Walter Dees (Philips)</w:t>
      </w:r>
    </w:p>
    <w:p w14:paraId="604A3722" w14:textId="77777777" w:rsidR="00B07A58" w:rsidRDefault="00B07A58" w:rsidP="00B07A58">
      <w:pPr>
        <w:pStyle w:val="FP"/>
        <w:rPr>
          <w:i/>
          <w:iCs/>
          <w:lang w:eastAsia="en-US"/>
        </w:rPr>
      </w:pPr>
      <w:proofErr w:type="spellStart"/>
      <w:r>
        <w:rPr>
          <w:i/>
          <w:iCs/>
          <w:lang w:eastAsia="en-US"/>
        </w:rPr>
        <w:t>Hualin</w:t>
      </w:r>
      <w:proofErr w:type="spellEnd"/>
      <w:r>
        <w:rPr>
          <w:i/>
          <w:iCs/>
          <w:lang w:eastAsia="en-US"/>
        </w:rPr>
        <w:t xml:space="preserve"> (Huawei) can go with r09.</w:t>
      </w:r>
    </w:p>
    <w:p w14:paraId="4E607095" w14:textId="77777777" w:rsidR="00B07A58" w:rsidRDefault="00B07A58" w:rsidP="00B07A58">
      <w:pPr>
        <w:pStyle w:val="FP"/>
        <w:rPr>
          <w:i/>
          <w:iCs/>
          <w:lang w:eastAsia="en-US"/>
        </w:rPr>
      </w:pPr>
      <w:r>
        <w:rPr>
          <w:i/>
          <w:iCs/>
          <w:lang w:eastAsia="en-US"/>
        </w:rPr>
        <w:t>==== Final Comments Deadline ====</w:t>
      </w:r>
    </w:p>
    <w:p w14:paraId="20D19D48" w14:textId="64CBDFFD" w:rsidR="00B07A58" w:rsidRPr="00F054D2" w:rsidRDefault="00B07A58" w:rsidP="00B07A58">
      <w:pPr>
        <w:pStyle w:val="FP"/>
        <w:rPr>
          <w:i/>
          <w:iCs/>
          <w:lang w:eastAsia="en-US"/>
        </w:rPr>
      </w:pPr>
      <w:r>
        <w:rPr>
          <w:i/>
          <w:iCs/>
          <w:lang w:eastAsia="en-US"/>
        </w:rPr>
        <w:t>Walter Dees (Philips) responds to Peter Hedman (Ericsson) with additional suggestions</w:t>
      </w:r>
    </w:p>
    <w:p w14:paraId="248B868F" w14:textId="77777777" w:rsidR="00B07A58" w:rsidRPr="00A3071B" w:rsidRDefault="00B07A58" w:rsidP="00B07A58">
      <w:pPr>
        <w:keepNext/>
        <w:keepLines/>
      </w:pPr>
      <w:r>
        <w:rPr>
          <w:b/>
        </w:rPr>
        <w:t>Discussion and conclusion:</w:t>
      </w:r>
    </w:p>
    <w:p w14:paraId="64EE9A2E" w14:textId="128D872D" w:rsidR="00B07A58" w:rsidRDefault="00B07A58" w:rsidP="00B07A58">
      <w:pPr>
        <w:keepLines/>
        <w:rPr>
          <w:lang w:eastAsia="en-US"/>
        </w:rPr>
      </w:pPr>
      <w:r>
        <w:rPr>
          <w:lang w:eastAsia="en-US"/>
        </w:rPr>
        <w:t xml:space="preserve">r10 was considered. This was agreed and should be used for the revision in </w:t>
      </w:r>
      <w:r w:rsidRPr="00B07A58">
        <w:rPr>
          <w:rFonts w:cs="Arial"/>
          <w:color w:val="0000FF"/>
          <w:szCs w:val="16"/>
          <w:lang w:eastAsia="en-US"/>
        </w:rPr>
        <w:t>TD S2</w:t>
      </w:r>
      <w:r w:rsidRPr="00B07A58">
        <w:rPr>
          <w:rFonts w:cs="Arial"/>
          <w:color w:val="0000FF"/>
          <w:szCs w:val="16"/>
          <w:lang w:eastAsia="en-US"/>
        </w:rPr>
        <w:noBreakHyphen/>
        <w:t>200</w:t>
      </w:r>
      <w:r>
        <w:rPr>
          <w:rFonts w:cs="Arial"/>
          <w:color w:val="0000FF"/>
          <w:szCs w:val="16"/>
          <w:lang w:eastAsia="en-US"/>
        </w:rPr>
        <w:t>9155</w:t>
      </w:r>
      <w:r>
        <w:t xml:space="preserve">, which was </w:t>
      </w:r>
      <w:r>
        <w:rPr>
          <w:color w:val="FF0000"/>
        </w:rPr>
        <w:t>approved</w:t>
      </w:r>
      <w:r>
        <w:t>.</w:t>
      </w:r>
    </w:p>
    <w:p w14:paraId="714F2EC2" w14:textId="7204F583"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2008487</w:t>
      </w:r>
      <w:r>
        <w:rPr>
          <w:lang w:eastAsia="en-US"/>
        </w:rPr>
        <w:t xml:space="preserve"> </w:t>
      </w:r>
      <w:r w:rsidR="00EC06F9">
        <w:rPr>
          <w:lang w:eastAsia="en-US"/>
        </w:rPr>
        <w:t>(P-CR) KI#2, sol#24 update. (Source: Ericsson)</w:t>
      </w:r>
    </w:p>
    <w:p w14:paraId="04B1C336" w14:textId="77777777" w:rsidR="00B07A58" w:rsidRPr="00F054D2" w:rsidRDefault="00B07A58" w:rsidP="00B07A58">
      <w:pPr>
        <w:pStyle w:val="FP"/>
        <w:keepNext/>
        <w:rPr>
          <w:b/>
          <w:bCs/>
          <w:i/>
          <w:iCs/>
          <w:lang w:eastAsia="en-US"/>
        </w:rPr>
      </w:pPr>
      <w:r w:rsidRPr="00F054D2">
        <w:rPr>
          <w:b/>
          <w:bCs/>
          <w:i/>
          <w:iCs/>
          <w:lang w:eastAsia="en-US"/>
        </w:rPr>
        <w:t>e-mail comments:</w:t>
      </w:r>
    </w:p>
    <w:p w14:paraId="630AAA7B" w14:textId="77777777" w:rsidR="00B07A58" w:rsidRDefault="00B07A58" w:rsidP="00B07A58">
      <w:pPr>
        <w:pStyle w:val="FP"/>
        <w:rPr>
          <w:i/>
          <w:iCs/>
          <w:lang w:eastAsia="en-US"/>
        </w:rPr>
      </w:pPr>
      <w:r>
        <w:rPr>
          <w:i/>
          <w:iCs/>
          <w:lang w:eastAsia="en-US"/>
        </w:rPr>
        <w:t>Jicheol provides r01.</w:t>
      </w:r>
    </w:p>
    <w:p w14:paraId="13D8BF4D" w14:textId="77777777" w:rsidR="00B07A58" w:rsidRDefault="00B07A58" w:rsidP="00B07A58">
      <w:pPr>
        <w:pStyle w:val="FP"/>
        <w:rPr>
          <w:i/>
          <w:iCs/>
          <w:lang w:eastAsia="en-US"/>
        </w:rPr>
      </w:pPr>
      <w:r>
        <w:rPr>
          <w:i/>
          <w:iCs/>
          <w:lang w:eastAsia="en-US"/>
        </w:rPr>
        <w:t>Ulises Olvera (</w:t>
      </w:r>
      <w:proofErr w:type="spellStart"/>
      <w:r>
        <w:rPr>
          <w:i/>
          <w:iCs/>
          <w:lang w:eastAsia="en-US"/>
        </w:rPr>
        <w:t>InterDigital</w:t>
      </w:r>
      <w:proofErr w:type="spellEnd"/>
      <w:r>
        <w:rPr>
          <w:i/>
          <w:iCs/>
          <w:lang w:eastAsia="en-US"/>
        </w:rPr>
        <w:t xml:space="preserve"> Inc.) provides r02 to correct arrow in fig. 6.24.2.2-1 and add editorial updates.</w:t>
      </w:r>
    </w:p>
    <w:p w14:paraId="29DD0E6A" w14:textId="77777777" w:rsidR="00B07A58" w:rsidRDefault="00B07A58" w:rsidP="00B07A58">
      <w:pPr>
        <w:pStyle w:val="FP"/>
        <w:rPr>
          <w:i/>
          <w:iCs/>
          <w:lang w:eastAsia="en-US"/>
        </w:rPr>
      </w:pPr>
      <w:r>
        <w:rPr>
          <w:i/>
          <w:iCs/>
          <w:lang w:eastAsia="en-US"/>
        </w:rPr>
        <w:t>==== Revisions Deadline ====</w:t>
      </w:r>
    </w:p>
    <w:p w14:paraId="37CF2641" w14:textId="77777777" w:rsidR="00B07A58" w:rsidRDefault="00B07A58" w:rsidP="00B07A58">
      <w:pPr>
        <w:pStyle w:val="FP"/>
        <w:rPr>
          <w:i/>
          <w:iCs/>
          <w:lang w:eastAsia="en-US"/>
        </w:rPr>
      </w:pPr>
      <w:r>
        <w:rPr>
          <w:i/>
          <w:iCs/>
          <w:lang w:eastAsia="en-US"/>
        </w:rPr>
        <w:t>==== Final Comments Deadline ====</w:t>
      </w:r>
    </w:p>
    <w:p w14:paraId="63E94D6B" w14:textId="77777777" w:rsidR="00B07A58" w:rsidRDefault="00B07A58" w:rsidP="00B07A58">
      <w:pPr>
        <w:pStyle w:val="FP"/>
        <w:rPr>
          <w:i/>
          <w:iCs/>
          <w:lang w:eastAsia="en-US"/>
        </w:rPr>
      </w:pPr>
      <w:r>
        <w:rPr>
          <w:i/>
          <w:iCs/>
          <w:lang w:eastAsia="en-US"/>
        </w:rPr>
        <w:t>Magnus (Ericsson) r02 zip file is empty, fall back to r01?.</w:t>
      </w:r>
    </w:p>
    <w:p w14:paraId="329AA996" w14:textId="084BF74A" w:rsidR="00B07A58" w:rsidRDefault="00B07A58" w:rsidP="00B07A58">
      <w:pPr>
        <w:pStyle w:val="FP"/>
        <w:rPr>
          <w:i/>
          <w:iCs/>
          <w:lang w:eastAsia="en-US"/>
        </w:rPr>
      </w:pPr>
      <w:r>
        <w:rPr>
          <w:i/>
          <w:iCs/>
          <w:lang w:eastAsia="en-US"/>
        </w:rPr>
        <w:t>Hui (Huawei) suggests Ulises to provide a r03 before the meeting.</w:t>
      </w:r>
    </w:p>
    <w:p w14:paraId="43543258" w14:textId="77777777" w:rsidR="00B07A58" w:rsidRPr="00A3071B" w:rsidRDefault="00B07A58" w:rsidP="00B07A58">
      <w:pPr>
        <w:keepNext/>
        <w:keepLines/>
      </w:pPr>
      <w:r>
        <w:rPr>
          <w:b/>
        </w:rPr>
        <w:t>Discussion and conclusion:</w:t>
      </w:r>
    </w:p>
    <w:p w14:paraId="3E6CD17C" w14:textId="5D94E970" w:rsidR="00B07A58" w:rsidRDefault="00B07A58" w:rsidP="00B07A58">
      <w:pPr>
        <w:keepLines/>
        <w:rPr>
          <w:lang w:eastAsia="en-US"/>
        </w:rPr>
      </w:pPr>
      <w:r>
        <w:rPr>
          <w:lang w:eastAsia="en-US"/>
        </w:rPr>
        <w:t xml:space="preserve">r01 was considered as the r02 was a corrupt zip file. r01 was agreed and should be used for the revision in </w:t>
      </w:r>
      <w:r w:rsidRPr="00B07A58">
        <w:rPr>
          <w:rFonts w:cs="Arial"/>
          <w:color w:val="0000FF"/>
          <w:szCs w:val="16"/>
          <w:lang w:eastAsia="en-US"/>
        </w:rPr>
        <w:t>TD S2</w:t>
      </w:r>
      <w:r w:rsidRPr="00B07A58">
        <w:rPr>
          <w:rFonts w:cs="Arial"/>
          <w:color w:val="0000FF"/>
          <w:szCs w:val="16"/>
          <w:lang w:eastAsia="en-US"/>
        </w:rPr>
        <w:noBreakHyphen/>
        <w:t>200</w:t>
      </w:r>
      <w:r>
        <w:rPr>
          <w:rFonts w:cs="Arial"/>
          <w:color w:val="0000FF"/>
          <w:szCs w:val="16"/>
          <w:lang w:eastAsia="en-US"/>
        </w:rPr>
        <w:t>9165</w:t>
      </w:r>
      <w:r>
        <w:t xml:space="preserve">, which was </w:t>
      </w:r>
      <w:r>
        <w:rPr>
          <w:color w:val="FF0000"/>
        </w:rPr>
        <w:t>approved</w:t>
      </w:r>
      <w:r>
        <w:t>.</w:t>
      </w:r>
    </w:p>
    <w:p w14:paraId="425760DF" w14:textId="42B7E3A8" w:rsidR="00B07A58" w:rsidRPr="00B07A58" w:rsidRDefault="00B07A58" w:rsidP="00B07A58">
      <w:pPr>
        <w:keepLines/>
        <w:pBdr>
          <w:top w:val="single" w:sz="4" w:space="1" w:color="auto"/>
        </w:pBdr>
      </w:pPr>
      <w:r w:rsidRPr="00B07A58">
        <w:rPr>
          <w:rFonts w:cs="Arial"/>
          <w:color w:val="0000FF"/>
          <w:szCs w:val="16"/>
          <w:lang w:eastAsia="en-US"/>
        </w:rPr>
        <w:t>TD S2</w:t>
      </w:r>
      <w:r w:rsidRPr="00B07A58">
        <w:rPr>
          <w:rFonts w:cs="Arial"/>
          <w:color w:val="0000FF"/>
          <w:szCs w:val="16"/>
          <w:lang w:eastAsia="en-US"/>
        </w:rPr>
        <w:noBreakHyphen/>
        <w:t>200</w:t>
      </w:r>
      <w:r>
        <w:rPr>
          <w:rFonts w:cs="Arial"/>
          <w:color w:val="0000FF"/>
          <w:szCs w:val="16"/>
          <w:lang w:eastAsia="en-US"/>
        </w:rPr>
        <w:t>8639</w:t>
      </w:r>
      <w:r w:rsidRPr="008B160F">
        <w:rPr>
          <w:lang w:eastAsia="en-US"/>
        </w:rPr>
        <w:t xml:space="preserve"> </w:t>
      </w:r>
      <w:r>
        <w:rPr>
          <w:lang w:eastAsia="en-US"/>
        </w:rPr>
        <w:t>KI#3: Evaluation and conclusion of UPF based solutions for KI#3.</w:t>
      </w:r>
      <w:r w:rsidR="00EC06F9">
        <w:rPr>
          <w:lang w:eastAsia="en-US"/>
        </w:rPr>
        <w:t xml:space="preserve"> (Source: Huawei, </w:t>
      </w:r>
      <w:proofErr w:type="spellStart"/>
      <w:r w:rsidR="00EC06F9">
        <w:rPr>
          <w:lang w:eastAsia="en-US"/>
        </w:rPr>
        <w:t>HiSilicon</w:t>
      </w:r>
      <w:proofErr w:type="spellEnd"/>
      <w:r w:rsidR="00EC06F9">
        <w:rPr>
          <w:lang w:eastAsia="en-US"/>
        </w:rPr>
        <w:t xml:space="preserve">, China Mobile, CATT, Qualcomm, Intel, Alibaba, ZTE, ITRI, OPPO, </w:t>
      </w:r>
      <w:proofErr w:type="spellStart"/>
      <w:r w:rsidR="00EC06F9">
        <w:rPr>
          <w:lang w:eastAsia="en-US"/>
        </w:rPr>
        <w:t>InterDigital</w:t>
      </w:r>
      <w:proofErr w:type="spellEnd"/>
      <w:r w:rsidR="00EC06F9">
        <w:rPr>
          <w:lang w:eastAsia="en-US"/>
        </w:rPr>
        <w:t xml:space="preserve">, vivo, Samsung, </w:t>
      </w:r>
      <w:proofErr w:type="spellStart"/>
      <w:r w:rsidR="00EC06F9">
        <w:rPr>
          <w:lang w:eastAsia="en-US"/>
        </w:rPr>
        <w:t>Futurewei</w:t>
      </w:r>
      <w:proofErr w:type="spellEnd"/>
      <w:r w:rsidR="00EC06F9">
        <w:rPr>
          <w:lang w:eastAsia="en-US"/>
        </w:rPr>
        <w:t xml:space="preserve">, Deutsche </w:t>
      </w:r>
      <w:proofErr w:type="spellStart"/>
      <w:r w:rsidR="00EC06F9">
        <w:rPr>
          <w:lang w:eastAsia="en-US"/>
        </w:rPr>
        <w:t>telekom</w:t>
      </w:r>
      <w:proofErr w:type="spellEnd"/>
      <w:r w:rsidR="00EC06F9">
        <w:rPr>
          <w:lang w:eastAsia="en-US"/>
        </w:rPr>
        <w:t xml:space="preserve">, </w:t>
      </w:r>
      <w:proofErr w:type="spellStart"/>
      <w:r w:rsidR="00EC06F9">
        <w:rPr>
          <w:lang w:eastAsia="en-US"/>
        </w:rPr>
        <w:t>Matrixx</w:t>
      </w:r>
      <w:proofErr w:type="spellEnd"/>
      <w:r w:rsidR="00EC06F9">
        <w:rPr>
          <w:lang w:eastAsia="en-US"/>
        </w:rPr>
        <w:t xml:space="preserve">, KPN, Sony, China Telecom, Lenovo, Motorola Mobility, </w:t>
      </w:r>
      <w:proofErr w:type="spellStart"/>
      <w:r w:rsidR="00EC06F9">
        <w:rPr>
          <w:lang w:eastAsia="en-US"/>
        </w:rPr>
        <w:t>Spreadtrum</w:t>
      </w:r>
      <w:proofErr w:type="spellEnd"/>
      <w:r w:rsidR="00EC06F9">
        <w:rPr>
          <w:lang w:eastAsia="en-US"/>
        </w:rPr>
        <w:t>)</w:t>
      </w:r>
    </w:p>
    <w:p w14:paraId="6C787DB1" w14:textId="77777777" w:rsidR="00B07A58" w:rsidRPr="00F054D2" w:rsidRDefault="00B07A58" w:rsidP="00B07A58">
      <w:pPr>
        <w:pStyle w:val="FP"/>
        <w:keepNext/>
        <w:rPr>
          <w:b/>
          <w:bCs/>
          <w:i/>
          <w:iCs/>
          <w:lang w:eastAsia="en-US"/>
        </w:rPr>
      </w:pPr>
      <w:r w:rsidRPr="00F054D2">
        <w:rPr>
          <w:b/>
          <w:bCs/>
          <w:i/>
          <w:iCs/>
          <w:lang w:eastAsia="en-US"/>
        </w:rPr>
        <w:t>e-mail comments:</w:t>
      </w:r>
    </w:p>
    <w:p w14:paraId="12EC36AC" w14:textId="77777777" w:rsidR="00B07A58" w:rsidRDefault="00B07A58" w:rsidP="00B07A58">
      <w:pPr>
        <w:pStyle w:val="FP"/>
        <w:rPr>
          <w:i/>
          <w:iCs/>
          <w:lang w:eastAsia="en-US"/>
        </w:rPr>
      </w:pPr>
      <w:r>
        <w:rPr>
          <w:i/>
          <w:iCs/>
          <w:lang w:eastAsia="en-US"/>
        </w:rPr>
        <w:t>Laurent (Nokia): objects to this TDOC</w:t>
      </w:r>
    </w:p>
    <w:p w14:paraId="3B1F1FE1" w14:textId="77777777" w:rsidR="00B07A58" w:rsidRDefault="00B07A58" w:rsidP="00B07A58">
      <w:pPr>
        <w:pStyle w:val="FP"/>
        <w:rPr>
          <w:i/>
          <w:iCs/>
          <w:lang w:eastAsia="en-US"/>
        </w:rPr>
      </w:pPr>
      <w:r>
        <w:rPr>
          <w:i/>
          <w:iCs/>
          <w:lang w:eastAsia="en-US"/>
        </w:rPr>
        <w:t>Magnus (Ericsson): objects to this document.</w:t>
      </w:r>
    </w:p>
    <w:p w14:paraId="6AB80581" w14:textId="77777777" w:rsidR="00B07A58" w:rsidRDefault="00B07A58" w:rsidP="00B07A58">
      <w:pPr>
        <w:pStyle w:val="FP"/>
        <w:rPr>
          <w:i/>
          <w:iCs/>
          <w:lang w:eastAsia="en-US"/>
        </w:rPr>
      </w:pPr>
      <w:r>
        <w:rPr>
          <w:i/>
          <w:iCs/>
          <w:lang w:eastAsia="en-US"/>
        </w:rPr>
        <w:t xml:space="preserve">Dan(China Mobile): we support this paper, and the objection provided by E/// and </w:t>
      </w:r>
      <w:proofErr w:type="spellStart"/>
      <w:r>
        <w:rPr>
          <w:i/>
          <w:iCs/>
          <w:lang w:eastAsia="en-US"/>
        </w:rPr>
        <w:t>nokia</w:t>
      </w:r>
      <w:proofErr w:type="spellEnd"/>
      <w:r>
        <w:rPr>
          <w:i/>
          <w:iCs/>
          <w:lang w:eastAsia="en-US"/>
        </w:rPr>
        <w:t xml:space="preserve"> are against the working agreement in last meeting</w:t>
      </w:r>
    </w:p>
    <w:p w14:paraId="21E9FF40" w14:textId="77777777" w:rsidR="00B07A58" w:rsidRDefault="00B07A58" w:rsidP="00B07A58">
      <w:pPr>
        <w:pStyle w:val="FP"/>
        <w:rPr>
          <w:i/>
          <w:iCs/>
          <w:lang w:eastAsia="en-US"/>
        </w:rPr>
      </w:pPr>
      <w:r>
        <w:rPr>
          <w:i/>
          <w:iCs/>
          <w:lang w:eastAsia="en-US"/>
        </w:rPr>
        <w:t>Hui(Huawei) provide r01.</w:t>
      </w:r>
    </w:p>
    <w:p w14:paraId="7E5E0839" w14:textId="77777777" w:rsidR="00B07A58" w:rsidRDefault="00B07A58" w:rsidP="00B07A58">
      <w:pPr>
        <w:pStyle w:val="FP"/>
        <w:rPr>
          <w:i/>
          <w:iCs/>
          <w:lang w:eastAsia="en-US"/>
        </w:rPr>
      </w:pPr>
      <w:r>
        <w:rPr>
          <w:i/>
          <w:iCs/>
          <w:lang w:eastAsia="en-US"/>
        </w:rPr>
        <w:t>Susana (Vodafone) supports r01</w:t>
      </w:r>
    </w:p>
    <w:p w14:paraId="4168F8BD" w14:textId="77777777" w:rsidR="00B07A58" w:rsidRDefault="00B07A58" w:rsidP="00B07A58">
      <w:pPr>
        <w:pStyle w:val="FP"/>
        <w:rPr>
          <w:i/>
          <w:iCs/>
          <w:lang w:eastAsia="en-US"/>
        </w:rPr>
      </w:pPr>
      <w:r>
        <w:rPr>
          <w:i/>
          <w:iCs/>
          <w:lang w:eastAsia="en-US"/>
        </w:rPr>
        <w:t>==== Revisions Deadline ====</w:t>
      </w:r>
    </w:p>
    <w:p w14:paraId="7676474F" w14:textId="77777777" w:rsidR="00B07A58" w:rsidRDefault="00B07A58" w:rsidP="00B07A58">
      <w:pPr>
        <w:pStyle w:val="FP"/>
        <w:rPr>
          <w:i/>
          <w:iCs/>
          <w:lang w:eastAsia="en-US"/>
        </w:rPr>
      </w:pPr>
      <w:r>
        <w:rPr>
          <w:i/>
          <w:iCs/>
          <w:lang w:eastAsia="en-US"/>
        </w:rPr>
        <w:t>Lars (Sony) supports r01</w:t>
      </w:r>
    </w:p>
    <w:p w14:paraId="70A0F3E8" w14:textId="77777777" w:rsidR="00B07A58" w:rsidRDefault="00B07A58" w:rsidP="00B07A58">
      <w:pPr>
        <w:pStyle w:val="FP"/>
        <w:rPr>
          <w:i/>
          <w:iCs/>
          <w:lang w:eastAsia="en-US"/>
        </w:rPr>
      </w:pPr>
      <w:r>
        <w:rPr>
          <w:i/>
          <w:iCs/>
          <w:lang w:eastAsia="en-US"/>
        </w:rPr>
        <w:t>Magnus (Ericsson): maintains the objection to the original version and r01.</w:t>
      </w:r>
    </w:p>
    <w:p w14:paraId="1CA8BBCD" w14:textId="77777777" w:rsidR="00B07A58" w:rsidRDefault="00B07A58" w:rsidP="00B07A58">
      <w:pPr>
        <w:pStyle w:val="FP"/>
        <w:rPr>
          <w:i/>
          <w:iCs/>
          <w:lang w:eastAsia="en-US"/>
        </w:rPr>
      </w:pPr>
      <w:r>
        <w:rPr>
          <w:i/>
          <w:iCs/>
          <w:lang w:eastAsia="en-US"/>
        </w:rPr>
        <w:t>Hui (Huawei) propose show-of-hands in CC#3.</w:t>
      </w:r>
    </w:p>
    <w:p w14:paraId="043A8441" w14:textId="77777777" w:rsidR="00B07A58" w:rsidRDefault="00B07A58" w:rsidP="00B07A58">
      <w:pPr>
        <w:pStyle w:val="FP"/>
        <w:rPr>
          <w:i/>
          <w:iCs/>
          <w:lang w:eastAsia="en-US"/>
        </w:rPr>
      </w:pPr>
      <w:proofErr w:type="spellStart"/>
      <w:r>
        <w:rPr>
          <w:i/>
          <w:iCs/>
          <w:lang w:eastAsia="en-US"/>
        </w:rPr>
        <w:t>Tingfang</w:t>
      </w:r>
      <w:proofErr w:type="spellEnd"/>
      <w:r>
        <w:rPr>
          <w:i/>
          <w:iCs/>
          <w:lang w:eastAsia="en-US"/>
        </w:rPr>
        <w:t xml:space="preserve"> (Lenovo) replies and support r01.</w:t>
      </w:r>
    </w:p>
    <w:p w14:paraId="03BE6CC3" w14:textId="77777777" w:rsidR="00B07A58" w:rsidRDefault="00B07A58" w:rsidP="00B07A58">
      <w:pPr>
        <w:pStyle w:val="FP"/>
        <w:rPr>
          <w:i/>
          <w:iCs/>
          <w:lang w:eastAsia="en-US"/>
        </w:rPr>
      </w:pPr>
      <w:r>
        <w:rPr>
          <w:i/>
          <w:iCs/>
          <w:lang w:eastAsia="en-US"/>
        </w:rPr>
        <w:t>==== Final Comments Deadline ====</w:t>
      </w:r>
    </w:p>
    <w:p w14:paraId="4EA5A58F" w14:textId="77777777" w:rsidR="00B07A58" w:rsidRDefault="00B07A58" w:rsidP="00B07A58">
      <w:pPr>
        <w:pStyle w:val="FP"/>
        <w:rPr>
          <w:i/>
          <w:iCs/>
          <w:lang w:eastAsia="en-US"/>
        </w:rPr>
      </w:pPr>
      <w:r>
        <w:rPr>
          <w:i/>
          <w:iCs/>
          <w:lang w:eastAsia="en-US"/>
        </w:rPr>
        <w:t>Laurent (Nokia): maintains the objection to the original version and r01.</w:t>
      </w:r>
    </w:p>
    <w:p w14:paraId="358C5216" w14:textId="77777777" w:rsidR="00B07A58" w:rsidRDefault="00B07A58" w:rsidP="00B07A58">
      <w:pPr>
        <w:pStyle w:val="FP"/>
        <w:rPr>
          <w:i/>
          <w:iCs/>
          <w:lang w:eastAsia="en-US"/>
        </w:rPr>
      </w:pPr>
      <w:r>
        <w:rPr>
          <w:i/>
          <w:iCs/>
          <w:lang w:eastAsia="en-US"/>
        </w:rPr>
        <w:lastRenderedPageBreak/>
        <w:t>Laurent (Nokia): we sustain our objection to any version of S2-2008639 and to S2-2009176; we should have a show of hands as indicated by the rapporteur</w:t>
      </w:r>
    </w:p>
    <w:p w14:paraId="47B56444" w14:textId="77777777" w:rsidR="00B07A58" w:rsidRDefault="00B07A58" w:rsidP="00B07A58">
      <w:pPr>
        <w:pStyle w:val="FP"/>
        <w:rPr>
          <w:i/>
          <w:iCs/>
          <w:lang w:eastAsia="en-US"/>
        </w:rPr>
      </w:pPr>
      <w:r>
        <w:rPr>
          <w:i/>
          <w:iCs/>
          <w:lang w:eastAsia="en-US"/>
        </w:rPr>
        <w:t>Magnus (Ericsson): Also we sustain our objection to any version of S2-2008639 and to S2-2009176; we should have a show of hands as indicated by the rapporteur</w:t>
      </w:r>
    </w:p>
    <w:p w14:paraId="2B037AC1" w14:textId="77777777" w:rsidR="00B07A58" w:rsidRDefault="00B07A58" w:rsidP="00B07A58">
      <w:pPr>
        <w:pStyle w:val="FP"/>
        <w:rPr>
          <w:i/>
          <w:iCs/>
          <w:lang w:eastAsia="en-US"/>
        </w:rPr>
      </w:pPr>
      <w:r>
        <w:rPr>
          <w:i/>
          <w:iCs/>
          <w:lang w:eastAsia="en-US"/>
        </w:rPr>
        <w:t>Laurent (Nokia): asks a NOTE to be included in the conclusion S2-2008639r01 allowing to stop this discussion</w:t>
      </w:r>
    </w:p>
    <w:p w14:paraId="657AE2FD" w14:textId="3F88FE2D" w:rsidR="00B07A58" w:rsidRPr="00F054D2" w:rsidRDefault="00B07A58" w:rsidP="00B07A58">
      <w:pPr>
        <w:pStyle w:val="FP"/>
        <w:rPr>
          <w:i/>
          <w:iCs/>
          <w:lang w:eastAsia="en-US"/>
        </w:rPr>
      </w:pPr>
      <w:r>
        <w:rPr>
          <w:i/>
          <w:iCs/>
          <w:lang w:eastAsia="en-US"/>
        </w:rPr>
        <w:t>Magnus (Ericsson): Supports the proposal to add the note proposed by Laurent on top of S2-2008639r01 allowing to stop this discussion</w:t>
      </w:r>
    </w:p>
    <w:p w14:paraId="743907F4" w14:textId="77777777" w:rsidR="00B07A58" w:rsidRPr="00A3071B" w:rsidRDefault="00B07A58" w:rsidP="00B07A58">
      <w:pPr>
        <w:keepNext/>
        <w:keepLines/>
      </w:pPr>
      <w:r>
        <w:rPr>
          <w:b/>
        </w:rPr>
        <w:t>Discussion and conclusion:</w:t>
      </w:r>
    </w:p>
    <w:p w14:paraId="10FACA52" w14:textId="0880E7DC" w:rsidR="00B07A58" w:rsidRDefault="00B07A58" w:rsidP="00B07A58">
      <w:pPr>
        <w:keepLines/>
        <w:rPr>
          <w:lang w:eastAsia="en-US"/>
        </w:rPr>
      </w:pPr>
      <w:r>
        <w:rPr>
          <w:lang w:eastAsia="en-US"/>
        </w:rPr>
        <w:t>Nokia commented that they could remove their objection to this if a note is added: '</w:t>
      </w:r>
      <w:r w:rsidRPr="00B07A58">
        <w:rPr>
          <w:i/>
          <w:iCs/>
          <w:color w:val="0000FF"/>
          <w:lang w:eastAsia="en-US"/>
        </w:rPr>
        <w:t>NOTE: Sending QoS monitoring information that has not been properly integrated over time incurs the risk that the application may over-react to instantaneous radio events/conditions leading to service instability</w:t>
      </w:r>
      <w:r>
        <w:rPr>
          <w:lang w:eastAsia="en-US"/>
        </w:rPr>
        <w:t xml:space="preserve">'. Ericsson commented that they would also withdraw their objection with this note. This was </w:t>
      </w:r>
      <w:r w:rsidRPr="00B07A58">
        <w:rPr>
          <w:color w:val="FF0000"/>
          <w:lang w:eastAsia="en-US"/>
        </w:rPr>
        <w:t>agreed</w:t>
      </w:r>
      <w:r>
        <w:rPr>
          <w:lang w:eastAsia="en-US"/>
        </w:rPr>
        <w:t xml:space="preserve"> and the note should be added to r00 when producing the revision, in </w:t>
      </w:r>
      <w:r w:rsidRPr="00B07A58">
        <w:rPr>
          <w:rFonts w:cs="Arial"/>
          <w:color w:val="0000FF"/>
          <w:szCs w:val="16"/>
          <w:lang w:eastAsia="en-US"/>
        </w:rPr>
        <w:t>TD S2</w:t>
      </w:r>
      <w:r w:rsidRPr="00B07A58">
        <w:rPr>
          <w:rFonts w:cs="Arial"/>
          <w:color w:val="0000FF"/>
          <w:szCs w:val="16"/>
          <w:lang w:eastAsia="en-US"/>
        </w:rPr>
        <w:noBreakHyphen/>
        <w:t>200</w:t>
      </w:r>
      <w:r>
        <w:rPr>
          <w:rFonts w:cs="Arial"/>
          <w:color w:val="0000FF"/>
          <w:szCs w:val="16"/>
          <w:lang w:eastAsia="en-US"/>
        </w:rPr>
        <w:t>9176</w:t>
      </w:r>
      <w:r>
        <w:t xml:space="preserve">, which remained </w:t>
      </w:r>
      <w:r>
        <w:rPr>
          <w:color w:val="FF0000"/>
        </w:rPr>
        <w:t>approved</w:t>
      </w:r>
      <w:r>
        <w:t>.</w:t>
      </w:r>
    </w:p>
    <w:p w14:paraId="1E657C44" w14:textId="4736FA0A"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2008822</w:t>
      </w:r>
      <w:r>
        <w:rPr>
          <w:lang w:eastAsia="en-US"/>
        </w:rPr>
        <w:t xml:space="preserve"> (P-CR) KI#5 conclusion.</w:t>
      </w:r>
      <w:r w:rsidR="00EC06F9">
        <w:rPr>
          <w:lang w:eastAsia="en-US"/>
        </w:rPr>
        <w:t xml:space="preserve"> (Source: ZTE)</w:t>
      </w:r>
    </w:p>
    <w:p w14:paraId="17457D0B" w14:textId="77777777" w:rsidR="00B07A58" w:rsidRPr="00F054D2" w:rsidRDefault="00B07A58" w:rsidP="00B07A58">
      <w:pPr>
        <w:pStyle w:val="FP"/>
        <w:keepNext/>
        <w:rPr>
          <w:b/>
          <w:bCs/>
          <w:i/>
          <w:iCs/>
          <w:lang w:eastAsia="en-US"/>
        </w:rPr>
      </w:pPr>
      <w:r w:rsidRPr="00F054D2">
        <w:rPr>
          <w:b/>
          <w:bCs/>
          <w:i/>
          <w:iCs/>
          <w:lang w:eastAsia="en-US"/>
        </w:rPr>
        <w:t>e-mail comments:</w:t>
      </w:r>
    </w:p>
    <w:p w14:paraId="3560E933" w14:textId="77777777" w:rsidR="00B07A58" w:rsidRDefault="00B07A58" w:rsidP="00B07A58">
      <w:pPr>
        <w:pStyle w:val="FP"/>
        <w:rPr>
          <w:i/>
          <w:iCs/>
          <w:lang w:eastAsia="en-US"/>
        </w:rPr>
      </w:pPr>
      <w:r>
        <w:rPr>
          <w:i/>
          <w:iCs/>
          <w:lang w:eastAsia="en-US"/>
        </w:rPr>
        <w:t>Susan (Huawei) provides r01.</w:t>
      </w:r>
    </w:p>
    <w:p w14:paraId="467F744A" w14:textId="77777777" w:rsidR="00B07A58" w:rsidRDefault="00B07A58" w:rsidP="00B07A58">
      <w:pPr>
        <w:pStyle w:val="FP"/>
        <w:rPr>
          <w:i/>
          <w:iCs/>
          <w:lang w:eastAsia="en-US"/>
        </w:rPr>
      </w:pPr>
      <w:r>
        <w:rPr>
          <w:i/>
          <w:iCs/>
          <w:lang w:eastAsia="en-US"/>
        </w:rPr>
        <w:t>Sangsoo (Samsung) provides r02.</w:t>
      </w:r>
    </w:p>
    <w:p w14:paraId="7E285AC6" w14:textId="77777777" w:rsidR="00B07A58" w:rsidRDefault="00B07A58" w:rsidP="00B07A58">
      <w:pPr>
        <w:pStyle w:val="FP"/>
        <w:rPr>
          <w:i/>
          <w:iCs/>
          <w:lang w:eastAsia="en-US"/>
        </w:rPr>
      </w:pPr>
      <w:r>
        <w:rPr>
          <w:i/>
          <w:iCs/>
          <w:lang w:eastAsia="en-US"/>
        </w:rPr>
        <w:t>Belen (Ericsson) provides r03.</w:t>
      </w:r>
    </w:p>
    <w:p w14:paraId="4C7D58A2" w14:textId="77777777" w:rsidR="00B07A58" w:rsidRDefault="00B07A58" w:rsidP="00B07A58">
      <w:pPr>
        <w:pStyle w:val="FP"/>
        <w:rPr>
          <w:i/>
          <w:iCs/>
          <w:lang w:eastAsia="en-US"/>
        </w:rPr>
      </w:pPr>
      <w:r>
        <w:rPr>
          <w:i/>
          <w:iCs/>
          <w:lang w:eastAsia="en-US"/>
        </w:rPr>
        <w:t>Alessio (Nokia) prefers to progress on paper 8417r02 and askes to note this paper</w:t>
      </w:r>
    </w:p>
    <w:p w14:paraId="3C473EA5" w14:textId="77777777" w:rsidR="00B07A58" w:rsidRDefault="00B07A58" w:rsidP="00B07A58">
      <w:pPr>
        <w:pStyle w:val="FP"/>
        <w:rPr>
          <w:i/>
          <w:iCs/>
          <w:lang w:eastAsia="en-US"/>
        </w:rPr>
      </w:pPr>
      <w:r>
        <w:rPr>
          <w:i/>
          <w:iCs/>
          <w:lang w:eastAsia="en-US"/>
        </w:rPr>
        <w:t>==== Revisions Deadline ====</w:t>
      </w:r>
    </w:p>
    <w:p w14:paraId="654669A5" w14:textId="77777777" w:rsidR="00B07A58" w:rsidRDefault="00B07A58" w:rsidP="00B07A58">
      <w:pPr>
        <w:pStyle w:val="FP"/>
        <w:rPr>
          <w:i/>
          <w:iCs/>
          <w:lang w:eastAsia="en-US"/>
        </w:rPr>
      </w:pPr>
      <w:r>
        <w:rPr>
          <w:i/>
          <w:iCs/>
          <w:lang w:eastAsia="en-US"/>
        </w:rPr>
        <w:t>Susan (Huawei) can only accept r01 and r02, and objects to r03 and the original version.</w:t>
      </w:r>
    </w:p>
    <w:p w14:paraId="6644D63A" w14:textId="77777777" w:rsidR="00B07A58" w:rsidRDefault="00B07A58" w:rsidP="00B07A58">
      <w:pPr>
        <w:pStyle w:val="FP"/>
        <w:rPr>
          <w:i/>
          <w:iCs/>
          <w:lang w:eastAsia="en-US"/>
        </w:rPr>
      </w:pPr>
      <w:r>
        <w:rPr>
          <w:i/>
          <w:iCs/>
          <w:lang w:eastAsia="en-US"/>
        </w:rPr>
        <w:t>Sangsoo (Samsung) accepts r01, r02, and can live with r03.</w:t>
      </w:r>
    </w:p>
    <w:p w14:paraId="6E96ECA6" w14:textId="77777777" w:rsidR="00B07A58" w:rsidRDefault="00B07A58" w:rsidP="00B07A58">
      <w:pPr>
        <w:pStyle w:val="FP"/>
        <w:rPr>
          <w:i/>
          <w:iCs/>
          <w:lang w:eastAsia="en-US"/>
        </w:rPr>
      </w:pPr>
      <w:r>
        <w:rPr>
          <w:i/>
          <w:iCs/>
          <w:lang w:eastAsia="en-US"/>
        </w:rPr>
        <w:t>Tao (Chair) let's check can we go with r02?</w:t>
      </w:r>
    </w:p>
    <w:p w14:paraId="6806E533" w14:textId="77777777" w:rsidR="00B07A58" w:rsidRDefault="00B07A58" w:rsidP="00B07A58">
      <w:pPr>
        <w:pStyle w:val="FP"/>
        <w:rPr>
          <w:i/>
          <w:iCs/>
          <w:lang w:eastAsia="en-US"/>
        </w:rPr>
      </w:pPr>
      <w:r>
        <w:rPr>
          <w:i/>
          <w:iCs/>
          <w:lang w:eastAsia="en-US"/>
        </w:rPr>
        <w:t>==== Final Comments Deadline ====</w:t>
      </w:r>
    </w:p>
    <w:p w14:paraId="20F41EB0" w14:textId="77777777" w:rsidR="00B07A58" w:rsidRDefault="00B07A58" w:rsidP="00B07A58">
      <w:pPr>
        <w:pStyle w:val="FP"/>
        <w:rPr>
          <w:i/>
          <w:iCs/>
          <w:lang w:eastAsia="en-US"/>
        </w:rPr>
      </w:pPr>
      <w:r>
        <w:rPr>
          <w:i/>
          <w:iCs/>
          <w:lang w:eastAsia="en-US"/>
        </w:rPr>
        <w:t>Alessio(</w:t>
      </w:r>
      <w:proofErr w:type="spellStart"/>
      <w:r>
        <w:rPr>
          <w:i/>
          <w:iCs/>
          <w:lang w:eastAsia="en-US"/>
        </w:rPr>
        <w:t>nokia</w:t>
      </w:r>
      <w:proofErr w:type="spellEnd"/>
      <w:r>
        <w:rPr>
          <w:i/>
          <w:iCs/>
          <w:lang w:eastAsia="en-US"/>
        </w:rPr>
        <w:t>) clarifies no answer did not mean acceptance.</w:t>
      </w:r>
    </w:p>
    <w:p w14:paraId="5FDAC6AB" w14:textId="412BA698" w:rsidR="00B07A58" w:rsidRDefault="00B07A58" w:rsidP="00B07A58">
      <w:pPr>
        <w:pStyle w:val="FP"/>
        <w:rPr>
          <w:i/>
          <w:iCs/>
          <w:lang w:eastAsia="en-US"/>
        </w:rPr>
      </w:pPr>
      <w:r>
        <w:rPr>
          <w:i/>
          <w:iCs/>
          <w:lang w:eastAsia="en-US"/>
        </w:rPr>
        <w:t>Belen (Ericsson) supports Nokia, we did not accept r02 either</w:t>
      </w:r>
    </w:p>
    <w:p w14:paraId="2F9AFAFA" w14:textId="77777777" w:rsidR="00B07A58" w:rsidRPr="00A3071B" w:rsidRDefault="00B07A58" w:rsidP="00B07A58">
      <w:pPr>
        <w:keepNext/>
        <w:keepLines/>
      </w:pPr>
      <w:r>
        <w:rPr>
          <w:b/>
        </w:rPr>
        <w:t>Discussion and conclusion:</w:t>
      </w:r>
    </w:p>
    <w:p w14:paraId="76B01A85" w14:textId="67FD1A55" w:rsidR="00F054D2" w:rsidRDefault="00B07A58" w:rsidP="00F054D2">
      <w:pPr>
        <w:keepLines/>
        <w:rPr>
          <w:lang w:eastAsia="en-US"/>
        </w:rPr>
      </w:pPr>
      <w:r>
        <w:rPr>
          <w:lang w:eastAsia="en-US"/>
        </w:rPr>
        <w:t xml:space="preserve">There were objections to this and the document was </w:t>
      </w:r>
      <w:r w:rsidRPr="00B07A58">
        <w:rPr>
          <w:b/>
          <w:bCs/>
          <w:color w:val="0000FF"/>
          <w:lang w:eastAsia="en-US"/>
        </w:rPr>
        <w:t>noted</w:t>
      </w:r>
      <w:r>
        <w:rPr>
          <w:lang w:eastAsia="en-US"/>
        </w:rPr>
        <w:t xml:space="preserve">. The allocated revision in </w:t>
      </w:r>
      <w:r w:rsidRPr="00B07A58">
        <w:rPr>
          <w:rFonts w:cs="Arial"/>
          <w:color w:val="0000FF"/>
          <w:szCs w:val="16"/>
          <w:lang w:eastAsia="en-US"/>
        </w:rPr>
        <w:t>TD S2</w:t>
      </w:r>
      <w:r w:rsidRPr="00B07A58">
        <w:rPr>
          <w:rFonts w:cs="Arial"/>
          <w:color w:val="0000FF"/>
          <w:szCs w:val="16"/>
          <w:lang w:eastAsia="en-US"/>
        </w:rPr>
        <w:noBreakHyphen/>
        <w:t>200</w:t>
      </w:r>
      <w:r>
        <w:rPr>
          <w:rFonts w:cs="Arial"/>
          <w:color w:val="0000FF"/>
          <w:szCs w:val="16"/>
          <w:lang w:eastAsia="en-US"/>
        </w:rPr>
        <w:t>9435</w:t>
      </w:r>
      <w:r>
        <w:t xml:space="preserve"> was </w:t>
      </w:r>
      <w:r w:rsidRPr="00B07A58">
        <w:rPr>
          <w:b/>
          <w:bCs/>
          <w:color w:val="FF0000"/>
        </w:rPr>
        <w:t>withdrawn</w:t>
      </w:r>
      <w:r>
        <w:t>.</w:t>
      </w:r>
    </w:p>
    <w:p w14:paraId="50CF3873" w14:textId="7CECC2FB"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2008994</w:t>
      </w:r>
      <w:r>
        <w:rPr>
          <w:lang w:eastAsia="en-US"/>
        </w:rPr>
        <w:t xml:space="preserve"> (P-CR) KI#9: Evaluation and conclusions.</w:t>
      </w:r>
      <w:r w:rsidR="00EC06F9">
        <w:rPr>
          <w:lang w:eastAsia="en-US"/>
        </w:rPr>
        <w:t xml:space="preserve"> (Source: Qualcomm Incorporated)</w:t>
      </w:r>
    </w:p>
    <w:p w14:paraId="3CB425DF" w14:textId="77777777" w:rsidR="00B07A58" w:rsidRPr="00F054D2" w:rsidRDefault="00B07A58" w:rsidP="00B07A58">
      <w:pPr>
        <w:pStyle w:val="FP"/>
        <w:keepNext/>
        <w:rPr>
          <w:b/>
          <w:bCs/>
          <w:i/>
          <w:iCs/>
          <w:lang w:eastAsia="en-US"/>
        </w:rPr>
      </w:pPr>
      <w:r w:rsidRPr="00F054D2">
        <w:rPr>
          <w:b/>
          <w:bCs/>
          <w:i/>
          <w:iCs/>
          <w:lang w:eastAsia="en-US"/>
        </w:rPr>
        <w:t>e-mail comments:</w:t>
      </w:r>
    </w:p>
    <w:p w14:paraId="1DF3ECA4" w14:textId="77777777" w:rsidR="00B07A58" w:rsidRDefault="00B07A58" w:rsidP="00B07A58">
      <w:pPr>
        <w:pStyle w:val="FP"/>
        <w:rPr>
          <w:lang w:eastAsia="en-US"/>
        </w:rPr>
      </w:pPr>
      <w:r>
        <w:rPr>
          <w:lang w:eastAsia="en-US"/>
        </w:rPr>
        <w:t>Dario S. Tonesi (Qualcomm) provides r02 and asks to ignore r01.</w:t>
      </w:r>
    </w:p>
    <w:p w14:paraId="2FC12C4A" w14:textId="77777777" w:rsidR="00B07A58" w:rsidRDefault="00B07A58" w:rsidP="00B07A58">
      <w:pPr>
        <w:pStyle w:val="FP"/>
        <w:rPr>
          <w:lang w:eastAsia="en-US"/>
        </w:rPr>
      </w:pPr>
      <w:proofErr w:type="spellStart"/>
      <w:r>
        <w:rPr>
          <w:lang w:eastAsia="en-US"/>
        </w:rPr>
        <w:t>Youngkyo</w:t>
      </w:r>
      <w:proofErr w:type="spellEnd"/>
      <w:r>
        <w:rPr>
          <w:lang w:eastAsia="en-US"/>
        </w:rPr>
        <w:t>(Samsung) provide comments and questions.</w:t>
      </w:r>
    </w:p>
    <w:p w14:paraId="71883C88" w14:textId="77777777" w:rsidR="00B07A58" w:rsidRDefault="00B07A58" w:rsidP="00B07A58">
      <w:pPr>
        <w:pStyle w:val="FP"/>
        <w:rPr>
          <w:lang w:eastAsia="en-US"/>
        </w:rPr>
      </w:pPr>
      <w:r>
        <w:rPr>
          <w:lang w:eastAsia="en-US"/>
        </w:rPr>
        <w:t>Fenqin(Huawei) provides r03</w:t>
      </w:r>
    </w:p>
    <w:p w14:paraId="63727382" w14:textId="77777777" w:rsidR="00B07A58" w:rsidRDefault="00B07A58" w:rsidP="00B07A58">
      <w:pPr>
        <w:pStyle w:val="FP"/>
        <w:rPr>
          <w:lang w:eastAsia="en-US"/>
        </w:rPr>
      </w:pPr>
      <w:r>
        <w:rPr>
          <w:lang w:eastAsia="en-US"/>
        </w:rPr>
        <w:t>Dario S. Tonesi (Qualcomm) is fine with r03 and comments.</w:t>
      </w:r>
    </w:p>
    <w:p w14:paraId="25E44AAF" w14:textId="77777777" w:rsidR="00B07A58" w:rsidRDefault="00B07A58" w:rsidP="00B07A58">
      <w:pPr>
        <w:pStyle w:val="FP"/>
        <w:rPr>
          <w:lang w:eastAsia="en-US"/>
        </w:rPr>
      </w:pPr>
      <w:proofErr w:type="spellStart"/>
      <w:r>
        <w:rPr>
          <w:lang w:eastAsia="en-US"/>
        </w:rPr>
        <w:t>Youngkyo</w:t>
      </w:r>
      <w:proofErr w:type="spellEnd"/>
      <w:r>
        <w:rPr>
          <w:lang w:eastAsia="en-US"/>
        </w:rPr>
        <w:t>(Samsung) asks questions.</w:t>
      </w:r>
    </w:p>
    <w:p w14:paraId="0F66CF82" w14:textId="77777777" w:rsidR="00B07A58" w:rsidRDefault="00B07A58" w:rsidP="00B07A58">
      <w:pPr>
        <w:pStyle w:val="FP"/>
        <w:rPr>
          <w:lang w:eastAsia="en-US"/>
        </w:rPr>
      </w:pPr>
      <w:r>
        <w:rPr>
          <w:lang w:eastAsia="en-US"/>
        </w:rPr>
        <w:t>Fenqin(Huawei) responds</w:t>
      </w:r>
    </w:p>
    <w:p w14:paraId="2D577B22" w14:textId="77777777" w:rsidR="00B07A58" w:rsidRDefault="00B07A58" w:rsidP="00B07A58">
      <w:pPr>
        <w:pStyle w:val="FP"/>
        <w:rPr>
          <w:lang w:eastAsia="en-US"/>
        </w:rPr>
      </w:pPr>
      <w:proofErr w:type="spellStart"/>
      <w:r>
        <w:rPr>
          <w:lang w:eastAsia="en-US"/>
        </w:rPr>
        <w:t>Youngkyo</w:t>
      </w:r>
      <w:proofErr w:type="spellEnd"/>
      <w:r>
        <w:rPr>
          <w:lang w:eastAsia="en-US"/>
        </w:rPr>
        <w:t>(Samsung) elaborates the questions.</w:t>
      </w:r>
    </w:p>
    <w:p w14:paraId="0AB3D823" w14:textId="77777777" w:rsidR="00B07A58" w:rsidRDefault="00B07A58" w:rsidP="00B07A58">
      <w:pPr>
        <w:pStyle w:val="FP"/>
        <w:rPr>
          <w:lang w:eastAsia="en-US"/>
        </w:rPr>
      </w:pPr>
      <w:r>
        <w:rPr>
          <w:lang w:eastAsia="en-US"/>
        </w:rPr>
        <w:t>Fenqin(Huawei) responds.</w:t>
      </w:r>
    </w:p>
    <w:p w14:paraId="71905BB1" w14:textId="77777777" w:rsidR="00B07A58" w:rsidRDefault="00B07A58" w:rsidP="00B07A58">
      <w:pPr>
        <w:pStyle w:val="FP"/>
        <w:rPr>
          <w:lang w:eastAsia="en-US"/>
        </w:rPr>
      </w:pPr>
      <w:r>
        <w:rPr>
          <w:lang w:eastAsia="en-US"/>
        </w:rPr>
        <w:t>Judy (Ericsson) provide r04.</w:t>
      </w:r>
    </w:p>
    <w:p w14:paraId="7839CF5E" w14:textId="77777777" w:rsidR="00B07A58" w:rsidRDefault="00B07A58" w:rsidP="00B07A58">
      <w:pPr>
        <w:pStyle w:val="FP"/>
        <w:rPr>
          <w:lang w:eastAsia="en-US"/>
        </w:rPr>
      </w:pPr>
      <w:r>
        <w:rPr>
          <w:lang w:eastAsia="en-US"/>
        </w:rPr>
        <w:t>Fenqin(Huawei) provide r05.</w:t>
      </w:r>
    </w:p>
    <w:p w14:paraId="7B358CFE" w14:textId="77777777" w:rsidR="00B07A58" w:rsidRDefault="00B07A58" w:rsidP="00B07A58">
      <w:pPr>
        <w:pStyle w:val="FP"/>
        <w:rPr>
          <w:lang w:eastAsia="en-US"/>
        </w:rPr>
      </w:pPr>
      <w:r>
        <w:rPr>
          <w:lang w:eastAsia="en-US"/>
        </w:rPr>
        <w:t>Thomas(Nokia) provides r06</w:t>
      </w:r>
    </w:p>
    <w:p w14:paraId="47A71658" w14:textId="77777777" w:rsidR="00B07A58" w:rsidRDefault="00B07A58" w:rsidP="00B07A58">
      <w:pPr>
        <w:pStyle w:val="FP"/>
        <w:rPr>
          <w:lang w:eastAsia="en-US"/>
        </w:rPr>
      </w:pPr>
      <w:r>
        <w:rPr>
          <w:lang w:eastAsia="en-US"/>
        </w:rPr>
        <w:t>Fenqin (Huawei) comments.</w:t>
      </w:r>
    </w:p>
    <w:p w14:paraId="58F7FB46" w14:textId="77777777" w:rsidR="00B07A58" w:rsidRDefault="00B07A58" w:rsidP="00B07A58">
      <w:pPr>
        <w:pStyle w:val="FP"/>
        <w:rPr>
          <w:lang w:eastAsia="en-US"/>
        </w:rPr>
      </w:pPr>
      <w:proofErr w:type="spellStart"/>
      <w:r>
        <w:rPr>
          <w:lang w:eastAsia="en-US"/>
        </w:rPr>
        <w:t>zhendong</w:t>
      </w:r>
      <w:proofErr w:type="spellEnd"/>
      <w:r>
        <w:rPr>
          <w:lang w:eastAsia="en-US"/>
        </w:rPr>
        <w:t xml:space="preserve"> (ZTE) provides the r07</w:t>
      </w:r>
    </w:p>
    <w:p w14:paraId="206FF4DB" w14:textId="77777777" w:rsidR="00B07A58" w:rsidRDefault="00B07A58" w:rsidP="00B07A58">
      <w:pPr>
        <w:pStyle w:val="FP"/>
        <w:rPr>
          <w:lang w:eastAsia="en-US"/>
        </w:rPr>
      </w:pPr>
      <w:r>
        <w:rPr>
          <w:lang w:eastAsia="en-US"/>
        </w:rPr>
        <w:t>Thomas (Nokia) provides r08</w:t>
      </w:r>
    </w:p>
    <w:p w14:paraId="02231AB7" w14:textId="77777777" w:rsidR="00B07A58" w:rsidRDefault="00B07A58" w:rsidP="00B07A58">
      <w:pPr>
        <w:pStyle w:val="FP"/>
        <w:rPr>
          <w:lang w:eastAsia="en-US"/>
        </w:rPr>
      </w:pPr>
      <w:r>
        <w:rPr>
          <w:lang w:eastAsia="en-US"/>
        </w:rPr>
        <w:t>==== Revisions Deadline ====</w:t>
      </w:r>
    </w:p>
    <w:p w14:paraId="685755C0" w14:textId="77777777" w:rsidR="00B07A58" w:rsidRDefault="00B07A58" w:rsidP="00B07A58">
      <w:pPr>
        <w:pStyle w:val="FP"/>
        <w:rPr>
          <w:lang w:eastAsia="en-US"/>
        </w:rPr>
      </w:pPr>
      <w:r>
        <w:rPr>
          <w:lang w:eastAsia="en-US"/>
        </w:rPr>
        <w:t>Fenqin (Huawei) suggest to go r05</w:t>
      </w:r>
    </w:p>
    <w:p w14:paraId="797F4365" w14:textId="77777777" w:rsidR="00B07A58" w:rsidRDefault="00B07A58" w:rsidP="00B07A58">
      <w:pPr>
        <w:pStyle w:val="FP"/>
        <w:rPr>
          <w:lang w:eastAsia="en-US"/>
        </w:rPr>
      </w:pPr>
      <w:r>
        <w:rPr>
          <w:lang w:eastAsia="en-US"/>
        </w:rPr>
        <w:t>Thomas (Nokia) objects against r05 and previous revisions and provides late r09</w:t>
      </w:r>
    </w:p>
    <w:p w14:paraId="74833E37" w14:textId="77777777" w:rsidR="00B07A58" w:rsidRDefault="00B07A58" w:rsidP="00B07A58">
      <w:pPr>
        <w:pStyle w:val="FP"/>
        <w:rPr>
          <w:lang w:eastAsia="en-US"/>
        </w:rPr>
      </w:pPr>
      <w:r>
        <w:rPr>
          <w:lang w:eastAsia="en-US"/>
        </w:rPr>
        <w:t>==== Final Comments Deadline ====</w:t>
      </w:r>
    </w:p>
    <w:p w14:paraId="3AA03318" w14:textId="77777777" w:rsidR="00B07A58" w:rsidRDefault="00B07A58" w:rsidP="00B07A58">
      <w:pPr>
        <w:pStyle w:val="FP"/>
        <w:rPr>
          <w:lang w:eastAsia="en-US"/>
        </w:rPr>
      </w:pPr>
      <w:r>
        <w:rPr>
          <w:lang w:eastAsia="en-US"/>
        </w:rPr>
        <w:t>Dario S. Tonesi (Qualcomm) ask question to Tao</w:t>
      </w:r>
    </w:p>
    <w:p w14:paraId="3A477FF4" w14:textId="2ED50061" w:rsidR="00F054D2" w:rsidRDefault="00B07A58" w:rsidP="00B07A58">
      <w:pPr>
        <w:pStyle w:val="FP"/>
        <w:rPr>
          <w:lang w:eastAsia="en-US"/>
        </w:rPr>
      </w:pPr>
      <w:r>
        <w:rPr>
          <w:lang w:eastAsia="en-US"/>
        </w:rPr>
        <w:t>Fenqin (Huawei) can accept r09</w:t>
      </w:r>
    </w:p>
    <w:p w14:paraId="456039E4" w14:textId="77777777" w:rsidR="00B07A58" w:rsidRPr="00A3071B" w:rsidRDefault="00B07A58" w:rsidP="00B07A58">
      <w:pPr>
        <w:keepNext/>
        <w:keepLines/>
      </w:pPr>
      <w:r>
        <w:rPr>
          <w:b/>
        </w:rPr>
        <w:t>Discussion and conclusion:</w:t>
      </w:r>
    </w:p>
    <w:p w14:paraId="1EF38B01" w14:textId="5A0CF514" w:rsidR="00F054D2" w:rsidRDefault="00B07A58" w:rsidP="00F054D2">
      <w:pPr>
        <w:keepLines/>
        <w:rPr>
          <w:lang w:eastAsia="en-US"/>
        </w:rPr>
      </w:pPr>
      <w:r>
        <w:rPr>
          <w:lang w:eastAsia="en-US"/>
        </w:rPr>
        <w:t>r</w:t>
      </w:r>
      <w:r w:rsidR="00E837DE">
        <w:rPr>
          <w:lang w:eastAsia="en-US"/>
        </w:rPr>
        <w:t>09</w:t>
      </w:r>
      <w:r>
        <w:rPr>
          <w:lang w:eastAsia="en-US"/>
        </w:rPr>
        <w:t xml:space="preserve"> was proposed: This was </w:t>
      </w:r>
      <w:r w:rsidRPr="00B07A58">
        <w:rPr>
          <w:color w:val="FF0000"/>
          <w:lang w:eastAsia="en-US"/>
        </w:rPr>
        <w:t>agreed</w:t>
      </w:r>
      <w:r>
        <w:rPr>
          <w:lang w:eastAsia="en-US"/>
        </w:rPr>
        <w:t xml:space="preserve"> and revised accordingly to </w:t>
      </w:r>
      <w:r w:rsidRPr="00B07A58">
        <w:rPr>
          <w:rFonts w:cs="Arial"/>
          <w:color w:val="0000FF"/>
          <w:szCs w:val="16"/>
          <w:lang w:eastAsia="en-US"/>
        </w:rPr>
        <w:t>TD S2</w:t>
      </w:r>
      <w:r w:rsidRPr="00B07A58">
        <w:rPr>
          <w:rFonts w:cs="Arial"/>
          <w:color w:val="0000FF"/>
          <w:szCs w:val="16"/>
          <w:lang w:eastAsia="en-US"/>
        </w:rPr>
        <w:noBreakHyphen/>
        <w:t>200</w:t>
      </w:r>
      <w:r>
        <w:rPr>
          <w:rFonts w:cs="Arial"/>
          <w:color w:val="0000FF"/>
          <w:szCs w:val="16"/>
          <w:lang w:eastAsia="en-US"/>
        </w:rPr>
        <w:t>9226</w:t>
      </w:r>
      <w:r>
        <w:t xml:space="preserve">, which was </w:t>
      </w:r>
      <w:r>
        <w:rPr>
          <w:color w:val="FF0000"/>
        </w:rPr>
        <w:t>approved</w:t>
      </w:r>
      <w:r>
        <w:t>.</w:t>
      </w:r>
    </w:p>
    <w:p w14:paraId="63246DFF" w14:textId="6B4D838C"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2008735</w:t>
      </w:r>
      <w:r>
        <w:rPr>
          <w:lang w:eastAsia="en-US"/>
        </w:rPr>
        <w:t xml:space="preserve"> (P-CR) KI#7: Conclusion update. (Source: Huawei, </w:t>
      </w:r>
      <w:proofErr w:type="spellStart"/>
      <w:r>
        <w:rPr>
          <w:lang w:eastAsia="en-US"/>
        </w:rPr>
        <w:t>HiSilicon</w:t>
      </w:r>
      <w:proofErr w:type="spellEnd"/>
      <w:r>
        <w:rPr>
          <w:lang w:eastAsia="en-US"/>
        </w:rPr>
        <w:t>)</w:t>
      </w:r>
    </w:p>
    <w:p w14:paraId="079CCDBF" w14:textId="77777777" w:rsidR="00B07A58" w:rsidRPr="00F054D2" w:rsidRDefault="00B07A58" w:rsidP="00B07A58">
      <w:pPr>
        <w:pStyle w:val="FP"/>
        <w:keepNext/>
        <w:rPr>
          <w:b/>
          <w:bCs/>
          <w:i/>
          <w:iCs/>
          <w:lang w:eastAsia="en-US"/>
        </w:rPr>
      </w:pPr>
      <w:r w:rsidRPr="00F054D2">
        <w:rPr>
          <w:b/>
          <w:bCs/>
          <w:i/>
          <w:iCs/>
          <w:lang w:eastAsia="en-US"/>
        </w:rPr>
        <w:t>e-mail comments:</w:t>
      </w:r>
    </w:p>
    <w:p w14:paraId="7C6AC51E" w14:textId="77777777" w:rsidR="00B07A58" w:rsidRDefault="00B07A58" w:rsidP="00B07A58">
      <w:pPr>
        <w:pStyle w:val="FP"/>
        <w:rPr>
          <w:i/>
          <w:iCs/>
          <w:lang w:eastAsia="en-US"/>
        </w:rPr>
      </w:pPr>
      <w:r>
        <w:rPr>
          <w:i/>
          <w:iCs/>
          <w:lang w:eastAsia="en-US"/>
        </w:rPr>
        <w:t>Xiaoyan (CATT) provides r01.</w:t>
      </w:r>
    </w:p>
    <w:p w14:paraId="04CB46F5" w14:textId="77777777" w:rsidR="00B07A58" w:rsidRDefault="00B07A58" w:rsidP="00B07A58">
      <w:pPr>
        <w:pStyle w:val="FP"/>
        <w:rPr>
          <w:i/>
          <w:iCs/>
          <w:lang w:eastAsia="en-US"/>
        </w:rPr>
      </w:pPr>
      <w:r>
        <w:rPr>
          <w:i/>
          <w:iCs/>
          <w:lang w:eastAsia="en-US"/>
        </w:rPr>
        <w:t>Fenqin (Huawei) provides r02.</w:t>
      </w:r>
    </w:p>
    <w:p w14:paraId="6030EE36" w14:textId="77777777" w:rsidR="00B07A58" w:rsidRDefault="00B07A58" w:rsidP="00B07A58">
      <w:pPr>
        <w:pStyle w:val="FP"/>
        <w:rPr>
          <w:i/>
          <w:iCs/>
          <w:lang w:eastAsia="en-US"/>
        </w:rPr>
      </w:pPr>
      <w:r>
        <w:rPr>
          <w:i/>
          <w:iCs/>
          <w:lang w:eastAsia="en-US"/>
        </w:rPr>
        <w:t>Zhenhua (vivo) provides r03.</w:t>
      </w:r>
    </w:p>
    <w:p w14:paraId="46729BBC" w14:textId="77777777" w:rsidR="00B07A58" w:rsidRDefault="00B07A58" w:rsidP="00B07A58">
      <w:pPr>
        <w:pStyle w:val="FP"/>
        <w:rPr>
          <w:i/>
          <w:iCs/>
          <w:lang w:eastAsia="en-US"/>
        </w:rPr>
      </w:pPr>
      <w:r>
        <w:rPr>
          <w:i/>
          <w:iCs/>
          <w:lang w:eastAsia="en-US"/>
        </w:rPr>
        <w:t>Paul (Ericsson) provides r04.</w:t>
      </w:r>
    </w:p>
    <w:p w14:paraId="221F87B0" w14:textId="77777777" w:rsidR="00B07A58" w:rsidRDefault="00B07A58" w:rsidP="00B07A58">
      <w:pPr>
        <w:pStyle w:val="FP"/>
        <w:rPr>
          <w:i/>
          <w:iCs/>
          <w:lang w:eastAsia="en-US"/>
        </w:rPr>
      </w:pPr>
      <w:r>
        <w:rPr>
          <w:i/>
          <w:iCs/>
          <w:lang w:eastAsia="en-US"/>
        </w:rPr>
        <w:t>Zhenhua (vivo) provides r05 to combine r04 with previous revisions.</w:t>
      </w:r>
    </w:p>
    <w:p w14:paraId="14E7BC7F" w14:textId="77777777" w:rsidR="00B07A58" w:rsidRDefault="00B07A58" w:rsidP="00B07A58">
      <w:pPr>
        <w:pStyle w:val="FP"/>
        <w:rPr>
          <w:i/>
          <w:iCs/>
          <w:lang w:eastAsia="en-US"/>
        </w:rPr>
      </w:pPr>
      <w:r>
        <w:rPr>
          <w:i/>
          <w:iCs/>
          <w:lang w:eastAsia="en-US"/>
        </w:rPr>
        <w:t>Zhenhua (vivo) provides r06 to correct some error made by r05.</w:t>
      </w:r>
    </w:p>
    <w:p w14:paraId="7050143F" w14:textId="77777777" w:rsidR="00B07A58" w:rsidRDefault="00B07A58" w:rsidP="00B07A58">
      <w:pPr>
        <w:pStyle w:val="FP"/>
        <w:rPr>
          <w:i/>
          <w:iCs/>
          <w:lang w:eastAsia="en-US"/>
        </w:rPr>
      </w:pPr>
      <w:r>
        <w:rPr>
          <w:i/>
          <w:iCs/>
          <w:lang w:eastAsia="en-US"/>
        </w:rPr>
        <w:t>David (Samsung) provides r07.</w:t>
      </w:r>
    </w:p>
    <w:p w14:paraId="7D652A58" w14:textId="77777777" w:rsidR="00B07A58" w:rsidRDefault="00B07A58" w:rsidP="00B07A58">
      <w:pPr>
        <w:pStyle w:val="FP"/>
        <w:rPr>
          <w:i/>
          <w:iCs/>
          <w:lang w:eastAsia="en-US"/>
        </w:rPr>
      </w:pPr>
      <w:r>
        <w:rPr>
          <w:i/>
          <w:iCs/>
          <w:lang w:eastAsia="en-US"/>
        </w:rPr>
        <w:t>Fenqin (Huawei) provides r08.</w:t>
      </w:r>
    </w:p>
    <w:p w14:paraId="51C4ECB1" w14:textId="77777777" w:rsidR="00B07A58" w:rsidRDefault="00B07A58" w:rsidP="00B07A58">
      <w:pPr>
        <w:pStyle w:val="FP"/>
        <w:rPr>
          <w:i/>
          <w:iCs/>
          <w:lang w:eastAsia="en-US"/>
        </w:rPr>
      </w:pPr>
      <w:proofErr w:type="spellStart"/>
      <w:r>
        <w:rPr>
          <w:i/>
          <w:iCs/>
          <w:lang w:eastAsia="en-US"/>
        </w:rPr>
        <w:t>zhendong</w:t>
      </w:r>
      <w:proofErr w:type="spellEnd"/>
      <w:r>
        <w:rPr>
          <w:i/>
          <w:iCs/>
          <w:lang w:eastAsia="en-US"/>
        </w:rPr>
        <w:t xml:space="preserve"> (ZTE) provides r09</w:t>
      </w:r>
    </w:p>
    <w:p w14:paraId="7D05E564" w14:textId="77777777" w:rsidR="00B07A58" w:rsidRDefault="00B07A58" w:rsidP="00B07A58">
      <w:pPr>
        <w:pStyle w:val="FP"/>
        <w:rPr>
          <w:i/>
          <w:iCs/>
          <w:lang w:eastAsia="en-US"/>
        </w:rPr>
      </w:pPr>
      <w:r>
        <w:rPr>
          <w:i/>
          <w:iCs/>
          <w:lang w:eastAsia="en-US"/>
        </w:rPr>
        <w:lastRenderedPageBreak/>
        <w:t>David (Samsung) provides r10</w:t>
      </w:r>
    </w:p>
    <w:p w14:paraId="781E0654" w14:textId="77777777" w:rsidR="00B07A58" w:rsidRDefault="00B07A58" w:rsidP="00B07A58">
      <w:pPr>
        <w:pStyle w:val="FP"/>
        <w:rPr>
          <w:i/>
          <w:iCs/>
          <w:lang w:eastAsia="en-US"/>
        </w:rPr>
      </w:pPr>
      <w:r>
        <w:rPr>
          <w:i/>
          <w:iCs/>
          <w:lang w:eastAsia="en-US"/>
        </w:rPr>
        <w:t>Paul (Ericsson) provides r11.</w:t>
      </w:r>
    </w:p>
    <w:p w14:paraId="328AC63F" w14:textId="77777777" w:rsidR="00B07A58" w:rsidRDefault="00B07A58" w:rsidP="00B07A58">
      <w:pPr>
        <w:pStyle w:val="FP"/>
        <w:rPr>
          <w:i/>
          <w:iCs/>
          <w:lang w:eastAsia="en-US"/>
        </w:rPr>
      </w:pPr>
      <w:r>
        <w:rPr>
          <w:i/>
          <w:iCs/>
          <w:lang w:eastAsia="en-US"/>
        </w:rPr>
        <w:t>Fenqin (Huawei) Responds</w:t>
      </w:r>
    </w:p>
    <w:p w14:paraId="1C41C1B0" w14:textId="77777777" w:rsidR="00B07A58" w:rsidRDefault="00B07A58" w:rsidP="00B07A58">
      <w:pPr>
        <w:pStyle w:val="FP"/>
        <w:rPr>
          <w:i/>
          <w:iCs/>
          <w:lang w:eastAsia="en-US"/>
        </w:rPr>
      </w:pPr>
      <w:r>
        <w:rPr>
          <w:i/>
          <w:iCs/>
          <w:lang w:eastAsia="en-US"/>
        </w:rPr>
        <w:t>Fenqin (Huawei) provides r12.</w:t>
      </w:r>
    </w:p>
    <w:p w14:paraId="00EA70EA" w14:textId="77777777" w:rsidR="00B07A58" w:rsidRDefault="00B07A58" w:rsidP="00B07A58">
      <w:pPr>
        <w:pStyle w:val="FP"/>
        <w:rPr>
          <w:i/>
          <w:iCs/>
          <w:lang w:eastAsia="en-US"/>
        </w:rPr>
      </w:pPr>
      <w:r>
        <w:rPr>
          <w:i/>
          <w:iCs/>
          <w:lang w:eastAsia="en-US"/>
        </w:rPr>
        <w:t>Zhenhua (vivo) provides r14 on top of r13.</w:t>
      </w:r>
    </w:p>
    <w:p w14:paraId="1283E0AF" w14:textId="77777777" w:rsidR="00B07A58" w:rsidRDefault="00B07A58" w:rsidP="00B07A58">
      <w:pPr>
        <w:pStyle w:val="FP"/>
        <w:rPr>
          <w:i/>
          <w:iCs/>
          <w:lang w:eastAsia="en-US"/>
        </w:rPr>
      </w:pPr>
      <w:r>
        <w:rPr>
          <w:i/>
          <w:iCs/>
          <w:lang w:eastAsia="en-US"/>
        </w:rPr>
        <w:t>Fenqin (Huawei) comments.</w:t>
      </w:r>
    </w:p>
    <w:p w14:paraId="479BE2C1" w14:textId="77777777" w:rsidR="00B07A58" w:rsidRDefault="00B07A58" w:rsidP="00B07A58">
      <w:pPr>
        <w:pStyle w:val="FP"/>
        <w:rPr>
          <w:i/>
          <w:iCs/>
          <w:lang w:eastAsia="en-US"/>
        </w:rPr>
      </w:pPr>
      <w:r>
        <w:rPr>
          <w:i/>
          <w:iCs/>
          <w:lang w:eastAsia="en-US"/>
        </w:rPr>
        <w:t>Fenqin (Huawei) provides r15.</w:t>
      </w:r>
    </w:p>
    <w:p w14:paraId="190B6EA0" w14:textId="77777777" w:rsidR="00B07A58" w:rsidRDefault="00B07A58" w:rsidP="00B07A58">
      <w:pPr>
        <w:pStyle w:val="FP"/>
        <w:rPr>
          <w:i/>
          <w:iCs/>
          <w:lang w:eastAsia="en-US"/>
        </w:rPr>
      </w:pPr>
      <w:r>
        <w:rPr>
          <w:i/>
          <w:iCs/>
          <w:lang w:eastAsia="en-US"/>
        </w:rPr>
        <w:t>Paul (Ericsson) provides r016, which is clean version of r11.</w:t>
      </w:r>
    </w:p>
    <w:p w14:paraId="197BACC5" w14:textId="77777777" w:rsidR="00B07A58" w:rsidRDefault="00B07A58" w:rsidP="00B07A58">
      <w:pPr>
        <w:pStyle w:val="FP"/>
        <w:rPr>
          <w:i/>
          <w:iCs/>
          <w:lang w:eastAsia="en-US"/>
        </w:rPr>
      </w:pPr>
      <w:r>
        <w:rPr>
          <w:i/>
          <w:iCs/>
          <w:lang w:eastAsia="en-US"/>
        </w:rPr>
        <w:t>Zhenhua (vivo) provides r17 on top of r16.</w:t>
      </w:r>
    </w:p>
    <w:p w14:paraId="6355A8A1" w14:textId="77777777" w:rsidR="00B07A58" w:rsidRDefault="00B07A58" w:rsidP="00B07A58">
      <w:pPr>
        <w:pStyle w:val="FP"/>
        <w:rPr>
          <w:i/>
          <w:iCs/>
          <w:lang w:eastAsia="en-US"/>
        </w:rPr>
      </w:pPr>
      <w:r>
        <w:rPr>
          <w:i/>
          <w:iCs/>
          <w:lang w:eastAsia="en-US"/>
        </w:rPr>
        <w:t>Fenqin (Huawei) provides r18.</w:t>
      </w:r>
    </w:p>
    <w:p w14:paraId="0BC435F6" w14:textId="77777777" w:rsidR="00B07A58" w:rsidRDefault="00B07A58" w:rsidP="00B07A58">
      <w:pPr>
        <w:pStyle w:val="FP"/>
        <w:rPr>
          <w:i/>
          <w:iCs/>
          <w:lang w:eastAsia="en-US"/>
        </w:rPr>
      </w:pPr>
      <w:r>
        <w:rPr>
          <w:i/>
          <w:iCs/>
          <w:lang w:eastAsia="en-US"/>
        </w:rPr>
        <w:t>Thomas (Nokia) provides r19.</w:t>
      </w:r>
    </w:p>
    <w:p w14:paraId="7C2D0C95" w14:textId="77777777" w:rsidR="00B07A58" w:rsidRDefault="00B07A58" w:rsidP="00B07A58">
      <w:pPr>
        <w:pStyle w:val="FP"/>
        <w:rPr>
          <w:i/>
          <w:iCs/>
          <w:lang w:eastAsia="en-US"/>
        </w:rPr>
      </w:pPr>
      <w:proofErr w:type="spellStart"/>
      <w:r>
        <w:rPr>
          <w:i/>
          <w:iCs/>
          <w:lang w:eastAsia="en-US"/>
        </w:rPr>
        <w:t>zhendong</w:t>
      </w:r>
      <w:proofErr w:type="spellEnd"/>
      <w:r>
        <w:rPr>
          <w:i/>
          <w:iCs/>
          <w:lang w:eastAsia="en-US"/>
        </w:rPr>
        <w:t xml:space="preserve"> (ZTE) provides the comments</w:t>
      </w:r>
    </w:p>
    <w:p w14:paraId="5FCCC33A" w14:textId="77777777" w:rsidR="00B07A58" w:rsidRDefault="00B07A58" w:rsidP="00B07A58">
      <w:pPr>
        <w:pStyle w:val="FP"/>
        <w:rPr>
          <w:i/>
          <w:iCs/>
          <w:lang w:eastAsia="en-US"/>
        </w:rPr>
      </w:pPr>
      <w:proofErr w:type="spellStart"/>
      <w:r>
        <w:rPr>
          <w:i/>
          <w:iCs/>
          <w:lang w:eastAsia="en-US"/>
        </w:rPr>
        <w:t>zhendong</w:t>
      </w:r>
      <w:proofErr w:type="spellEnd"/>
      <w:r>
        <w:rPr>
          <w:i/>
          <w:iCs/>
          <w:lang w:eastAsia="en-US"/>
        </w:rPr>
        <w:t xml:space="preserve"> (ZTE) provides r20</w:t>
      </w:r>
    </w:p>
    <w:p w14:paraId="069F6949" w14:textId="77777777" w:rsidR="00B07A58" w:rsidRDefault="00B07A58" w:rsidP="00B07A58">
      <w:pPr>
        <w:pStyle w:val="FP"/>
        <w:rPr>
          <w:i/>
          <w:iCs/>
          <w:lang w:eastAsia="en-US"/>
        </w:rPr>
      </w:pPr>
      <w:r>
        <w:rPr>
          <w:i/>
          <w:iCs/>
          <w:lang w:eastAsia="en-US"/>
        </w:rPr>
        <w:t>Jianhua(OPPO) provides comments on removing lossless handover part.</w:t>
      </w:r>
    </w:p>
    <w:p w14:paraId="2DC1064C" w14:textId="77777777" w:rsidR="00B07A58" w:rsidRDefault="00B07A58" w:rsidP="00B07A58">
      <w:pPr>
        <w:pStyle w:val="FP"/>
        <w:rPr>
          <w:i/>
          <w:iCs/>
          <w:lang w:eastAsia="en-US"/>
        </w:rPr>
      </w:pPr>
      <w:proofErr w:type="spellStart"/>
      <w:r>
        <w:rPr>
          <w:i/>
          <w:iCs/>
          <w:lang w:eastAsia="en-US"/>
        </w:rPr>
        <w:t>zhendong</w:t>
      </w:r>
      <w:proofErr w:type="spellEnd"/>
      <w:r>
        <w:rPr>
          <w:i/>
          <w:iCs/>
          <w:lang w:eastAsia="en-US"/>
        </w:rPr>
        <w:t xml:space="preserve"> (ZTE) response</w:t>
      </w:r>
    </w:p>
    <w:p w14:paraId="6FA61E1C" w14:textId="77777777" w:rsidR="00B07A58" w:rsidRDefault="00B07A58" w:rsidP="00B07A58">
      <w:pPr>
        <w:pStyle w:val="FP"/>
        <w:rPr>
          <w:i/>
          <w:iCs/>
          <w:lang w:eastAsia="en-US"/>
        </w:rPr>
      </w:pPr>
      <w:r>
        <w:rPr>
          <w:i/>
          <w:iCs/>
          <w:lang w:eastAsia="en-US"/>
        </w:rPr>
        <w:t>Thomas (Nokia) provides r21</w:t>
      </w:r>
    </w:p>
    <w:p w14:paraId="28F8DF10" w14:textId="77777777" w:rsidR="00B07A58" w:rsidRDefault="00B07A58" w:rsidP="00B07A58">
      <w:pPr>
        <w:pStyle w:val="FP"/>
        <w:rPr>
          <w:i/>
          <w:iCs/>
          <w:lang w:eastAsia="en-US"/>
        </w:rPr>
      </w:pPr>
      <w:r>
        <w:rPr>
          <w:i/>
          <w:iCs/>
          <w:lang w:eastAsia="en-US"/>
        </w:rPr>
        <w:t>Thomas(Nokia) supports reinstating lossless handover part.</w:t>
      </w:r>
    </w:p>
    <w:p w14:paraId="76B2F049" w14:textId="77777777" w:rsidR="00B07A58" w:rsidRDefault="00B07A58" w:rsidP="00B07A58">
      <w:pPr>
        <w:pStyle w:val="FP"/>
        <w:rPr>
          <w:i/>
          <w:iCs/>
          <w:lang w:eastAsia="en-US"/>
        </w:rPr>
      </w:pPr>
      <w:r>
        <w:rPr>
          <w:i/>
          <w:iCs/>
          <w:lang w:eastAsia="en-US"/>
        </w:rPr>
        <w:t>Paul (Ericsson) provides r22 based on r20.</w:t>
      </w:r>
    </w:p>
    <w:p w14:paraId="16443A0E" w14:textId="77777777" w:rsidR="00B07A58" w:rsidRDefault="00B07A58" w:rsidP="00B07A58">
      <w:pPr>
        <w:pStyle w:val="FP"/>
        <w:rPr>
          <w:i/>
          <w:iCs/>
          <w:lang w:eastAsia="en-US"/>
        </w:rPr>
      </w:pPr>
      <w:r>
        <w:rPr>
          <w:i/>
          <w:iCs/>
          <w:lang w:eastAsia="en-US"/>
        </w:rPr>
        <w:t>Paul (Ericsson) provides question for clarification.</w:t>
      </w:r>
    </w:p>
    <w:p w14:paraId="411FD824" w14:textId="77777777" w:rsidR="00B07A58" w:rsidRDefault="00B07A58" w:rsidP="00B07A58">
      <w:pPr>
        <w:pStyle w:val="FP"/>
        <w:rPr>
          <w:i/>
          <w:iCs/>
          <w:lang w:eastAsia="en-US"/>
        </w:rPr>
      </w:pPr>
      <w:r>
        <w:rPr>
          <w:i/>
          <w:iCs/>
          <w:lang w:eastAsia="en-US"/>
        </w:rPr>
        <w:t>David (Samsung) provides r24 based on r22.</w:t>
      </w:r>
    </w:p>
    <w:p w14:paraId="72FBA15A" w14:textId="77777777" w:rsidR="00B07A58" w:rsidRDefault="00B07A58" w:rsidP="00B07A58">
      <w:pPr>
        <w:pStyle w:val="FP"/>
        <w:rPr>
          <w:i/>
          <w:iCs/>
          <w:lang w:eastAsia="en-US"/>
        </w:rPr>
      </w:pPr>
      <w:r>
        <w:rPr>
          <w:i/>
          <w:iCs/>
          <w:lang w:eastAsia="en-US"/>
        </w:rPr>
        <w:t>Thomas (Nokia) replies that for lossless handover procedures would need to be added, not only a NOTE updated</w:t>
      </w:r>
    </w:p>
    <w:p w14:paraId="0A6BEEEE" w14:textId="77777777" w:rsidR="00B07A58" w:rsidRDefault="00B07A58" w:rsidP="00B07A58">
      <w:pPr>
        <w:pStyle w:val="FP"/>
        <w:rPr>
          <w:i/>
          <w:iCs/>
          <w:lang w:eastAsia="en-US"/>
        </w:rPr>
      </w:pPr>
      <w:proofErr w:type="spellStart"/>
      <w:r>
        <w:rPr>
          <w:i/>
          <w:iCs/>
          <w:lang w:eastAsia="en-US"/>
        </w:rPr>
        <w:t>zhendong</w:t>
      </w:r>
      <w:proofErr w:type="spellEnd"/>
      <w:r>
        <w:rPr>
          <w:i/>
          <w:iCs/>
          <w:lang w:eastAsia="en-US"/>
        </w:rPr>
        <w:t xml:space="preserve"> (ZTE) responds to </w:t>
      </w:r>
      <w:proofErr w:type="spellStart"/>
      <w:r>
        <w:rPr>
          <w:i/>
          <w:iCs/>
          <w:lang w:eastAsia="en-US"/>
        </w:rPr>
        <w:t>paul</w:t>
      </w:r>
      <w:proofErr w:type="spellEnd"/>
    </w:p>
    <w:p w14:paraId="1C3D6ABF" w14:textId="77777777" w:rsidR="00B07A58" w:rsidRDefault="00B07A58" w:rsidP="00B07A58">
      <w:pPr>
        <w:pStyle w:val="FP"/>
        <w:rPr>
          <w:i/>
          <w:iCs/>
          <w:lang w:eastAsia="en-US"/>
        </w:rPr>
      </w:pPr>
      <w:r>
        <w:rPr>
          <w:i/>
          <w:iCs/>
          <w:lang w:eastAsia="en-US"/>
        </w:rPr>
        <w:t>==== Revisions Deadline ====</w:t>
      </w:r>
    </w:p>
    <w:p w14:paraId="19A1589D" w14:textId="77777777" w:rsidR="00B07A58" w:rsidRDefault="00B07A58" w:rsidP="00B07A58">
      <w:pPr>
        <w:pStyle w:val="FP"/>
        <w:rPr>
          <w:i/>
          <w:iCs/>
          <w:lang w:eastAsia="en-US"/>
        </w:rPr>
      </w:pPr>
      <w:r>
        <w:rPr>
          <w:i/>
          <w:iCs/>
          <w:lang w:eastAsia="en-US"/>
        </w:rPr>
        <w:t>Zhenhua (vivo) comments on r22 and r24l</w:t>
      </w:r>
    </w:p>
    <w:p w14:paraId="416590E7" w14:textId="77777777" w:rsidR="00B07A58" w:rsidRDefault="00B07A58" w:rsidP="00B07A58">
      <w:pPr>
        <w:pStyle w:val="FP"/>
        <w:rPr>
          <w:i/>
          <w:iCs/>
          <w:lang w:eastAsia="en-US"/>
        </w:rPr>
      </w:pPr>
      <w:r>
        <w:rPr>
          <w:i/>
          <w:iCs/>
          <w:lang w:eastAsia="en-US"/>
        </w:rPr>
        <w:t>Shabnam (Ericsson) questions how all the ENs have been converted into NOTE but none of them are solved and most will need to be solved with RAN WGs?</w:t>
      </w:r>
    </w:p>
    <w:p w14:paraId="4BF205B5" w14:textId="77777777" w:rsidR="00B07A58" w:rsidRDefault="00B07A58" w:rsidP="00B07A58">
      <w:pPr>
        <w:pStyle w:val="FP"/>
        <w:rPr>
          <w:i/>
          <w:iCs/>
          <w:lang w:eastAsia="en-US"/>
        </w:rPr>
      </w:pPr>
      <w:r>
        <w:rPr>
          <w:i/>
          <w:iCs/>
          <w:lang w:eastAsia="en-US"/>
        </w:rPr>
        <w:t>Zhenhua (vivo) object to r22 and r24</w:t>
      </w:r>
    </w:p>
    <w:p w14:paraId="476E45E8" w14:textId="77777777" w:rsidR="00B07A58" w:rsidRDefault="00B07A58" w:rsidP="00B07A58">
      <w:pPr>
        <w:pStyle w:val="FP"/>
        <w:rPr>
          <w:i/>
          <w:iCs/>
          <w:lang w:eastAsia="en-US"/>
        </w:rPr>
      </w:pPr>
      <w:r>
        <w:rPr>
          <w:i/>
          <w:iCs/>
          <w:lang w:eastAsia="en-US"/>
        </w:rPr>
        <w:t>Paul (Ericsson) provides response to Zhenhua (Vivo).</w:t>
      </w:r>
    </w:p>
    <w:p w14:paraId="08E0ACB6" w14:textId="77777777" w:rsidR="00B07A58" w:rsidRDefault="00B07A58" w:rsidP="00B07A58">
      <w:pPr>
        <w:pStyle w:val="FP"/>
        <w:rPr>
          <w:i/>
          <w:iCs/>
          <w:lang w:eastAsia="en-US"/>
        </w:rPr>
      </w:pPr>
      <w:r>
        <w:rPr>
          <w:i/>
          <w:iCs/>
          <w:lang w:eastAsia="en-US"/>
        </w:rPr>
        <w:t>Zhenhua (vivo) response to Paul.</w:t>
      </w:r>
    </w:p>
    <w:p w14:paraId="1158AD09" w14:textId="77777777" w:rsidR="00B07A58" w:rsidRDefault="00B07A58" w:rsidP="00B07A58">
      <w:pPr>
        <w:pStyle w:val="FP"/>
        <w:rPr>
          <w:i/>
          <w:iCs/>
          <w:lang w:eastAsia="en-US"/>
        </w:rPr>
      </w:pPr>
      <w:r>
        <w:rPr>
          <w:i/>
          <w:iCs/>
          <w:lang w:eastAsia="en-US"/>
        </w:rPr>
        <w:t>Fenqin (Huawei) Provides r25.</w:t>
      </w:r>
    </w:p>
    <w:p w14:paraId="2DBDE990" w14:textId="77777777" w:rsidR="00B07A58" w:rsidRDefault="00B07A58" w:rsidP="00B07A58">
      <w:pPr>
        <w:pStyle w:val="FP"/>
        <w:rPr>
          <w:i/>
          <w:iCs/>
          <w:lang w:eastAsia="en-US"/>
        </w:rPr>
      </w:pPr>
      <w:r>
        <w:rPr>
          <w:i/>
          <w:iCs/>
          <w:lang w:eastAsia="en-US"/>
        </w:rPr>
        <w:t>Tao(Chair) which version can we still have a chance to live with. Can we check r21 for the way forward? Any suggestion or other preference?</w:t>
      </w:r>
    </w:p>
    <w:p w14:paraId="048BC493" w14:textId="77777777" w:rsidR="00B07A58" w:rsidRDefault="00B07A58" w:rsidP="00B07A58">
      <w:pPr>
        <w:pStyle w:val="FP"/>
        <w:rPr>
          <w:i/>
          <w:iCs/>
          <w:lang w:eastAsia="en-US"/>
        </w:rPr>
      </w:pPr>
      <w:r>
        <w:rPr>
          <w:i/>
          <w:iCs/>
          <w:lang w:eastAsia="en-US"/>
        </w:rPr>
        <w:t>Paul (Ericsson) provides r26.</w:t>
      </w:r>
    </w:p>
    <w:p w14:paraId="74BE1EF0" w14:textId="77777777" w:rsidR="00B07A58" w:rsidRDefault="00B07A58" w:rsidP="00B07A58">
      <w:pPr>
        <w:pStyle w:val="FP"/>
        <w:rPr>
          <w:i/>
          <w:iCs/>
          <w:lang w:eastAsia="en-US"/>
        </w:rPr>
      </w:pPr>
      <w:r>
        <w:rPr>
          <w:i/>
          <w:iCs/>
          <w:lang w:eastAsia="en-US"/>
        </w:rPr>
        <w:t>Thomas (Nokia) provides late r27.</w:t>
      </w:r>
    </w:p>
    <w:p w14:paraId="26BA9576" w14:textId="77777777" w:rsidR="00B07A58" w:rsidRDefault="00B07A58" w:rsidP="00B07A58">
      <w:pPr>
        <w:pStyle w:val="FP"/>
        <w:rPr>
          <w:i/>
          <w:iCs/>
          <w:lang w:eastAsia="en-US"/>
        </w:rPr>
      </w:pPr>
      <w:r>
        <w:rPr>
          <w:i/>
          <w:iCs/>
          <w:lang w:eastAsia="en-US"/>
        </w:rPr>
        <w:t>Comments that r25 and r26 were also late</w:t>
      </w:r>
    </w:p>
    <w:p w14:paraId="4B82F4E4" w14:textId="77777777" w:rsidR="00B07A58" w:rsidRDefault="00B07A58" w:rsidP="00B07A58">
      <w:pPr>
        <w:pStyle w:val="FP"/>
        <w:rPr>
          <w:i/>
          <w:iCs/>
          <w:lang w:eastAsia="en-US"/>
        </w:rPr>
      </w:pPr>
      <w:r>
        <w:rPr>
          <w:i/>
          <w:iCs/>
          <w:lang w:eastAsia="en-US"/>
        </w:rPr>
        <w:t>Fenqin(Huawei) suggest to go r27 if this is acceptable.</w:t>
      </w:r>
    </w:p>
    <w:p w14:paraId="790DA232" w14:textId="77777777" w:rsidR="00B07A58" w:rsidRDefault="00B07A58" w:rsidP="00B07A58">
      <w:pPr>
        <w:pStyle w:val="FP"/>
        <w:rPr>
          <w:i/>
          <w:iCs/>
          <w:lang w:eastAsia="en-US"/>
        </w:rPr>
      </w:pPr>
      <w:r>
        <w:rPr>
          <w:i/>
          <w:iCs/>
          <w:lang w:eastAsia="en-US"/>
        </w:rPr>
        <w:t>Paul (Ericsson) can accept r27.</w:t>
      </w:r>
    </w:p>
    <w:p w14:paraId="7666A1B4" w14:textId="77777777" w:rsidR="00B07A58" w:rsidRDefault="00B07A58" w:rsidP="00B07A58">
      <w:pPr>
        <w:pStyle w:val="FP"/>
        <w:rPr>
          <w:i/>
          <w:iCs/>
          <w:lang w:eastAsia="en-US"/>
        </w:rPr>
      </w:pPr>
      <w:r>
        <w:rPr>
          <w:i/>
          <w:iCs/>
          <w:lang w:eastAsia="en-US"/>
        </w:rPr>
        <w:t>==== Final Comments Deadline ====</w:t>
      </w:r>
    </w:p>
    <w:p w14:paraId="40306C7D" w14:textId="77777777" w:rsidR="00B07A58" w:rsidRDefault="00B07A58" w:rsidP="00B07A58">
      <w:pPr>
        <w:pStyle w:val="FP"/>
        <w:rPr>
          <w:i/>
          <w:iCs/>
          <w:lang w:eastAsia="en-US"/>
        </w:rPr>
      </w:pPr>
      <w:r>
        <w:rPr>
          <w:i/>
          <w:iCs/>
          <w:lang w:eastAsia="en-US"/>
        </w:rPr>
        <w:t>Zhenhua (vivo) provides r28 on top of r27.</w:t>
      </w:r>
    </w:p>
    <w:p w14:paraId="36B5CA2C" w14:textId="77777777" w:rsidR="00B07A58" w:rsidRDefault="00B07A58" w:rsidP="00B07A58">
      <w:pPr>
        <w:pStyle w:val="FP"/>
        <w:rPr>
          <w:i/>
          <w:iCs/>
          <w:lang w:eastAsia="en-US"/>
        </w:rPr>
      </w:pPr>
      <w:r>
        <w:rPr>
          <w:i/>
          <w:iCs/>
          <w:lang w:eastAsia="en-US"/>
        </w:rPr>
        <w:t>Zhenhua (vivo) provides r29 on top of r27.</w:t>
      </w:r>
    </w:p>
    <w:p w14:paraId="04797D20" w14:textId="7719BA58" w:rsidR="00B07A58" w:rsidRPr="00F054D2" w:rsidRDefault="00B07A58" w:rsidP="00B07A58">
      <w:pPr>
        <w:pStyle w:val="FP"/>
        <w:rPr>
          <w:i/>
          <w:iCs/>
          <w:lang w:eastAsia="en-US"/>
        </w:rPr>
      </w:pPr>
      <w:r>
        <w:rPr>
          <w:i/>
          <w:iCs/>
          <w:lang w:eastAsia="en-US"/>
        </w:rPr>
        <w:t>Fenqin (Huawei)Comments.</w:t>
      </w:r>
    </w:p>
    <w:p w14:paraId="43C1EFE5" w14:textId="77777777" w:rsidR="00B07A58" w:rsidRPr="00A3071B" w:rsidRDefault="00B07A58" w:rsidP="00B07A58">
      <w:pPr>
        <w:keepNext/>
        <w:keepLines/>
      </w:pPr>
      <w:r>
        <w:rPr>
          <w:b/>
        </w:rPr>
        <w:t>Discussion and conclusion:</w:t>
      </w:r>
    </w:p>
    <w:p w14:paraId="021CF1AC" w14:textId="2547118F" w:rsidR="00B07A58" w:rsidRDefault="00B07A58" w:rsidP="00B07A58">
      <w:pPr>
        <w:keepLines/>
        <w:rPr>
          <w:lang w:eastAsia="en-US"/>
        </w:rPr>
      </w:pPr>
      <w:r>
        <w:rPr>
          <w:lang w:eastAsia="en-US"/>
        </w:rPr>
        <w:t xml:space="preserve">r27 agreed. The author should make agreed corrections before uploading the approved revision in </w:t>
      </w:r>
      <w:r>
        <w:rPr>
          <w:color w:val="0000FF"/>
          <w:lang w:eastAsia="en-US"/>
        </w:rPr>
        <w:t>TD S2</w:t>
      </w:r>
      <w:r>
        <w:rPr>
          <w:color w:val="0000FF"/>
          <w:lang w:eastAsia="en-US"/>
        </w:rPr>
        <w:noBreakHyphen/>
        <w:t>2009481</w:t>
      </w:r>
      <w:r>
        <w:rPr>
          <w:lang w:eastAsia="en-US"/>
        </w:rPr>
        <w:t>.</w:t>
      </w:r>
    </w:p>
    <w:p w14:paraId="2FA8E42F" w14:textId="1EF6E2D7" w:rsidR="00B07A58" w:rsidRDefault="00B07A58" w:rsidP="00B07A58">
      <w:pPr>
        <w:keepNext/>
        <w:keepLines/>
        <w:pBdr>
          <w:top w:val="single" w:sz="4" w:space="1" w:color="auto"/>
        </w:pBdr>
        <w:rPr>
          <w:lang w:eastAsia="en-US"/>
        </w:rPr>
      </w:pPr>
      <w:r>
        <w:rPr>
          <w:color w:val="0000FF"/>
          <w:lang w:eastAsia="en-US"/>
        </w:rPr>
        <w:t>TD S2</w:t>
      </w:r>
      <w:r>
        <w:rPr>
          <w:color w:val="0000FF"/>
          <w:lang w:eastAsia="en-US"/>
        </w:rPr>
        <w:noBreakHyphen/>
        <w:t>2009046</w:t>
      </w:r>
      <w:r>
        <w:rPr>
          <w:lang w:eastAsia="en-US"/>
        </w:rPr>
        <w:t xml:space="preserve"> [DRAFT] LS on NR Aerial Features for Unmanned Aerial Vehicles (Source: </w:t>
      </w:r>
      <w:r w:rsidR="00EC06F9">
        <w:rPr>
          <w:lang w:eastAsia="en-US"/>
        </w:rPr>
        <w:t>Qualcomm Tech. Netherlands B.V</w:t>
      </w:r>
      <w:r>
        <w:rPr>
          <w:lang w:eastAsia="en-US"/>
        </w:rPr>
        <w:t>)</w:t>
      </w:r>
    </w:p>
    <w:p w14:paraId="7D46A6ED" w14:textId="77777777" w:rsidR="00B07A58" w:rsidRPr="00F054D2" w:rsidRDefault="00B07A58" w:rsidP="00B07A58">
      <w:pPr>
        <w:pStyle w:val="FP"/>
        <w:keepNext/>
        <w:rPr>
          <w:b/>
          <w:bCs/>
          <w:i/>
          <w:iCs/>
          <w:lang w:eastAsia="en-US"/>
        </w:rPr>
      </w:pPr>
      <w:r w:rsidRPr="00F054D2">
        <w:rPr>
          <w:b/>
          <w:bCs/>
          <w:i/>
          <w:iCs/>
          <w:lang w:eastAsia="en-US"/>
        </w:rPr>
        <w:t>e-mail comments:</w:t>
      </w:r>
    </w:p>
    <w:p w14:paraId="1A7ED9B8" w14:textId="77777777" w:rsidR="00B07A58" w:rsidRPr="00F054D2" w:rsidRDefault="00B07A58" w:rsidP="00B07A58">
      <w:pPr>
        <w:pStyle w:val="FP"/>
        <w:rPr>
          <w:i/>
          <w:iCs/>
          <w:lang w:eastAsia="en-US"/>
        </w:rPr>
      </w:pPr>
      <w:r w:rsidRPr="00F054D2">
        <w:rPr>
          <w:i/>
          <w:iCs/>
          <w:lang w:eastAsia="en-US"/>
        </w:rPr>
        <w:t>Dieter (Deutsche Telekom) proposes to note this LS (use 8475 instead).</w:t>
      </w:r>
    </w:p>
    <w:p w14:paraId="0F7338FF" w14:textId="77777777" w:rsidR="00B07A58" w:rsidRPr="00F054D2" w:rsidRDefault="00B07A58" w:rsidP="00B07A58">
      <w:pPr>
        <w:pStyle w:val="FP"/>
        <w:rPr>
          <w:i/>
          <w:iCs/>
          <w:lang w:eastAsia="en-US"/>
        </w:rPr>
      </w:pPr>
      <w:r w:rsidRPr="00F054D2">
        <w:rPr>
          <w:i/>
          <w:iCs/>
          <w:lang w:eastAsia="en-US"/>
        </w:rPr>
        <w:t>==== Revisions Deadline ====</w:t>
      </w:r>
    </w:p>
    <w:p w14:paraId="525E373F" w14:textId="77777777" w:rsidR="00B07A58" w:rsidRPr="00F054D2" w:rsidRDefault="00B07A58" w:rsidP="00B07A58">
      <w:pPr>
        <w:pStyle w:val="FP"/>
        <w:rPr>
          <w:i/>
          <w:iCs/>
          <w:lang w:eastAsia="en-US"/>
        </w:rPr>
      </w:pPr>
      <w:r w:rsidRPr="00F054D2">
        <w:rPr>
          <w:i/>
          <w:iCs/>
          <w:lang w:eastAsia="en-US"/>
        </w:rPr>
        <w:t>==== Final Comments Deadline ====</w:t>
      </w:r>
    </w:p>
    <w:p w14:paraId="037A56F7" w14:textId="77777777" w:rsidR="00B07A58" w:rsidRPr="00A3071B" w:rsidRDefault="00B07A58" w:rsidP="00B07A58">
      <w:pPr>
        <w:keepNext/>
        <w:keepLines/>
      </w:pPr>
      <w:r>
        <w:rPr>
          <w:b/>
        </w:rPr>
        <w:t>Discussion and conclusion:</w:t>
      </w:r>
    </w:p>
    <w:p w14:paraId="0766E480" w14:textId="3E22F90D" w:rsidR="00B07A58" w:rsidRPr="00B07A58" w:rsidRDefault="00B07A58" w:rsidP="00B07A58">
      <w:pPr>
        <w:keepLines/>
      </w:pPr>
      <w:r>
        <w:rPr>
          <w:lang w:eastAsia="en-US"/>
        </w:rPr>
        <w:t xml:space="preserve">r04 was agreed. Huawei commented that they had raised concerns to this r04 and objected to it. Qualcomm clarified that there were no objections before the deadline. This was left for off-line discussion and will be handled in CC#4. </w:t>
      </w:r>
      <w:r w:rsidRPr="00B07A58">
        <w:rPr>
          <w:b/>
          <w:bCs/>
          <w:color w:val="0000FF"/>
          <w:lang w:eastAsia="en-US"/>
        </w:rPr>
        <w:t>TD S2</w:t>
      </w:r>
      <w:r w:rsidRPr="00B07A58">
        <w:rPr>
          <w:b/>
          <w:bCs/>
          <w:color w:val="0000FF"/>
          <w:lang w:eastAsia="en-US"/>
        </w:rPr>
        <w:noBreakHyphen/>
        <w:t>2009445</w:t>
      </w:r>
      <w:r w:rsidRPr="00B07A58">
        <w:rPr>
          <w:b/>
          <w:bCs/>
        </w:rPr>
        <w:t xml:space="preserve"> status was changed to </w:t>
      </w:r>
      <w:r w:rsidRPr="00B07A58">
        <w:rPr>
          <w:b/>
          <w:bCs/>
          <w:color w:val="FF0000"/>
        </w:rPr>
        <w:t>open</w:t>
      </w:r>
      <w:r w:rsidRPr="00B07A58">
        <w:rPr>
          <w:b/>
          <w:bCs/>
        </w:rPr>
        <w:t>.</w:t>
      </w:r>
    </w:p>
    <w:p w14:paraId="2743DD83" w14:textId="5C47E0F4" w:rsidR="00F054D2" w:rsidRDefault="00F054D2" w:rsidP="00F054D2">
      <w:pPr>
        <w:keepLines/>
        <w:rPr>
          <w:lang w:eastAsia="en-US"/>
        </w:rPr>
      </w:pPr>
    </w:p>
    <w:p w14:paraId="0DC36141" w14:textId="5EEA3B8E" w:rsidR="00F054D2" w:rsidRDefault="00F054D2" w:rsidP="000811E1">
      <w:pPr>
        <w:pStyle w:val="Heading1"/>
      </w:pPr>
      <w:r>
        <w:t>2.</w:t>
      </w:r>
      <w:r>
        <w:tab/>
        <w:t>Any other paper</w:t>
      </w:r>
    </w:p>
    <w:p w14:paraId="5AFBB237" w14:textId="77777777" w:rsidR="00F054D2" w:rsidRPr="00F054D2" w:rsidRDefault="00F054D2" w:rsidP="00F054D2">
      <w:pPr>
        <w:rPr>
          <w:lang w:eastAsia="en-US"/>
        </w:rPr>
      </w:pPr>
    </w:p>
    <w:p w14:paraId="35A7DB82" w14:textId="77777777" w:rsidR="00F054D2" w:rsidRDefault="00F054D2" w:rsidP="000811E1">
      <w:pPr>
        <w:pStyle w:val="Heading1"/>
      </w:pPr>
      <w:r>
        <w:t>3.</w:t>
      </w:r>
      <w:r>
        <w:tab/>
      </w:r>
      <w:proofErr w:type="spellStart"/>
      <w:r>
        <w:t>AoB</w:t>
      </w:r>
      <w:proofErr w:type="spellEnd"/>
    </w:p>
    <w:p w14:paraId="4AF3625D" w14:textId="3A23AB4D" w:rsidR="00B07A58" w:rsidRPr="00B07A58" w:rsidRDefault="00B07A58" w:rsidP="00D07283">
      <w:pPr>
        <w:rPr>
          <w:b/>
          <w:bCs/>
        </w:rPr>
      </w:pPr>
      <w:r w:rsidRPr="00B07A58">
        <w:rPr>
          <w:b/>
          <w:bCs/>
        </w:rPr>
        <w:t>Documents which have issues that need resolving should be signalled to the SA WG2 Management team</w:t>
      </w:r>
      <w:r>
        <w:rPr>
          <w:b/>
          <w:bCs/>
        </w:rPr>
        <w:t xml:space="preserve"> for consideration for CC#4</w:t>
      </w:r>
      <w:r w:rsidRPr="00B07A58">
        <w:rPr>
          <w:b/>
          <w:bCs/>
        </w:rPr>
        <w:t>.</w:t>
      </w:r>
    </w:p>
    <w:p w14:paraId="5ED08A6C" w14:textId="5E99BCF8" w:rsidR="00B60A3A" w:rsidRPr="00B07A58" w:rsidRDefault="00B07A58" w:rsidP="00D07283">
      <w:pPr>
        <w:rPr>
          <w:b/>
          <w:bCs/>
        </w:rPr>
      </w:pPr>
      <w:r w:rsidRPr="00B07A58">
        <w:rPr>
          <w:b/>
          <w:bCs/>
        </w:rPr>
        <w:t>Delegates were asked to respect a quiet period over the weekend.</w:t>
      </w:r>
    </w:p>
    <w:p w14:paraId="664843CF" w14:textId="30DAA2C5" w:rsidR="007E1A46" w:rsidRDefault="000840CD" w:rsidP="000840CD">
      <w:pPr>
        <w:pStyle w:val="Heading1"/>
        <w:rPr>
          <w:color w:val="0000FF"/>
        </w:rPr>
      </w:pPr>
      <w:r w:rsidRPr="0048558F">
        <w:rPr>
          <w:color w:val="0000FF"/>
        </w:rPr>
        <w:lastRenderedPageBreak/>
        <w:t>Closed:</w:t>
      </w:r>
      <w:r w:rsidR="002B0C6B">
        <w:rPr>
          <w:color w:val="0000FF"/>
        </w:rPr>
        <w:t xml:space="preserve"> </w:t>
      </w:r>
      <w:r w:rsidR="00F054D2">
        <w:rPr>
          <w:color w:val="0000FF"/>
        </w:rPr>
        <w:t>20</w:t>
      </w:r>
      <w:r w:rsidR="002B0C6B">
        <w:rPr>
          <w:color w:val="0000FF"/>
        </w:rPr>
        <w:t xml:space="preserve"> November</w:t>
      </w:r>
      <w:r w:rsidR="00DE4566">
        <w:rPr>
          <w:color w:val="0000FF"/>
        </w:rPr>
        <w:t xml:space="preserve"> </w:t>
      </w:r>
      <w:r w:rsidRPr="0048558F">
        <w:rPr>
          <w:color w:val="0000FF"/>
        </w:rPr>
        <w:t xml:space="preserve">2020, </w:t>
      </w:r>
      <w:r w:rsidR="00C008B3">
        <w:rPr>
          <w:color w:val="0000FF"/>
        </w:rPr>
        <w:t>1</w:t>
      </w:r>
      <w:r w:rsidR="00B07A58">
        <w:rPr>
          <w:color w:val="0000FF"/>
        </w:rPr>
        <w:t>6</w:t>
      </w:r>
      <w:r w:rsidR="00A4192B">
        <w:rPr>
          <w:color w:val="0000FF"/>
        </w:rPr>
        <w:t>.</w:t>
      </w:r>
      <w:r w:rsidR="00B07A58">
        <w:rPr>
          <w:color w:val="0000FF"/>
        </w:rPr>
        <w:t>0</w:t>
      </w:r>
      <w:r w:rsidR="001416F8">
        <w:rPr>
          <w:color w:val="0000FF"/>
        </w:rPr>
        <w:t>0</w:t>
      </w:r>
      <w:r w:rsidR="0048558F" w:rsidRPr="0048558F">
        <w:rPr>
          <w:color w:val="0000FF"/>
        </w:rPr>
        <w:t xml:space="preserve"> UTC = </w:t>
      </w:r>
      <w:r w:rsidRPr="0048558F">
        <w:rPr>
          <w:color w:val="0000FF"/>
        </w:rPr>
        <w:t>1</w:t>
      </w:r>
      <w:r w:rsidR="00B07A58">
        <w:rPr>
          <w:color w:val="0000FF"/>
        </w:rPr>
        <w:t>7</w:t>
      </w:r>
      <w:r w:rsidR="00DE4566">
        <w:rPr>
          <w:color w:val="0000FF"/>
        </w:rPr>
        <w:t>.</w:t>
      </w:r>
      <w:r w:rsidR="00B07A58">
        <w:rPr>
          <w:color w:val="0000FF"/>
        </w:rPr>
        <w:t>0</w:t>
      </w:r>
      <w:r w:rsidR="001416F8">
        <w:rPr>
          <w:color w:val="0000FF"/>
        </w:rPr>
        <w:t>0</w:t>
      </w:r>
      <w:r w:rsidRPr="0048558F">
        <w:rPr>
          <w:color w:val="0000FF"/>
        </w:rPr>
        <w:t xml:space="preserve"> CET</w:t>
      </w:r>
    </w:p>
    <w:p w14:paraId="4DF3379D" w14:textId="77777777" w:rsidR="00D07283" w:rsidRDefault="00D07283"/>
    <w:sectPr w:rsidR="00D07283"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0D15F3" w:rsidRDefault="000D15F3" w:rsidP="0085007B">
      <w:pPr>
        <w:spacing w:after="0"/>
      </w:pPr>
      <w:r>
        <w:separator/>
      </w:r>
    </w:p>
  </w:endnote>
  <w:endnote w:type="continuationSeparator" w:id="0">
    <w:p w14:paraId="5853F8E9" w14:textId="77777777" w:rsidR="000D15F3" w:rsidRDefault="000D15F3"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0D15F3" w:rsidRDefault="000D15F3" w:rsidP="0085007B">
      <w:pPr>
        <w:spacing w:after="0"/>
      </w:pPr>
      <w:r>
        <w:separator/>
      </w:r>
    </w:p>
  </w:footnote>
  <w:footnote w:type="continuationSeparator" w:id="0">
    <w:p w14:paraId="602D2098" w14:textId="77777777" w:rsidR="000D15F3" w:rsidRDefault="000D15F3"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0273B"/>
    <w:rsid w:val="000149D6"/>
    <w:rsid w:val="00015D16"/>
    <w:rsid w:val="00040616"/>
    <w:rsid w:val="000811E1"/>
    <w:rsid w:val="000840CD"/>
    <w:rsid w:val="00087D60"/>
    <w:rsid w:val="0009087A"/>
    <w:rsid w:val="000B48ED"/>
    <w:rsid w:val="000D15F3"/>
    <w:rsid w:val="000D593A"/>
    <w:rsid w:val="000E531B"/>
    <w:rsid w:val="000E69A8"/>
    <w:rsid w:val="000F3DA2"/>
    <w:rsid w:val="000F72A0"/>
    <w:rsid w:val="001039B4"/>
    <w:rsid w:val="001305D2"/>
    <w:rsid w:val="001416F8"/>
    <w:rsid w:val="001472BB"/>
    <w:rsid w:val="00154976"/>
    <w:rsid w:val="00164006"/>
    <w:rsid w:val="00193AA6"/>
    <w:rsid w:val="001D46DB"/>
    <w:rsid w:val="001D54BB"/>
    <w:rsid w:val="001E411C"/>
    <w:rsid w:val="001F7D51"/>
    <w:rsid w:val="0021794E"/>
    <w:rsid w:val="0021798A"/>
    <w:rsid w:val="002273F1"/>
    <w:rsid w:val="00231B8C"/>
    <w:rsid w:val="00234C2E"/>
    <w:rsid w:val="00235A63"/>
    <w:rsid w:val="002717B4"/>
    <w:rsid w:val="00277E48"/>
    <w:rsid w:val="00280F27"/>
    <w:rsid w:val="00285723"/>
    <w:rsid w:val="00287993"/>
    <w:rsid w:val="00293D1E"/>
    <w:rsid w:val="00294A4A"/>
    <w:rsid w:val="002B0C6B"/>
    <w:rsid w:val="002B5393"/>
    <w:rsid w:val="002D0073"/>
    <w:rsid w:val="002E3E99"/>
    <w:rsid w:val="002E442D"/>
    <w:rsid w:val="00300404"/>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986"/>
    <w:rsid w:val="0042316D"/>
    <w:rsid w:val="0042471D"/>
    <w:rsid w:val="00431C9C"/>
    <w:rsid w:val="0043254A"/>
    <w:rsid w:val="0045300A"/>
    <w:rsid w:val="004532C8"/>
    <w:rsid w:val="0045385D"/>
    <w:rsid w:val="004624A6"/>
    <w:rsid w:val="0048558F"/>
    <w:rsid w:val="004A1979"/>
    <w:rsid w:val="004A5F2E"/>
    <w:rsid w:val="004A698B"/>
    <w:rsid w:val="004B3AA1"/>
    <w:rsid w:val="004C64B0"/>
    <w:rsid w:val="004E218D"/>
    <w:rsid w:val="004F1EC5"/>
    <w:rsid w:val="00500CF4"/>
    <w:rsid w:val="00553450"/>
    <w:rsid w:val="00556F9B"/>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91673"/>
    <w:rsid w:val="00692737"/>
    <w:rsid w:val="006C270F"/>
    <w:rsid w:val="006D4ADF"/>
    <w:rsid w:val="006E0D3B"/>
    <w:rsid w:val="006E3D02"/>
    <w:rsid w:val="006E4321"/>
    <w:rsid w:val="00702D12"/>
    <w:rsid w:val="0070513E"/>
    <w:rsid w:val="00715EE3"/>
    <w:rsid w:val="007221E7"/>
    <w:rsid w:val="007272FC"/>
    <w:rsid w:val="00745058"/>
    <w:rsid w:val="00757496"/>
    <w:rsid w:val="00790DAD"/>
    <w:rsid w:val="00790E48"/>
    <w:rsid w:val="00794BC4"/>
    <w:rsid w:val="00797813"/>
    <w:rsid w:val="007A180A"/>
    <w:rsid w:val="007A76FB"/>
    <w:rsid w:val="007B3434"/>
    <w:rsid w:val="007C0907"/>
    <w:rsid w:val="007C56FF"/>
    <w:rsid w:val="007C786F"/>
    <w:rsid w:val="007E1A46"/>
    <w:rsid w:val="007E6C27"/>
    <w:rsid w:val="007F0C8C"/>
    <w:rsid w:val="007F1C21"/>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8249C"/>
    <w:rsid w:val="00A851F7"/>
    <w:rsid w:val="00A973D4"/>
    <w:rsid w:val="00AA02CA"/>
    <w:rsid w:val="00AA78F2"/>
    <w:rsid w:val="00AB3B2D"/>
    <w:rsid w:val="00AC5147"/>
    <w:rsid w:val="00AE5948"/>
    <w:rsid w:val="00AE623E"/>
    <w:rsid w:val="00AF20A1"/>
    <w:rsid w:val="00AF5E48"/>
    <w:rsid w:val="00AF67E5"/>
    <w:rsid w:val="00AF6AF1"/>
    <w:rsid w:val="00B0730E"/>
    <w:rsid w:val="00B07A58"/>
    <w:rsid w:val="00B118DD"/>
    <w:rsid w:val="00B37A56"/>
    <w:rsid w:val="00B46A70"/>
    <w:rsid w:val="00B54ED3"/>
    <w:rsid w:val="00B60A3A"/>
    <w:rsid w:val="00B66E9E"/>
    <w:rsid w:val="00BA59E2"/>
    <w:rsid w:val="00BB3BB4"/>
    <w:rsid w:val="00BC2149"/>
    <w:rsid w:val="00BD07FE"/>
    <w:rsid w:val="00BD21C8"/>
    <w:rsid w:val="00BE2363"/>
    <w:rsid w:val="00C00767"/>
    <w:rsid w:val="00C008B3"/>
    <w:rsid w:val="00C3032E"/>
    <w:rsid w:val="00C3605F"/>
    <w:rsid w:val="00C51DC5"/>
    <w:rsid w:val="00C56B52"/>
    <w:rsid w:val="00C57D69"/>
    <w:rsid w:val="00C677A0"/>
    <w:rsid w:val="00C72FAD"/>
    <w:rsid w:val="00C80E78"/>
    <w:rsid w:val="00C84344"/>
    <w:rsid w:val="00C85353"/>
    <w:rsid w:val="00C85B2A"/>
    <w:rsid w:val="00C87011"/>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939C7"/>
    <w:rsid w:val="00D965C9"/>
    <w:rsid w:val="00DA099C"/>
    <w:rsid w:val="00DB63C4"/>
    <w:rsid w:val="00DC1FEF"/>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602E"/>
    <w:rsid w:val="00E837DE"/>
    <w:rsid w:val="00E84906"/>
    <w:rsid w:val="00E91D4D"/>
    <w:rsid w:val="00E95815"/>
    <w:rsid w:val="00E960BA"/>
    <w:rsid w:val="00EC06F9"/>
    <w:rsid w:val="00EC7C77"/>
    <w:rsid w:val="00ED0301"/>
    <w:rsid w:val="00EE6CDE"/>
    <w:rsid w:val="00EF26E1"/>
    <w:rsid w:val="00EF7857"/>
    <w:rsid w:val="00F00835"/>
    <w:rsid w:val="00F0505D"/>
    <w:rsid w:val="00F054D2"/>
    <w:rsid w:val="00F204DF"/>
    <w:rsid w:val="00F33116"/>
    <w:rsid w:val="00F33AB9"/>
    <w:rsid w:val="00F421ED"/>
    <w:rsid w:val="00F43A67"/>
    <w:rsid w:val="00F45B1D"/>
    <w:rsid w:val="00F50CC5"/>
    <w:rsid w:val="00F57C08"/>
    <w:rsid w:val="00F66896"/>
    <w:rsid w:val="00F9494B"/>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51456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2e_Electronic/INBOX/Chairs_Notes/ChairNotes_Combined_11-20-0300.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sa/WG2_Arch/TSGS2_142e_Electronic/INBOX/Chairs_Notes/ChairNotes_Combined_11-20-0300%20-%20Andy's%20updates.doc" TargetMode="External"/><Relationship Id="rId4" Type="http://schemas.openxmlformats.org/officeDocument/2006/relationships/settings" Target="settings.xml"/><Relationship Id="rId9" Type="http://schemas.openxmlformats.org/officeDocument/2006/relationships/hyperlink" Target="https://www.3gpp.org/ftp/tsg_sa/WG2_Arch/TSGS2_142e_Electronic/INBOX/Chairs_Notes/ChairNotes_Combined_11-20-1329.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28</Pages>
  <Words>14047</Words>
  <Characters>77481</Characters>
  <Application>Microsoft Office Word</Application>
  <DocSecurity>0</DocSecurity>
  <Lines>1434</Lines>
  <Paragraphs>924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Objection text from Nokia and Ericsson</cp:lastModifiedBy>
  <cp:revision>2</cp:revision>
  <dcterms:created xsi:type="dcterms:W3CDTF">2020-11-21T09:21:00Z</dcterms:created>
  <dcterms:modified xsi:type="dcterms:W3CDTF">2020-11-21T09:21:00Z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